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173F" w:rsidRPr="0023173F" w:rsidRDefault="0023173F" w:rsidP="0023173F">
      <w:pPr>
        <w:jc w:val="center"/>
        <w:rPr>
          <w:sz w:val="32"/>
          <w:szCs w:val="32"/>
        </w:rPr>
      </w:pPr>
      <w:r w:rsidRPr="0023173F">
        <w:rPr>
          <w:sz w:val="32"/>
          <w:szCs w:val="32"/>
        </w:rPr>
        <w:t>COURSE OUTLINE</w:t>
      </w:r>
    </w:p>
    <w:p w:rsidR="008514DB" w:rsidRDefault="008514DB" w:rsidP="0023173F">
      <w:pPr>
        <w:pStyle w:val="Header"/>
        <w:tabs>
          <w:tab w:val="clear" w:pos="4320"/>
          <w:tab w:val="clear" w:pos="8640"/>
        </w:tabs>
        <w:jc w:val="center"/>
      </w:pPr>
    </w:p>
    <w:p w:rsidR="008514DB" w:rsidRPr="00430515" w:rsidRDefault="00C00878">
      <w:pPr>
        <w:pStyle w:val="Title"/>
        <w:rPr>
          <w:rFonts w:ascii="Times New Roman" w:hAnsi="Times New Roman"/>
          <w:b w:val="0"/>
          <w:sz w:val="24"/>
          <w:szCs w:val="24"/>
        </w:rPr>
      </w:pPr>
      <w:r w:rsidRPr="00430515">
        <w:rPr>
          <w:rFonts w:ascii="Times New Roman" w:hAnsi="Times New Roman"/>
          <w:b w:val="0"/>
          <w:sz w:val="24"/>
          <w:szCs w:val="24"/>
        </w:rPr>
        <w:t>Firelands Regional Medical Center School of Nursing</w:t>
      </w:r>
    </w:p>
    <w:p w:rsidR="0023173F" w:rsidRDefault="008514DB" w:rsidP="0023173F">
      <w:pPr>
        <w:pStyle w:val="Subtitle"/>
        <w:spacing w:after="0"/>
        <w:rPr>
          <w:rFonts w:ascii="Times New Roman" w:hAnsi="Times New Roman"/>
          <w:szCs w:val="24"/>
        </w:rPr>
      </w:pPr>
      <w:r w:rsidRPr="007A1EC3">
        <w:rPr>
          <w:rFonts w:ascii="Times New Roman" w:hAnsi="Times New Roman"/>
          <w:szCs w:val="24"/>
        </w:rPr>
        <w:t>Sandusky, Ohio</w:t>
      </w:r>
    </w:p>
    <w:p w:rsidR="0023173F" w:rsidRDefault="0023173F" w:rsidP="0023173F">
      <w:pPr>
        <w:pStyle w:val="Subtitle"/>
        <w:spacing w:after="0"/>
        <w:rPr>
          <w:rFonts w:ascii="Times New Roman" w:hAnsi="Times New Roman"/>
          <w:szCs w:val="24"/>
        </w:rPr>
      </w:pPr>
    </w:p>
    <w:p w:rsidR="0023173F" w:rsidRDefault="0023173F" w:rsidP="0023173F">
      <w:pPr>
        <w:pStyle w:val="Subtitle"/>
        <w:spacing w:after="0"/>
        <w:rPr>
          <w:rFonts w:ascii="Times New Roman" w:hAnsi="Times New Roman"/>
          <w:szCs w:val="24"/>
        </w:rPr>
      </w:pPr>
    </w:p>
    <w:p w:rsidR="0023173F" w:rsidRDefault="0023173F" w:rsidP="0023173F">
      <w:pPr>
        <w:pStyle w:val="Subtitle"/>
        <w:spacing w:after="0"/>
        <w:rPr>
          <w:rFonts w:ascii="Times New Roman" w:hAnsi="Times New Roman"/>
          <w:szCs w:val="24"/>
        </w:rPr>
      </w:pPr>
    </w:p>
    <w:p w:rsidR="0023173F" w:rsidRDefault="0023173F" w:rsidP="0023173F">
      <w:pPr>
        <w:pStyle w:val="Subtitle"/>
        <w:spacing w:after="0"/>
        <w:rPr>
          <w:rFonts w:ascii="Times New Roman" w:hAnsi="Times New Roman"/>
          <w:szCs w:val="24"/>
        </w:rPr>
      </w:pPr>
    </w:p>
    <w:p w:rsidR="0023173F" w:rsidRDefault="0023173F" w:rsidP="0023173F">
      <w:pPr>
        <w:pStyle w:val="Subtitle"/>
        <w:spacing w:after="0"/>
        <w:rPr>
          <w:rFonts w:ascii="Times New Roman" w:hAnsi="Times New Roman"/>
          <w:szCs w:val="24"/>
        </w:rPr>
      </w:pPr>
    </w:p>
    <w:p w:rsidR="0023173F" w:rsidRDefault="0023173F" w:rsidP="0023173F">
      <w:pPr>
        <w:pStyle w:val="Subtitle"/>
        <w:spacing w:after="0"/>
        <w:rPr>
          <w:rFonts w:ascii="Times New Roman" w:hAnsi="Times New Roman"/>
          <w:szCs w:val="24"/>
        </w:rPr>
      </w:pPr>
    </w:p>
    <w:p w:rsidR="0023173F" w:rsidRDefault="0023173F" w:rsidP="0023173F">
      <w:pPr>
        <w:pStyle w:val="Subtitle"/>
        <w:spacing w:after="0"/>
        <w:rPr>
          <w:rFonts w:ascii="Times New Roman" w:hAnsi="Times New Roman"/>
          <w:szCs w:val="24"/>
        </w:rPr>
      </w:pPr>
    </w:p>
    <w:p w:rsidR="0023173F" w:rsidRDefault="0023173F" w:rsidP="0023173F">
      <w:pPr>
        <w:pStyle w:val="Subtitle"/>
        <w:spacing w:after="0"/>
        <w:rPr>
          <w:rFonts w:ascii="Times New Roman" w:hAnsi="Times New Roman"/>
          <w:szCs w:val="24"/>
        </w:rPr>
      </w:pPr>
    </w:p>
    <w:p w:rsidR="0023173F" w:rsidRDefault="0023173F" w:rsidP="0023173F">
      <w:pPr>
        <w:pStyle w:val="Subtitle"/>
        <w:spacing w:after="0"/>
        <w:rPr>
          <w:rFonts w:ascii="Times New Roman" w:hAnsi="Times New Roman"/>
          <w:szCs w:val="24"/>
        </w:rPr>
      </w:pPr>
    </w:p>
    <w:p w:rsidR="000B3486" w:rsidRDefault="000B3486" w:rsidP="000B3486">
      <w:pPr>
        <w:pStyle w:val="Subtitle"/>
        <w:spacing w:after="0"/>
        <w:jc w:val="left"/>
        <w:rPr>
          <w:rFonts w:ascii="Times New Roman" w:hAnsi="Times New Roman"/>
          <w:color w:val="FF0000"/>
          <w:szCs w:val="24"/>
        </w:rPr>
      </w:pPr>
    </w:p>
    <w:p w:rsidR="0071134A" w:rsidRPr="000B3486" w:rsidRDefault="0071134A" w:rsidP="000B3486">
      <w:pPr>
        <w:pStyle w:val="Subtitle"/>
        <w:spacing w:after="0"/>
        <w:jc w:val="left"/>
        <w:rPr>
          <w:rFonts w:ascii="Times New Roman" w:hAnsi="Times New Roman"/>
          <w:color w:val="FF0000"/>
          <w:szCs w:val="24"/>
        </w:rPr>
      </w:pPr>
    </w:p>
    <w:p w:rsidR="0023173F" w:rsidRDefault="0023173F" w:rsidP="0023173F">
      <w:pPr>
        <w:pStyle w:val="Subtitle"/>
        <w:spacing w:after="0"/>
        <w:rPr>
          <w:rFonts w:ascii="Times New Roman" w:hAnsi="Times New Roman"/>
          <w:szCs w:val="24"/>
        </w:rPr>
      </w:pPr>
    </w:p>
    <w:p w:rsidR="0023173F" w:rsidRDefault="0023173F" w:rsidP="0023173F">
      <w:pPr>
        <w:pStyle w:val="Subtitle"/>
        <w:spacing w:after="0"/>
        <w:rPr>
          <w:rFonts w:ascii="Times New Roman" w:hAnsi="Times New Roman"/>
          <w:szCs w:val="24"/>
        </w:rPr>
      </w:pPr>
    </w:p>
    <w:p w:rsidR="0023173F" w:rsidRDefault="0023173F" w:rsidP="0023173F">
      <w:pPr>
        <w:pStyle w:val="Subtitle"/>
        <w:spacing w:after="0"/>
        <w:rPr>
          <w:rFonts w:ascii="Times New Roman" w:hAnsi="Times New Roman"/>
          <w:szCs w:val="24"/>
        </w:rPr>
      </w:pPr>
    </w:p>
    <w:p w:rsidR="008514DB" w:rsidRPr="00EA56C7" w:rsidRDefault="008514DB" w:rsidP="0023173F">
      <w:pPr>
        <w:pStyle w:val="Subtitle"/>
        <w:rPr>
          <w:rFonts w:ascii="Times New Roman" w:hAnsi="Times New Roman"/>
          <w:b/>
          <w:sz w:val="28"/>
          <w:szCs w:val="28"/>
        </w:rPr>
      </w:pPr>
      <w:r w:rsidRPr="00EA56C7">
        <w:rPr>
          <w:rFonts w:ascii="Times New Roman" w:hAnsi="Times New Roman"/>
          <w:b/>
          <w:sz w:val="28"/>
          <w:szCs w:val="28"/>
        </w:rPr>
        <w:t>NURSING FOUNDATIONS</w:t>
      </w:r>
    </w:p>
    <w:p w:rsidR="0023173F" w:rsidRDefault="0023173F" w:rsidP="0023173F">
      <w:pPr>
        <w:pStyle w:val="Subtitle"/>
        <w:rPr>
          <w:rFonts w:ascii="Times New Roman" w:hAnsi="Times New Roman"/>
          <w:sz w:val="28"/>
          <w:szCs w:val="28"/>
        </w:rPr>
      </w:pPr>
    </w:p>
    <w:p w:rsidR="0023173F" w:rsidRDefault="0023173F" w:rsidP="0023173F">
      <w:pPr>
        <w:pStyle w:val="Subtitle"/>
        <w:rPr>
          <w:rFonts w:ascii="Times New Roman" w:hAnsi="Times New Roman"/>
          <w:sz w:val="28"/>
          <w:szCs w:val="28"/>
        </w:rPr>
      </w:pPr>
    </w:p>
    <w:p w:rsidR="0023173F" w:rsidRDefault="0023173F" w:rsidP="0023173F">
      <w:pPr>
        <w:pStyle w:val="Subtitle"/>
        <w:rPr>
          <w:rFonts w:ascii="Times New Roman" w:hAnsi="Times New Roman"/>
          <w:sz w:val="28"/>
          <w:szCs w:val="28"/>
        </w:rPr>
      </w:pPr>
    </w:p>
    <w:p w:rsidR="0023173F" w:rsidRDefault="0023173F" w:rsidP="0023173F">
      <w:pPr>
        <w:pStyle w:val="Subtitle"/>
        <w:rPr>
          <w:rFonts w:ascii="Times New Roman" w:hAnsi="Times New Roman"/>
          <w:sz w:val="28"/>
          <w:szCs w:val="28"/>
        </w:rPr>
      </w:pPr>
    </w:p>
    <w:p w:rsidR="0023173F" w:rsidRDefault="0023173F" w:rsidP="0023173F">
      <w:pPr>
        <w:pStyle w:val="Subtitle"/>
        <w:rPr>
          <w:rFonts w:ascii="Times New Roman" w:hAnsi="Times New Roman"/>
          <w:sz w:val="28"/>
          <w:szCs w:val="28"/>
        </w:rPr>
      </w:pPr>
    </w:p>
    <w:p w:rsidR="0023173F" w:rsidRDefault="0023173F" w:rsidP="0023173F">
      <w:pPr>
        <w:pStyle w:val="Subtitle"/>
        <w:rPr>
          <w:rFonts w:ascii="Times New Roman" w:hAnsi="Times New Roman"/>
          <w:sz w:val="28"/>
          <w:szCs w:val="28"/>
        </w:rPr>
      </w:pPr>
    </w:p>
    <w:p w:rsidR="0023173F" w:rsidRDefault="0023173F" w:rsidP="0023173F">
      <w:pPr>
        <w:pStyle w:val="Subtitle"/>
        <w:rPr>
          <w:rFonts w:ascii="Times New Roman" w:hAnsi="Times New Roman"/>
          <w:sz w:val="28"/>
          <w:szCs w:val="28"/>
        </w:rPr>
      </w:pPr>
    </w:p>
    <w:p w:rsidR="0023173F" w:rsidRDefault="0023173F" w:rsidP="0023173F">
      <w:pPr>
        <w:pStyle w:val="Subtitle"/>
        <w:rPr>
          <w:rFonts w:ascii="Times New Roman" w:hAnsi="Times New Roman"/>
          <w:sz w:val="28"/>
          <w:szCs w:val="28"/>
        </w:rPr>
      </w:pPr>
    </w:p>
    <w:p w:rsidR="008514DB" w:rsidRPr="007A1EC3" w:rsidRDefault="00FF462A" w:rsidP="0023173F">
      <w:pPr>
        <w:jc w:val="center"/>
        <w:rPr>
          <w:sz w:val="24"/>
          <w:szCs w:val="24"/>
        </w:rPr>
      </w:pPr>
      <w:r>
        <w:rPr>
          <w:sz w:val="24"/>
          <w:szCs w:val="24"/>
        </w:rPr>
        <w:t>August</w:t>
      </w:r>
      <w:r w:rsidR="00A9021F">
        <w:rPr>
          <w:sz w:val="24"/>
          <w:szCs w:val="24"/>
        </w:rPr>
        <w:t>,</w:t>
      </w:r>
      <w:r w:rsidR="008E1773">
        <w:rPr>
          <w:sz w:val="24"/>
          <w:szCs w:val="24"/>
        </w:rPr>
        <w:t xml:space="preserve"> 201</w:t>
      </w:r>
      <w:r w:rsidR="000E452F">
        <w:rPr>
          <w:sz w:val="24"/>
          <w:szCs w:val="24"/>
        </w:rPr>
        <w:t>8</w:t>
      </w:r>
    </w:p>
    <w:p w:rsidR="008514DB" w:rsidRPr="007A1EC3" w:rsidRDefault="008514DB" w:rsidP="0023173F">
      <w:pPr>
        <w:jc w:val="center"/>
        <w:rPr>
          <w:sz w:val="24"/>
          <w:szCs w:val="24"/>
        </w:rPr>
      </w:pPr>
    </w:p>
    <w:p w:rsidR="008514DB" w:rsidRPr="007A1EC3" w:rsidRDefault="008514DB" w:rsidP="0023173F">
      <w:pPr>
        <w:jc w:val="center"/>
        <w:rPr>
          <w:sz w:val="24"/>
          <w:szCs w:val="24"/>
        </w:rPr>
      </w:pPr>
    </w:p>
    <w:p w:rsidR="008514DB" w:rsidRDefault="0023173F">
      <w:pPr>
        <w:pStyle w:val="BodyText"/>
        <w:rPr>
          <w:sz w:val="20"/>
        </w:rPr>
      </w:pPr>
      <w:r>
        <w:rPr>
          <w:sz w:val="20"/>
        </w:rPr>
        <w:lastRenderedPageBreak/>
        <w:t>COURSE HOURS</w:t>
      </w:r>
      <w:r w:rsidR="008514DB">
        <w:rPr>
          <w:sz w:val="20"/>
        </w:rPr>
        <w:t>:</w:t>
      </w:r>
      <w:r>
        <w:rPr>
          <w:sz w:val="20"/>
        </w:rPr>
        <w:tab/>
      </w:r>
      <w:r w:rsidR="008514DB">
        <w:rPr>
          <w:sz w:val="20"/>
        </w:rPr>
        <w:tab/>
      </w:r>
      <w:r w:rsidR="00E464CD">
        <w:rPr>
          <w:sz w:val="20"/>
        </w:rPr>
        <w:tab/>
      </w:r>
      <w:r w:rsidR="00E464CD">
        <w:rPr>
          <w:sz w:val="20"/>
        </w:rPr>
        <w:tab/>
      </w:r>
      <w:r w:rsidR="008514DB">
        <w:rPr>
          <w:sz w:val="20"/>
        </w:rPr>
        <w:t>1</w:t>
      </w:r>
      <w:r w:rsidR="009454DA">
        <w:rPr>
          <w:sz w:val="20"/>
        </w:rPr>
        <w:t>17</w:t>
      </w:r>
      <w:r w:rsidR="00CB63AB">
        <w:rPr>
          <w:sz w:val="20"/>
        </w:rPr>
        <w:t xml:space="preserve"> </w:t>
      </w:r>
      <w:r w:rsidR="00CB63AB">
        <w:rPr>
          <w:sz w:val="20"/>
        </w:rPr>
        <w:tab/>
      </w:r>
      <w:r w:rsidR="008514DB">
        <w:rPr>
          <w:sz w:val="20"/>
        </w:rPr>
        <w:t>Theory Hours</w:t>
      </w:r>
    </w:p>
    <w:p w:rsidR="007A1EC3" w:rsidRDefault="00CB63AB">
      <w:pPr>
        <w:pStyle w:val="BodyText"/>
        <w:rPr>
          <w:sz w:val="20"/>
        </w:rPr>
      </w:pPr>
      <w:r>
        <w:rPr>
          <w:sz w:val="20"/>
        </w:rPr>
        <w:tab/>
      </w:r>
      <w:r>
        <w:rPr>
          <w:sz w:val="20"/>
        </w:rPr>
        <w:tab/>
      </w:r>
      <w:r>
        <w:rPr>
          <w:sz w:val="20"/>
        </w:rPr>
        <w:tab/>
      </w:r>
      <w:r w:rsidR="007A1EC3">
        <w:rPr>
          <w:sz w:val="20"/>
        </w:rPr>
        <w:tab/>
      </w:r>
      <w:r w:rsidR="007A1EC3">
        <w:rPr>
          <w:sz w:val="20"/>
        </w:rPr>
        <w:tab/>
      </w:r>
      <w:r w:rsidR="007A1EC3">
        <w:rPr>
          <w:sz w:val="20"/>
        </w:rPr>
        <w:tab/>
      </w:r>
      <w:r w:rsidR="007A1EC3">
        <w:rPr>
          <w:sz w:val="20"/>
        </w:rPr>
        <w:tab/>
      </w:r>
      <w:r w:rsidR="005A2D91">
        <w:rPr>
          <w:sz w:val="20"/>
        </w:rPr>
        <w:t>4</w:t>
      </w:r>
      <w:r w:rsidR="00471A9B">
        <w:rPr>
          <w:sz w:val="20"/>
        </w:rPr>
        <w:t>3</w:t>
      </w:r>
      <w:r>
        <w:rPr>
          <w:sz w:val="20"/>
        </w:rPr>
        <w:t xml:space="preserve"> </w:t>
      </w:r>
      <w:r>
        <w:rPr>
          <w:sz w:val="20"/>
        </w:rPr>
        <w:tab/>
      </w:r>
      <w:r w:rsidR="00E464CD">
        <w:rPr>
          <w:sz w:val="20"/>
        </w:rPr>
        <w:t xml:space="preserve">Planned </w:t>
      </w:r>
      <w:r w:rsidR="007A1EC3">
        <w:rPr>
          <w:sz w:val="20"/>
        </w:rPr>
        <w:t>Lab</w:t>
      </w:r>
      <w:r w:rsidR="00A9021F">
        <w:rPr>
          <w:sz w:val="20"/>
        </w:rPr>
        <w:t>oratory</w:t>
      </w:r>
      <w:r w:rsidR="007A1EC3">
        <w:rPr>
          <w:sz w:val="20"/>
        </w:rPr>
        <w:t xml:space="preserve"> Hours</w:t>
      </w:r>
    </w:p>
    <w:p w:rsidR="00064D51" w:rsidRDefault="00064D51">
      <w:pPr>
        <w:pStyle w:val="BodyText"/>
        <w:rPr>
          <w:sz w:val="20"/>
        </w:rPr>
      </w:pPr>
      <w:r>
        <w:rPr>
          <w:sz w:val="20"/>
        </w:rPr>
        <w:tab/>
      </w:r>
      <w:r>
        <w:rPr>
          <w:sz w:val="20"/>
        </w:rPr>
        <w:tab/>
      </w:r>
      <w:r>
        <w:rPr>
          <w:sz w:val="20"/>
        </w:rPr>
        <w:tab/>
      </w:r>
      <w:r>
        <w:rPr>
          <w:sz w:val="20"/>
        </w:rPr>
        <w:tab/>
        <w:t xml:space="preserve">             </w:t>
      </w:r>
      <w:r w:rsidR="00CB63AB">
        <w:rPr>
          <w:sz w:val="20"/>
        </w:rPr>
        <w:tab/>
      </w:r>
      <w:r w:rsidR="00CB63AB">
        <w:rPr>
          <w:sz w:val="20"/>
        </w:rPr>
        <w:tab/>
        <w:t xml:space="preserve">3 </w:t>
      </w:r>
      <w:r w:rsidR="00CB63AB">
        <w:rPr>
          <w:sz w:val="20"/>
        </w:rPr>
        <w:tab/>
      </w:r>
      <w:r w:rsidR="00E464CD">
        <w:rPr>
          <w:sz w:val="20"/>
        </w:rPr>
        <w:t xml:space="preserve">Planned </w:t>
      </w:r>
      <w:r>
        <w:rPr>
          <w:sz w:val="20"/>
        </w:rPr>
        <w:t>Simulation</w:t>
      </w:r>
      <w:r w:rsidR="00EC0A7A">
        <w:rPr>
          <w:sz w:val="20"/>
        </w:rPr>
        <w:t xml:space="preserve"> Hours</w:t>
      </w:r>
    </w:p>
    <w:p w:rsidR="008514DB" w:rsidRDefault="005A2D91">
      <w:pPr>
        <w:pStyle w:val="BodyText"/>
        <w:rPr>
          <w:sz w:val="20"/>
        </w:rPr>
      </w:pPr>
      <w:r>
        <w:rPr>
          <w:sz w:val="20"/>
        </w:rPr>
        <w:tab/>
      </w:r>
      <w:r>
        <w:rPr>
          <w:sz w:val="20"/>
        </w:rPr>
        <w:tab/>
      </w:r>
      <w:r>
        <w:rPr>
          <w:sz w:val="20"/>
        </w:rPr>
        <w:tab/>
      </w:r>
      <w:r>
        <w:rPr>
          <w:sz w:val="20"/>
        </w:rPr>
        <w:tab/>
      </w:r>
      <w:r>
        <w:rPr>
          <w:sz w:val="20"/>
        </w:rPr>
        <w:tab/>
        <w:t xml:space="preserve">  </w:t>
      </w:r>
      <w:r w:rsidR="00CB63AB">
        <w:rPr>
          <w:sz w:val="20"/>
        </w:rPr>
        <w:tab/>
      </w:r>
      <w:r w:rsidR="00CB63AB">
        <w:rPr>
          <w:sz w:val="20"/>
        </w:rPr>
        <w:tab/>
      </w:r>
      <w:r w:rsidR="00471A9B">
        <w:rPr>
          <w:sz w:val="20"/>
        </w:rPr>
        <w:t>59</w:t>
      </w:r>
      <w:r w:rsidR="007A1EC3">
        <w:rPr>
          <w:sz w:val="20"/>
        </w:rPr>
        <w:tab/>
      </w:r>
      <w:r w:rsidR="00E464CD">
        <w:rPr>
          <w:sz w:val="20"/>
        </w:rPr>
        <w:t xml:space="preserve">Planned </w:t>
      </w:r>
      <w:r w:rsidR="007A1EC3">
        <w:rPr>
          <w:sz w:val="20"/>
        </w:rPr>
        <w:t xml:space="preserve">Clinical </w:t>
      </w:r>
      <w:r w:rsidR="008514DB">
        <w:rPr>
          <w:sz w:val="20"/>
        </w:rPr>
        <w:t>Hours</w:t>
      </w:r>
    </w:p>
    <w:p w:rsidR="00933683" w:rsidRDefault="00933683">
      <w:pPr>
        <w:pStyle w:val="BodyText"/>
        <w:rPr>
          <w:sz w:val="20"/>
        </w:rPr>
      </w:pPr>
      <w:r>
        <w:rPr>
          <w:sz w:val="20"/>
        </w:rPr>
        <w:tab/>
      </w:r>
      <w:r>
        <w:rPr>
          <w:sz w:val="20"/>
        </w:rPr>
        <w:tab/>
      </w:r>
      <w:r>
        <w:rPr>
          <w:sz w:val="20"/>
        </w:rPr>
        <w:tab/>
      </w:r>
      <w:r>
        <w:rPr>
          <w:sz w:val="20"/>
        </w:rPr>
        <w:tab/>
      </w:r>
      <w:r>
        <w:rPr>
          <w:sz w:val="20"/>
        </w:rPr>
        <w:tab/>
      </w:r>
      <w:r>
        <w:rPr>
          <w:sz w:val="20"/>
        </w:rPr>
        <w:tab/>
      </w:r>
      <w:r>
        <w:rPr>
          <w:sz w:val="20"/>
        </w:rPr>
        <w:tab/>
        <w:t>0</w:t>
      </w:r>
      <w:r>
        <w:rPr>
          <w:sz w:val="20"/>
        </w:rPr>
        <w:tab/>
        <w:t>Planned Observation Hours</w:t>
      </w:r>
    </w:p>
    <w:p w:rsidR="00E464CD" w:rsidRPr="00003744" w:rsidRDefault="00E464CD" w:rsidP="00E464CD">
      <w:pPr>
        <w:pStyle w:val="BodyText"/>
        <w:ind w:left="2592" w:firstLine="432"/>
        <w:rPr>
          <w:color w:val="000000"/>
          <w:sz w:val="20"/>
        </w:rPr>
      </w:pPr>
      <w:r w:rsidRPr="00003744">
        <w:rPr>
          <w:sz w:val="20"/>
        </w:rPr>
        <w:t xml:space="preserve">105   </w:t>
      </w:r>
      <w:r w:rsidR="00CC27A5" w:rsidRPr="00003744">
        <w:rPr>
          <w:color w:val="000000"/>
          <w:sz w:val="20"/>
        </w:rPr>
        <w:t xml:space="preserve">Total number of </w:t>
      </w:r>
      <w:r w:rsidRPr="00003744">
        <w:rPr>
          <w:color w:val="000000"/>
          <w:sz w:val="20"/>
        </w:rPr>
        <w:t>Laboratory, Simulation, Observation, and Clinical hours combined</w:t>
      </w:r>
    </w:p>
    <w:p w:rsidR="008514DB" w:rsidRPr="00CF73EC" w:rsidRDefault="00866859" w:rsidP="00A9021F">
      <w:pPr>
        <w:pStyle w:val="BodyText"/>
        <w:rPr>
          <w:b/>
          <w:sz w:val="20"/>
        </w:rPr>
      </w:pPr>
      <w:r>
        <w:rPr>
          <w:sz w:val="20"/>
        </w:rPr>
        <w:tab/>
      </w:r>
      <w:r>
        <w:rPr>
          <w:sz w:val="20"/>
        </w:rPr>
        <w:tab/>
      </w:r>
      <w:r>
        <w:rPr>
          <w:sz w:val="20"/>
        </w:rPr>
        <w:tab/>
      </w:r>
      <w:r>
        <w:rPr>
          <w:sz w:val="20"/>
        </w:rPr>
        <w:tab/>
      </w:r>
      <w:r>
        <w:rPr>
          <w:sz w:val="20"/>
        </w:rPr>
        <w:tab/>
      </w:r>
      <w:r w:rsidR="00CB63AB">
        <w:rPr>
          <w:sz w:val="20"/>
        </w:rPr>
        <w:tab/>
      </w:r>
      <w:r w:rsidR="00CB63AB">
        <w:rPr>
          <w:sz w:val="20"/>
        </w:rPr>
        <w:tab/>
      </w:r>
      <w:r w:rsidR="009454DA">
        <w:rPr>
          <w:b/>
          <w:sz w:val="20"/>
        </w:rPr>
        <w:t>222</w:t>
      </w:r>
      <w:r w:rsidR="00623171" w:rsidRPr="00A9021F">
        <w:rPr>
          <w:b/>
          <w:sz w:val="20"/>
        </w:rPr>
        <w:tab/>
      </w:r>
      <w:r w:rsidR="00CF73EC" w:rsidRPr="00CF73EC">
        <w:rPr>
          <w:b/>
          <w:sz w:val="20"/>
        </w:rPr>
        <w:t>Total Course Hours</w:t>
      </w:r>
    </w:p>
    <w:p w:rsidR="008514DB" w:rsidRDefault="009454DA">
      <w:pPr>
        <w:pStyle w:val="BodyText"/>
        <w:ind w:left="2160"/>
        <w:rPr>
          <w:sz w:val="20"/>
        </w:rPr>
      </w:pPr>
      <w:r>
        <w:rPr>
          <w:sz w:val="20"/>
        </w:rPr>
        <w:t xml:space="preserve">  </w:t>
      </w:r>
      <w:r w:rsidR="00CB63AB">
        <w:rPr>
          <w:sz w:val="20"/>
        </w:rPr>
        <w:tab/>
      </w:r>
      <w:r w:rsidR="00CB63AB">
        <w:rPr>
          <w:sz w:val="20"/>
        </w:rPr>
        <w:tab/>
      </w:r>
      <w:r>
        <w:rPr>
          <w:sz w:val="20"/>
        </w:rPr>
        <w:t>10</w:t>
      </w:r>
      <w:r w:rsidR="008514DB">
        <w:rPr>
          <w:sz w:val="20"/>
        </w:rPr>
        <w:tab/>
        <w:t>Credit Hours</w:t>
      </w:r>
    </w:p>
    <w:p w:rsidR="00E464CD" w:rsidRDefault="00E464CD" w:rsidP="00E464CD">
      <w:pPr>
        <w:pStyle w:val="BodyText"/>
        <w:rPr>
          <w:color w:val="000000"/>
        </w:rPr>
      </w:pPr>
      <w:r>
        <w:rPr>
          <w:sz w:val="20"/>
        </w:rPr>
        <w:tab/>
      </w:r>
      <w:r>
        <w:rPr>
          <w:sz w:val="20"/>
        </w:rPr>
        <w:tab/>
      </w:r>
      <w:r>
        <w:rPr>
          <w:sz w:val="20"/>
        </w:rPr>
        <w:tab/>
      </w:r>
      <w:r>
        <w:rPr>
          <w:sz w:val="20"/>
        </w:rPr>
        <w:tab/>
      </w:r>
      <w:r>
        <w:rPr>
          <w:sz w:val="20"/>
        </w:rPr>
        <w:tab/>
      </w:r>
      <w:r>
        <w:rPr>
          <w:sz w:val="20"/>
        </w:rPr>
        <w:tab/>
      </w:r>
      <w:r>
        <w:rPr>
          <w:sz w:val="20"/>
        </w:rPr>
        <w:tab/>
      </w:r>
      <w:r>
        <w:rPr>
          <w:sz w:val="20"/>
        </w:rPr>
        <w:tab/>
      </w:r>
    </w:p>
    <w:p w:rsidR="00E464CD" w:rsidRDefault="00E464CD">
      <w:pPr>
        <w:pStyle w:val="BodyText"/>
        <w:ind w:left="2160"/>
        <w:rPr>
          <w:sz w:val="20"/>
        </w:rPr>
      </w:pPr>
    </w:p>
    <w:p w:rsidR="008514DB" w:rsidRDefault="008514DB"/>
    <w:p w:rsidR="00715328" w:rsidRPr="00665DC0" w:rsidRDefault="0023173F" w:rsidP="00AD3CA7">
      <w:pPr>
        <w:rPr>
          <w:sz w:val="18"/>
          <w:szCs w:val="18"/>
        </w:rPr>
      </w:pPr>
      <w:r>
        <w:t>FACULTY</w:t>
      </w:r>
      <w:r w:rsidR="00FD2BDE">
        <w:t>:</w:t>
      </w:r>
      <w:r>
        <w:t xml:space="preserve"> </w:t>
      </w:r>
      <w:r>
        <w:tab/>
      </w:r>
      <w:r>
        <w:tab/>
      </w:r>
      <w:r>
        <w:tab/>
      </w:r>
      <w:r w:rsidR="00D33565">
        <w:tab/>
        <w:t xml:space="preserve">Dr. </w:t>
      </w:r>
      <w:r w:rsidR="00E8363E">
        <w:t>Michelle</w:t>
      </w:r>
      <w:r w:rsidR="00741AED">
        <w:t xml:space="preserve"> </w:t>
      </w:r>
      <w:r w:rsidR="00BE0B60">
        <w:t xml:space="preserve">Bussard, </w:t>
      </w:r>
      <w:r w:rsidR="007955AB" w:rsidRPr="00665DC0">
        <w:rPr>
          <w:sz w:val="18"/>
          <w:szCs w:val="18"/>
        </w:rPr>
        <w:t>PhD</w:t>
      </w:r>
      <w:r w:rsidR="00BE0B60" w:rsidRPr="00665DC0">
        <w:rPr>
          <w:sz w:val="18"/>
          <w:szCs w:val="18"/>
        </w:rPr>
        <w:t>, RN, ACNS-BC, CNE, Course Coordinator</w:t>
      </w:r>
      <w:r w:rsidR="00933683">
        <w:rPr>
          <w:sz w:val="18"/>
          <w:szCs w:val="18"/>
        </w:rPr>
        <w:t>, Simulation Coordinator</w:t>
      </w:r>
    </w:p>
    <w:p w:rsidR="0008695D" w:rsidRDefault="00741AED" w:rsidP="0008695D">
      <w:pPr>
        <w:ind w:left="2160" w:firstLine="432"/>
        <w:rPr>
          <w:sz w:val="16"/>
          <w:szCs w:val="16"/>
        </w:rPr>
      </w:pPr>
      <w:r>
        <w:t>Amy</w:t>
      </w:r>
      <w:r w:rsidR="00D33565">
        <w:t xml:space="preserve"> </w:t>
      </w:r>
      <w:r w:rsidR="005D7E1B">
        <w:t>Rockwell</w:t>
      </w:r>
      <w:r w:rsidR="005D7E1B" w:rsidRPr="009874AC">
        <w:rPr>
          <w:sz w:val="12"/>
          <w:szCs w:val="12"/>
        </w:rPr>
        <w:t xml:space="preserve">, </w:t>
      </w:r>
      <w:r w:rsidR="005D7E1B" w:rsidRPr="00665DC0">
        <w:rPr>
          <w:sz w:val="18"/>
          <w:szCs w:val="18"/>
        </w:rPr>
        <w:t>MSN, RN, Skills Lab Coordinator</w:t>
      </w:r>
    </w:p>
    <w:p w:rsidR="00304984" w:rsidRPr="00665DC0" w:rsidRDefault="00D33565" w:rsidP="00304984">
      <w:pPr>
        <w:rPr>
          <w:sz w:val="18"/>
          <w:szCs w:val="18"/>
        </w:rPr>
      </w:pPr>
      <w:r>
        <w:tab/>
      </w:r>
      <w:r>
        <w:tab/>
      </w:r>
      <w:r>
        <w:tab/>
      </w:r>
      <w:r>
        <w:tab/>
      </w:r>
      <w:r>
        <w:tab/>
      </w:r>
      <w:r>
        <w:tab/>
      </w:r>
      <w:r w:rsidR="00741AED">
        <w:t>Frances</w:t>
      </w:r>
      <w:r w:rsidR="0096143E">
        <w:t xml:space="preserve"> </w:t>
      </w:r>
      <w:r w:rsidR="003F4845">
        <w:t xml:space="preserve">Brennan, </w:t>
      </w:r>
      <w:r w:rsidR="003F4845" w:rsidRPr="00665DC0">
        <w:rPr>
          <w:sz w:val="18"/>
          <w:szCs w:val="18"/>
        </w:rPr>
        <w:t>MSN, RN</w:t>
      </w:r>
    </w:p>
    <w:p w:rsidR="000A2B9B" w:rsidRPr="00665DC0" w:rsidRDefault="00734764" w:rsidP="00F579AD">
      <w:pPr>
        <w:rPr>
          <w:sz w:val="18"/>
          <w:szCs w:val="18"/>
        </w:rPr>
      </w:pPr>
      <w:r>
        <w:tab/>
      </w:r>
      <w:r>
        <w:tab/>
      </w:r>
      <w:r>
        <w:tab/>
      </w:r>
      <w:r>
        <w:tab/>
      </w:r>
      <w:r>
        <w:tab/>
      </w:r>
      <w:r w:rsidR="007955AB">
        <w:t xml:space="preserve">         </w:t>
      </w:r>
      <w:r w:rsidR="00E8363E">
        <w:t>Nicole</w:t>
      </w:r>
      <w:r w:rsidR="008862DF">
        <w:t xml:space="preserve"> Lawrence, </w:t>
      </w:r>
      <w:r w:rsidR="008862DF" w:rsidRPr="00665DC0">
        <w:rPr>
          <w:sz w:val="18"/>
          <w:szCs w:val="18"/>
        </w:rPr>
        <w:t>MSN, RN</w:t>
      </w:r>
      <w:r w:rsidR="00933683">
        <w:rPr>
          <w:sz w:val="18"/>
          <w:szCs w:val="18"/>
        </w:rPr>
        <w:t>-BC</w:t>
      </w:r>
      <w:r w:rsidR="001C0538">
        <w:rPr>
          <w:sz w:val="18"/>
          <w:szCs w:val="18"/>
        </w:rPr>
        <w:t>, CNE</w:t>
      </w:r>
    </w:p>
    <w:p w:rsidR="00021EEB" w:rsidRDefault="000012E1">
      <w:pPr>
        <w:rPr>
          <w:color w:val="000000"/>
          <w:sz w:val="18"/>
          <w:szCs w:val="18"/>
        </w:rPr>
      </w:pPr>
      <w:r>
        <w:tab/>
      </w:r>
      <w:r>
        <w:tab/>
      </w:r>
      <w:r>
        <w:tab/>
      </w:r>
      <w:r>
        <w:tab/>
      </w:r>
      <w:r w:rsidR="0085633D">
        <w:tab/>
      </w:r>
      <w:r w:rsidR="0085633D">
        <w:tab/>
      </w:r>
      <w:r w:rsidR="0085633D">
        <w:rPr>
          <w:color w:val="000000"/>
        </w:rPr>
        <w:t xml:space="preserve">Lara Wilken, </w:t>
      </w:r>
      <w:r w:rsidR="0085633D">
        <w:rPr>
          <w:color w:val="000000"/>
          <w:sz w:val="18"/>
          <w:szCs w:val="18"/>
        </w:rPr>
        <w:t>M</w:t>
      </w:r>
      <w:r w:rsidR="0085633D" w:rsidRPr="005D54FD">
        <w:rPr>
          <w:color w:val="000000"/>
          <w:sz w:val="18"/>
          <w:szCs w:val="18"/>
        </w:rPr>
        <w:t>SN, RN</w:t>
      </w:r>
    </w:p>
    <w:p w:rsidR="0085633D" w:rsidRPr="00021EEB" w:rsidRDefault="0085633D"/>
    <w:p w:rsidR="00A9021F" w:rsidRPr="005D54FD" w:rsidRDefault="0067133D" w:rsidP="00A9021F">
      <w:pPr>
        <w:ind w:left="2160" w:hanging="2160"/>
        <w:rPr>
          <w:color w:val="000000"/>
          <w:sz w:val="18"/>
          <w:szCs w:val="18"/>
        </w:rPr>
      </w:pPr>
      <w:r>
        <w:rPr>
          <w:color w:val="000000"/>
        </w:rPr>
        <w:t>TEACHING ASSISTANT:</w:t>
      </w:r>
      <w:r>
        <w:rPr>
          <w:color w:val="000000"/>
        </w:rPr>
        <w:tab/>
      </w:r>
      <w:r w:rsidR="000A2B9B">
        <w:rPr>
          <w:color w:val="000000"/>
        </w:rPr>
        <w:t>Nick Simonovich, BSN, RN</w:t>
      </w:r>
    </w:p>
    <w:p w:rsidR="00A9021F" w:rsidRPr="00A9021F" w:rsidRDefault="00A9021F" w:rsidP="00A9021F">
      <w:pPr>
        <w:ind w:left="2160" w:hanging="2160"/>
        <w:rPr>
          <w:color w:val="000000"/>
        </w:rPr>
      </w:pPr>
    </w:p>
    <w:p w:rsidR="001C2F9E" w:rsidRPr="00665DC0" w:rsidRDefault="00A9021F" w:rsidP="00A9021F">
      <w:pPr>
        <w:rPr>
          <w:color w:val="000000"/>
          <w:sz w:val="18"/>
          <w:szCs w:val="18"/>
        </w:rPr>
      </w:pPr>
      <w:r w:rsidRPr="00A9021F">
        <w:rPr>
          <w:color w:val="000000"/>
        </w:rPr>
        <w:t>GRADUATE STUDENT:</w:t>
      </w:r>
      <w:r w:rsidRPr="00A9021F">
        <w:rPr>
          <w:color w:val="000000"/>
        </w:rPr>
        <w:tab/>
      </w:r>
      <w:r w:rsidRPr="00A9021F">
        <w:rPr>
          <w:color w:val="000000"/>
        </w:rPr>
        <w:tab/>
      </w:r>
      <w:r w:rsidR="004C2687">
        <w:rPr>
          <w:color w:val="000000"/>
        </w:rPr>
        <w:t>None</w:t>
      </w:r>
    </w:p>
    <w:p w:rsidR="00A9021F" w:rsidRDefault="00A9021F" w:rsidP="00A9021F"/>
    <w:p w:rsidR="007F20AD" w:rsidRDefault="008D350F" w:rsidP="007F20AD">
      <w:r w:rsidRPr="008D350F">
        <w:t>COURSE OBJECTIVES</w:t>
      </w:r>
      <w:r w:rsidR="007F20AD">
        <w:t>:</w:t>
      </w:r>
    </w:p>
    <w:p w:rsidR="007F20AD" w:rsidRPr="00C9320D" w:rsidRDefault="007F20AD" w:rsidP="007F20AD">
      <w:pPr>
        <w:spacing w:line="360" w:lineRule="auto"/>
      </w:pPr>
      <w:r w:rsidRPr="00C9320D">
        <w:t>At the conclusion of the cour</w:t>
      </w:r>
      <w:r>
        <w:t>se, the student will be able to</w:t>
      </w:r>
      <w:r w:rsidRPr="00C9320D">
        <w:t>:</w:t>
      </w:r>
    </w:p>
    <w:p w:rsidR="007F20AD" w:rsidRPr="00C9320D" w:rsidRDefault="007F20AD" w:rsidP="00665DC0">
      <w:pPr>
        <w:numPr>
          <w:ilvl w:val="0"/>
          <w:numId w:val="5"/>
        </w:numPr>
        <w:tabs>
          <w:tab w:val="left" w:pos="810"/>
        </w:tabs>
        <w:spacing w:line="360" w:lineRule="auto"/>
        <w:ind w:firstLine="180"/>
      </w:pPr>
      <w:r>
        <w:t>Describe how diverse cultural, ethnic, and social backgrounds function as sources of patient, family, and community values.  (2,4,6)*</w:t>
      </w:r>
    </w:p>
    <w:p w:rsidR="00AD5079" w:rsidRDefault="007F20AD" w:rsidP="00665DC0">
      <w:pPr>
        <w:numPr>
          <w:ilvl w:val="0"/>
          <w:numId w:val="5"/>
        </w:numPr>
        <w:tabs>
          <w:tab w:val="left" w:pos="810"/>
        </w:tabs>
        <w:spacing w:line="360" w:lineRule="auto"/>
        <w:ind w:firstLine="180"/>
      </w:pPr>
      <w:r>
        <w:t>Summarize knowledge of anatomy, physiology, chemistry, nutrition, psychosocial and developmental principles in performan</w:t>
      </w:r>
      <w:r w:rsidR="00AD5079">
        <w:t xml:space="preserve">ce of basic physical assessment through   </w:t>
      </w:r>
    </w:p>
    <w:p w:rsidR="007F20AD" w:rsidRPr="00C9320D" w:rsidRDefault="00AD5079" w:rsidP="00AD5079">
      <w:pPr>
        <w:tabs>
          <w:tab w:val="left" w:pos="810"/>
        </w:tabs>
        <w:spacing w:line="360" w:lineRule="auto"/>
        <w:ind w:left="540"/>
      </w:pPr>
      <w:r>
        <w:t xml:space="preserve">      use of clinical judgment skills. (</w:t>
      </w:r>
      <w:r w:rsidR="007F20AD">
        <w:t>3,4,5)*</w:t>
      </w:r>
    </w:p>
    <w:p w:rsidR="007F20AD" w:rsidRPr="00C9320D" w:rsidRDefault="007F20AD" w:rsidP="00665DC0">
      <w:pPr>
        <w:numPr>
          <w:ilvl w:val="0"/>
          <w:numId w:val="5"/>
        </w:numPr>
        <w:tabs>
          <w:tab w:val="left" w:pos="810"/>
        </w:tabs>
        <w:spacing w:line="360" w:lineRule="auto"/>
        <w:ind w:firstLine="180"/>
      </w:pPr>
      <w:r w:rsidRPr="00C9320D">
        <w:t xml:space="preserve">Select </w:t>
      </w:r>
      <w:r>
        <w:t>communication</w:t>
      </w:r>
      <w:r w:rsidRPr="00C9320D">
        <w:t xml:space="preserve"> techniques </w:t>
      </w:r>
      <w:r>
        <w:t>and appropriate boundaries</w:t>
      </w:r>
      <w:r w:rsidRPr="00C9320D">
        <w:t xml:space="preserve"> with</w:t>
      </w:r>
      <w:r>
        <w:t xml:space="preserve"> patients, families, and health </w:t>
      </w:r>
      <w:r w:rsidRPr="00C9320D">
        <w:t>care team members.</w:t>
      </w:r>
      <w:r>
        <w:t xml:space="preserve">  (1,2,3,4,6,7)*</w:t>
      </w:r>
    </w:p>
    <w:p w:rsidR="007F20AD" w:rsidRPr="00C9320D" w:rsidRDefault="007F20AD" w:rsidP="00665DC0">
      <w:pPr>
        <w:numPr>
          <w:ilvl w:val="0"/>
          <w:numId w:val="5"/>
        </w:numPr>
        <w:tabs>
          <w:tab w:val="left" w:pos="810"/>
        </w:tabs>
        <w:spacing w:line="360" w:lineRule="auto"/>
        <w:ind w:firstLine="180"/>
      </w:pPr>
      <w:r>
        <w:t>Exemplify advanced searches in accessing electronic information and documenting patient care</w:t>
      </w:r>
      <w:r w:rsidRPr="00C9320D">
        <w:t>.</w:t>
      </w:r>
      <w:r>
        <w:t xml:space="preserve">  (1,4,8)*</w:t>
      </w:r>
    </w:p>
    <w:p w:rsidR="007F20AD" w:rsidRPr="00C9320D" w:rsidRDefault="007F20AD" w:rsidP="00835DB9">
      <w:pPr>
        <w:numPr>
          <w:ilvl w:val="0"/>
          <w:numId w:val="5"/>
        </w:numPr>
        <w:tabs>
          <w:tab w:val="left" w:pos="810"/>
        </w:tabs>
        <w:spacing w:line="360" w:lineRule="auto"/>
        <w:ind w:firstLine="180"/>
      </w:pPr>
      <w:r>
        <w:t xml:space="preserve">Exemplify </w:t>
      </w:r>
      <w:r w:rsidRPr="00C9320D">
        <w:t xml:space="preserve">psychomotor skills and </w:t>
      </w:r>
      <w:r>
        <w:t>nursing care safely using evidence-based practice</w:t>
      </w:r>
      <w:r w:rsidRPr="00C9320D">
        <w:t>.</w:t>
      </w:r>
      <w:r>
        <w:t xml:space="preserve">  (3,4,5,7,8)*</w:t>
      </w:r>
    </w:p>
    <w:p w:rsidR="007F20AD" w:rsidRPr="00C9320D" w:rsidRDefault="00AD5079" w:rsidP="00835DB9">
      <w:pPr>
        <w:numPr>
          <w:ilvl w:val="0"/>
          <w:numId w:val="5"/>
        </w:numPr>
        <w:tabs>
          <w:tab w:val="left" w:pos="810"/>
        </w:tabs>
        <w:spacing w:line="360" w:lineRule="auto"/>
        <w:ind w:firstLine="180"/>
      </w:pPr>
      <w:r>
        <w:t>Develop</w:t>
      </w:r>
      <w:r w:rsidR="007F20AD">
        <w:t xml:space="preserve"> patient-centered plans of care utilizing the nursing process</w:t>
      </w:r>
      <w:r w:rsidR="007F20AD" w:rsidRPr="00C9320D">
        <w:t>.</w:t>
      </w:r>
      <w:r w:rsidR="007F20AD">
        <w:t xml:space="preserve">  (3,4,5,6,7)*</w:t>
      </w:r>
    </w:p>
    <w:p w:rsidR="007F20AD" w:rsidRPr="00C9320D" w:rsidRDefault="007F20AD" w:rsidP="00835DB9">
      <w:pPr>
        <w:numPr>
          <w:ilvl w:val="0"/>
          <w:numId w:val="5"/>
        </w:numPr>
        <w:tabs>
          <w:tab w:val="left" w:pos="810"/>
        </w:tabs>
        <w:spacing w:line="360" w:lineRule="auto"/>
        <w:ind w:firstLine="180"/>
      </w:pPr>
      <w:r>
        <w:t xml:space="preserve">Convert basic pharmacology principles into </w:t>
      </w:r>
      <w:r w:rsidRPr="00C9320D">
        <w:t>safe medication administration.</w:t>
      </w:r>
      <w:r>
        <w:t xml:space="preserve">  (3,5,6,7)*</w:t>
      </w:r>
    </w:p>
    <w:p w:rsidR="008514DB" w:rsidRPr="000406F3" w:rsidRDefault="007F20AD" w:rsidP="00835DB9">
      <w:pPr>
        <w:numPr>
          <w:ilvl w:val="0"/>
          <w:numId w:val="5"/>
        </w:numPr>
        <w:tabs>
          <w:tab w:val="left" w:pos="810"/>
        </w:tabs>
        <w:spacing w:line="360" w:lineRule="auto"/>
        <w:ind w:firstLine="180"/>
      </w:pPr>
      <w:r>
        <w:t xml:space="preserve">Exemplify </w:t>
      </w:r>
      <w:r w:rsidRPr="00F30C60">
        <w:t>professional co</w:t>
      </w:r>
      <w:r>
        <w:t>nduct through self-reflection</w:t>
      </w:r>
      <w:r w:rsidRPr="00F30C60">
        <w:t>, responsibility for learning</w:t>
      </w:r>
      <w:r>
        <w:t>,</w:t>
      </w:r>
      <w:r w:rsidRPr="00F30C60">
        <w:t xml:space="preserve"> and goal setting</w:t>
      </w:r>
      <w:r>
        <w:t>.  (1,5,7)*</w:t>
      </w:r>
    </w:p>
    <w:p w:rsidR="0084304D" w:rsidRDefault="00665DC0" w:rsidP="0084304D">
      <w:pPr>
        <w:tabs>
          <w:tab w:val="left" w:pos="360"/>
          <w:tab w:val="left" w:pos="2160"/>
        </w:tabs>
      </w:pPr>
      <w:r>
        <w:tab/>
      </w:r>
      <w:r w:rsidR="0084304D">
        <w:t>*</w:t>
      </w:r>
      <w:r w:rsidR="00003744">
        <w:t xml:space="preserve">End-of-Program </w:t>
      </w:r>
      <w:r w:rsidR="0084304D">
        <w:t>Student Learning Outcomes</w:t>
      </w:r>
    </w:p>
    <w:p w:rsidR="008514DB" w:rsidRDefault="008514DB">
      <w:pPr>
        <w:pStyle w:val="BodyText"/>
        <w:rPr>
          <w:sz w:val="20"/>
        </w:rPr>
      </w:pPr>
    </w:p>
    <w:p w:rsidR="008514DB" w:rsidRDefault="008514DB">
      <w:pPr>
        <w:pStyle w:val="BodyText"/>
        <w:rPr>
          <w:sz w:val="20"/>
        </w:rPr>
        <w:sectPr w:rsidR="008514DB">
          <w:footerReference w:type="first" r:id="rId8"/>
          <w:pgSz w:w="15840" w:h="12240" w:orient="landscape" w:code="1"/>
          <w:pgMar w:top="1728" w:right="864" w:bottom="864" w:left="864" w:header="1728" w:footer="432" w:gutter="0"/>
          <w:cols w:space="720"/>
          <w:titlePg/>
        </w:sectPr>
      </w:pPr>
    </w:p>
    <w:p w:rsidR="00082BAE" w:rsidRPr="008D76AE" w:rsidRDefault="0023173F" w:rsidP="00082BAE">
      <w:pPr>
        <w:pStyle w:val="BodyText"/>
        <w:rPr>
          <w:sz w:val="20"/>
        </w:rPr>
      </w:pPr>
      <w:r w:rsidRPr="008D76AE">
        <w:rPr>
          <w:sz w:val="20"/>
        </w:rPr>
        <w:lastRenderedPageBreak/>
        <w:t>COURSE DESCRIPTION</w:t>
      </w:r>
      <w:r w:rsidR="00082BAE" w:rsidRPr="008D76AE">
        <w:rPr>
          <w:sz w:val="20"/>
        </w:rPr>
        <w:t>:</w:t>
      </w:r>
    </w:p>
    <w:p w:rsidR="00082BAE" w:rsidRPr="008D76AE" w:rsidRDefault="00082BAE" w:rsidP="00082BAE">
      <w:pPr>
        <w:pStyle w:val="BodyText"/>
        <w:rPr>
          <w:sz w:val="20"/>
        </w:rPr>
      </w:pPr>
    </w:p>
    <w:p w:rsidR="009454DA" w:rsidRPr="009454DA" w:rsidRDefault="009454DA" w:rsidP="009454DA">
      <w:pPr>
        <w:pStyle w:val="BodyText"/>
        <w:jc w:val="both"/>
        <w:rPr>
          <w:i/>
          <w:sz w:val="20"/>
        </w:rPr>
      </w:pPr>
      <w:r w:rsidRPr="009454DA">
        <w:rPr>
          <w:sz w:val="20"/>
        </w:rPr>
        <w:t>This first nursing course provides a general background in health, health agencies, the role of the professional registered nurse and components of the nursing process.  Psychomotor skills necessary to assist the individual to meet basic needs are developed and related to observation, physical assessment and interpersonal relationship skills.  Emphasis is placed on safety measures and common problems related to sensory, integument, oxygen, mobility and sensation, circulation, nutrition, elimination, fluid and electrolytes and perioperative nursing in the clinical areas.  The principles of drug administration and pharmacology are introduced.  Nursing Foundations is presented in the fall semester.  This course is taken in the second year.</w:t>
      </w:r>
    </w:p>
    <w:p w:rsidR="00DA01C7" w:rsidRDefault="009454DA" w:rsidP="009454DA">
      <w:pPr>
        <w:pStyle w:val="BodyText"/>
        <w:jc w:val="both"/>
        <w:rPr>
          <w:sz w:val="20"/>
        </w:rPr>
      </w:pPr>
      <w:r w:rsidRPr="009454DA">
        <w:rPr>
          <w:sz w:val="20"/>
        </w:rPr>
        <w:t>Prerequisite:</w:t>
      </w:r>
      <w:r w:rsidRPr="009454DA">
        <w:rPr>
          <w:sz w:val="20"/>
        </w:rPr>
        <w:tab/>
        <w:t>All first year courses</w:t>
      </w:r>
    </w:p>
    <w:p w:rsidR="009454DA" w:rsidRPr="009454DA" w:rsidRDefault="009454DA" w:rsidP="009454DA">
      <w:pPr>
        <w:pStyle w:val="BodyText"/>
        <w:jc w:val="both"/>
        <w:rPr>
          <w:sz w:val="20"/>
        </w:rPr>
      </w:pPr>
    </w:p>
    <w:p w:rsidR="008514DB" w:rsidRPr="008D76AE" w:rsidRDefault="008F78A0">
      <w:pPr>
        <w:pStyle w:val="BodyText"/>
        <w:rPr>
          <w:sz w:val="20"/>
        </w:rPr>
      </w:pPr>
      <w:r w:rsidRPr="008D76AE">
        <w:rPr>
          <w:sz w:val="20"/>
        </w:rPr>
        <w:t>TEXTBOOKS</w:t>
      </w:r>
      <w:r w:rsidR="008514DB" w:rsidRPr="008D76AE">
        <w:rPr>
          <w:sz w:val="20"/>
        </w:rPr>
        <w:t>:</w:t>
      </w:r>
    </w:p>
    <w:p w:rsidR="008514DB" w:rsidRPr="008D76AE" w:rsidRDefault="00631F3D">
      <w:pPr>
        <w:pStyle w:val="BodyText"/>
        <w:rPr>
          <w:sz w:val="20"/>
          <w:u w:val="single"/>
        </w:rPr>
      </w:pPr>
      <w:r w:rsidRPr="008D76AE">
        <w:rPr>
          <w:sz w:val="20"/>
        </w:rPr>
        <w:tab/>
      </w:r>
      <w:r w:rsidRPr="008D76AE">
        <w:rPr>
          <w:sz w:val="20"/>
          <w:u w:val="single"/>
        </w:rPr>
        <w:t>REQUIRED:</w:t>
      </w:r>
    </w:p>
    <w:p w:rsidR="003D399F" w:rsidRPr="000500DA" w:rsidRDefault="002660D5" w:rsidP="00B51EED">
      <w:pPr>
        <w:pStyle w:val="Footer"/>
        <w:tabs>
          <w:tab w:val="clear" w:pos="4320"/>
          <w:tab w:val="clear" w:pos="8640"/>
        </w:tabs>
        <w:ind w:firstLine="432"/>
        <w:rPr>
          <w:sz w:val="20"/>
        </w:rPr>
      </w:pPr>
      <w:hyperlink r:id="rId9" w:history="1">
        <w:r w:rsidR="000500DA" w:rsidRPr="000500DA">
          <w:rPr>
            <w:rStyle w:val="Hyperlink"/>
            <w:color w:val="auto"/>
            <w:sz w:val="20"/>
            <w:u w:val="none"/>
          </w:rPr>
          <w:t>http://www.skyscape.com</w:t>
        </w:r>
      </w:hyperlink>
      <w:r w:rsidR="009874AC" w:rsidRPr="000500DA">
        <w:rPr>
          <w:sz w:val="20"/>
        </w:rPr>
        <w:t>.  Electronic device loaded with:  Nursing</w:t>
      </w:r>
      <w:r w:rsidR="00FF462A" w:rsidRPr="000500DA">
        <w:rPr>
          <w:sz w:val="20"/>
        </w:rPr>
        <w:t xml:space="preserve"> Central</w:t>
      </w:r>
    </w:p>
    <w:p w:rsidR="00FF462A" w:rsidRPr="008D76AE" w:rsidRDefault="002660D5" w:rsidP="00FF462A">
      <w:pPr>
        <w:pStyle w:val="Footer"/>
        <w:tabs>
          <w:tab w:val="clear" w:pos="4320"/>
          <w:tab w:val="clear" w:pos="8640"/>
        </w:tabs>
        <w:ind w:firstLine="432"/>
        <w:rPr>
          <w:sz w:val="20"/>
        </w:rPr>
      </w:pPr>
      <w:hyperlink r:id="rId10" w:history="1">
        <w:r w:rsidR="000500DA" w:rsidRPr="000500DA">
          <w:rPr>
            <w:rStyle w:val="Hyperlink"/>
            <w:color w:val="auto"/>
            <w:sz w:val="20"/>
            <w:u w:val="none"/>
          </w:rPr>
          <w:t>http://www.skyscape.com</w:t>
        </w:r>
      </w:hyperlink>
      <w:r w:rsidR="00FF462A" w:rsidRPr="008D76AE">
        <w:rPr>
          <w:sz w:val="20"/>
        </w:rPr>
        <w:t>.  Electronic device loaded with:  Nurses Pocket Guide</w:t>
      </w:r>
    </w:p>
    <w:p w:rsidR="00B51EED" w:rsidRPr="000500DA" w:rsidRDefault="00676414" w:rsidP="00B51EED">
      <w:pPr>
        <w:pStyle w:val="BodyText"/>
        <w:rPr>
          <w:sz w:val="20"/>
        </w:rPr>
      </w:pPr>
      <w:r w:rsidRPr="008D76AE">
        <w:rPr>
          <w:sz w:val="20"/>
        </w:rPr>
        <w:tab/>
      </w:r>
      <w:r w:rsidR="00D33565" w:rsidRPr="000500DA">
        <w:rPr>
          <w:sz w:val="20"/>
        </w:rPr>
        <w:t>Potter, P., Perry, A.</w:t>
      </w:r>
      <w:r w:rsidR="000500DA" w:rsidRPr="000500DA">
        <w:rPr>
          <w:sz w:val="20"/>
        </w:rPr>
        <w:t xml:space="preserve">, </w:t>
      </w:r>
      <w:proofErr w:type="spellStart"/>
      <w:r w:rsidR="000500DA" w:rsidRPr="000500DA">
        <w:rPr>
          <w:sz w:val="20"/>
        </w:rPr>
        <w:t>Stockert</w:t>
      </w:r>
      <w:proofErr w:type="spellEnd"/>
      <w:r w:rsidR="000500DA" w:rsidRPr="000500DA">
        <w:rPr>
          <w:sz w:val="20"/>
        </w:rPr>
        <w:t>, P., &amp; Hall, A. (2019</w:t>
      </w:r>
      <w:r w:rsidR="00D33565" w:rsidRPr="000500DA">
        <w:rPr>
          <w:sz w:val="20"/>
        </w:rPr>
        <w:t xml:space="preserve">).  </w:t>
      </w:r>
      <w:r w:rsidR="008862DF" w:rsidRPr="000500DA">
        <w:rPr>
          <w:i/>
          <w:sz w:val="20"/>
        </w:rPr>
        <w:t>Essentials for nursing p</w:t>
      </w:r>
      <w:r w:rsidR="00D33565" w:rsidRPr="000500DA">
        <w:rPr>
          <w:i/>
          <w:sz w:val="20"/>
        </w:rPr>
        <w:t xml:space="preserve">ractice </w:t>
      </w:r>
      <w:r w:rsidR="00D33565" w:rsidRPr="000500DA">
        <w:rPr>
          <w:sz w:val="20"/>
        </w:rPr>
        <w:t>(</w:t>
      </w:r>
      <w:r w:rsidR="000500DA" w:rsidRPr="000500DA">
        <w:rPr>
          <w:sz w:val="20"/>
        </w:rPr>
        <w:t>9</w:t>
      </w:r>
      <w:r w:rsidR="00D33565" w:rsidRPr="000500DA">
        <w:rPr>
          <w:sz w:val="20"/>
          <w:vertAlign w:val="superscript"/>
        </w:rPr>
        <w:t>th</w:t>
      </w:r>
      <w:r w:rsidR="00D33565" w:rsidRPr="000500DA">
        <w:rPr>
          <w:sz w:val="20"/>
        </w:rPr>
        <w:t xml:space="preserve"> ed.).  St. Louis</w:t>
      </w:r>
      <w:r w:rsidR="008862DF" w:rsidRPr="000500DA">
        <w:rPr>
          <w:sz w:val="20"/>
        </w:rPr>
        <w:t>, MO</w:t>
      </w:r>
      <w:r w:rsidR="00D33565" w:rsidRPr="000500DA">
        <w:rPr>
          <w:sz w:val="20"/>
        </w:rPr>
        <w:t>:  Mosby</w:t>
      </w:r>
    </w:p>
    <w:p w:rsidR="0023173F" w:rsidRPr="008D76AE" w:rsidRDefault="0023173F" w:rsidP="007B4038">
      <w:pPr>
        <w:pStyle w:val="Footer"/>
        <w:tabs>
          <w:tab w:val="clear" w:pos="4320"/>
          <w:tab w:val="clear" w:pos="8640"/>
        </w:tabs>
        <w:ind w:firstLine="432"/>
        <w:rPr>
          <w:sz w:val="20"/>
        </w:rPr>
      </w:pPr>
    </w:p>
    <w:p w:rsidR="002853E5" w:rsidRPr="008D76AE" w:rsidRDefault="002853E5" w:rsidP="002853E5">
      <w:pPr>
        <w:pStyle w:val="Footer"/>
        <w:tabs>
          <w:tab w:val="clear" w:pos="4320"/>
          <w:tab w:val="clear" w:pos="8640"/>
        </w:tabs>
        <w:ind w:firstLine="432"/>
        <w:rPr>
          <w:sz w:val="20"/>
          <w:u w:val="single"/>
        </w:rPr>
      </w:pPr>
      <w:r w:rsidRPr="008D76AE">
        <w:rPr>
          <w:sz w:val="20"/>
          <w:u w:val="single"/>
        </w:rPr>
        <w:t>ATI:</w:t>
      </w:r>
    </w:p>
    <w:p w:rsidR="002853E5" w:rsidRPr="008D76AE" w:rsidRDefault="002853E5" w:rsidP="002853E5">
      <w:pPr>
        <w:pStyle w:val="Footer"/>
        <w:tabs>
          <w:tab w:val="clear" w:pos="4320"/>
          <w:tab w:val="clear" w:pos="8640"/>
        </w:tabs>
        <w:ind w:firstLine="432"/>
        <w:rPr>
          <w:sz w:val="20"/>
        </w:rPr>
      </w:pPr>
      <w:r w:rsidRPr="008D76AE">
        <w:rPr>
          <w:sz w:val="20"/>
        </w:rPr>
        <w:t>Assessment Technologies Institute; LLC. (201</w:t>
      </w:r>
      <w:r w:rsidR="00E07EB8">
        <w:rPr>
          <w:sz w:val="20"/>
        </w:rPr>
        <w:t>6</w:t>
      </w:r>
      <w:r w:rsidRPr="008D76AE">
        <w:rPr>
          <w:sz w:val="20"/>
        </w:rPr>
        <w:t xml:space="preserve">).  </w:t>
      </w:r>
      <w:r w:rsidRPr="008D76AE">
        <w:rPr>
          <w:i/>
          <w:sz w:val="20"/>
        </w:rPr>
        <w:t>Fundamental</w:t>
      </w:r>
      <w:r w:rsidR="009454DA">
        <w:rPr>
          <w:i/>
          <w:sz w:val="20"/>
        </w:rPr>
        <w:t>s</w:t>
      </w:r>
      <w:r w:rsidRPr="008D76AE">
        <w:rPr>
          <w:i/>
          <w:sz w:val="20"/>
        </w:rPr>
        <w:t xml:space="preserve"> for nursing </w:t>
      </w:r>
      <w:r w:rsidRPr="008D76AE">
        <w:rPr>
          <w:sz w:val="20"/>
        </w:rPr>
        <w:t>(8</w:t>
      </w:r>
      <w:r w:rsidR="000500DA">
        <w:rPr>
          <w:sz w:val="20"/>
          <w:vertAlign w:val="superscript"/>
        </w:rPr>
        <w:t>t</w:t>
      </w:r>
      <w:r w:rsidRPr="008D76AE">
        <w:rPr>
          <w:sz w:val="20"/>
          <w:vertAlign w:val="superscript"/>
        </w:rPr>
        <w:t>h</w:t>
      </w:r>
      <w:r w:rsidRPr="008D76AE">
        <w:rPr>
          <w:sz w:val="20"/>
        </w:rPr>
        <w:t xml:space="preserve"> ed.).  Overland Park, KS:  ATI  (Provided at beginning of course).</w:t>
      </w:r>
    </w:p>
    <w:p w:rsidR="002853E5" w:rsidRDefault="002853E5" w:rsidP="002853E5">
      <w:pPr>
        <w:pStyle w:val="Footer"/>
        <w:tabs>
          <w:tab w:val="clear" w:pos="4320"/>
          <w:tab w:val="clear" w:pos="8640"/>
        </w:tabs>
        <w:rPr>
          <w:sz w:val="20"/>
        </w:rPr>
      </w:pPr>
      <w:r>
        <w:rPr>
          <w:sz w:val="20"/>
        </w:rPr>
        <w:tab/>
      </w:r>
      <w:r w:rsidRPr="008D76AE">
        <w:rPr>
          <w:sz w:val="20"/>
        </w:rPr>
        <w:t>Assessment Technologies Institute; LLC. (201</w:t>
      </w:r>
      <w:r w:rsidR="00E07EB8">
        <w:rPr>
          <w:sz w:val="20"/>
        </w:rPr>
        <w:t>6</w:t>
      </w:r>
      <w:r w:rsidRPr="008D76AE">
        <w:rPr>
          <w:sz w:val="20"/>
        </w:rPr>
        <w:t xml:space="preserve">).  </w:t>
      </w:r>
      <w:r w:rsidRPr="008D76AE">
        <w:rPr>
          <w:i/>
          <w:sz w:val="20"/>
        </w:rPr>
        <w:t xml:space="preserve">RN Pharmacology for nursing </w:t>
      </w:r>
      <w:r w:rsidRPr="008D76AE">
        <w:rPr>
          <w:sz w:val="20"/>
        </w:rPr>
        <w:t>(</w:t>
      </w:r>
      <w:r w:rsidR="00933683">
        <w:rPr>
          <w:sz w:val="20"/>
        </w:rPr>
        <w:t>7</w:t>
      </w:r>
      <w:r w:rsidRPr="008D76AE">
        <w:rPr>
          <w:sz w:val="20"/>
          <w:vertAlign w:val="superscript"/>
        </w:rPr>
        <w:t>th</w:t>
      </w:r>
      <w:r w:rsidRPr="008D76AE">
        <w:rPr>
          <w:sz w:val="20"/>
        </w:rPr>
        <w:t xml:space="preserve"> ed.).  Overland Park, KS:  ATI  (Provided at beginning of course).</w:t>
      </w:r>
    </w:p>
    <w:p w:rsidR="00665DC0" w:rsidRDefault="00665DC0">
      <w:pPr>
        <w:pStyle w:val="Footer"/>
        <w:tabs>
          <w:tab w:val="clear" w:pos="4320"/>
          <w:tab w:val="clear" w:pos="8640"/>
        </w:tabs>
        <w:rPr>
          <w:sz w:val="20"/>
        </w:rPr>
      </w:pPr>
    </w:p>
    <w:p w:rsidR="008514DB" w:rsidRDefault="008514DB">
      <w:pPr>
        <w:pStyle w:val="NormalIndent"/>
        <w:ind w:left="0"/>
      </w:pPr>
      <w:r>
        <w:t xml:space="preserve">TEACHING </w:t>
      </w:r>
      <w:r w:rsidR="00DD03D6">
        <w:t>STRATEGIES</w:t>
      </w:r>
      <w:r>
        <w:t>:</w:t>
      </w:r>
    </w:p>
    <w:tbl>
      <w:tblPr>
        <w:tblStyle w:val="TableGrid"/>
        <w:tblW w:w="0" w:type="auto"/>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790"/>
        <w:gridCol w:w="2790"/>
      </w:tblGrid>
      <w:tr w:rsidR="00251430" w:rsidTr="0098763A">
        <w:tc>
          <w:tcPr>
            <w:tcW w:w="3150" w:type="dxa"/>
          </w:tcPr>
          <w:p w:rsidR="00251430" w:rsidRDefault="00251430" w:rsidP="00665DC0">
            <w:r>
              <w:t>CD/DVD</w:t>
            </w:r>
          </w:p>
          <w:p w:rsidR="00251430" w:rsidRDefault="00251430" w:rsidP="00665DC0">
            <w:r>
              <w:t>Demonstrations</w:t>
            </w:r>
          </w:p>
          <w:p w:rsidR="00251430" w:rsidRDefault="00251430" w:rsidP="00665DC0">
            <w:r>
              <w:t>Discussion</w:t>
            </w:r>
          </w:p>
          <w:p w:rsidR="00251430" w:rsidRDefault="00251430" w:rsidP="00665DC0">
            <w:r>
              <w:t>Games</w:t>
            </w:r>
          </w:p>
          <w:p w:rsidR="00251430" w:rsidRDefault="00251430">
            <w:pPr>
              <w:pStyle w:val="NormalIndent"/>
              <w:ind w:left="0"/>
            </w:pPr>
            <w:r>
              <w:t>Case Study</w:t>
            </w:r>
          </w:p>
          <w:p w:rsidR="00251430" w:rsidRDefault="00251430">
            <w:pPr>
              <w:pStyle w:val="NormalIndent"/>
              <w:ind w:left="0"/>
            </w:pPr>
            <w:r>
              <w:t>Skills Videos</w:t>
            </w:r>
          </w:p>
        </w:tc>
        <w:tc>
          <w:tcPr>
            <w:tcW w:w="2790" w:type="dxa"/>
          </w:tcPr>
          <w:p w:rsidR="00251430" w:rsidRDefault="00251430" w:rsidP="00665DC0">
            <w:r>
              <w:t>Skills Lab Practice</w:t>
            </w:r>
          </w:p>
          <w:p w:rsidR="00251430" w:rsidRDefault="00251430" w:rsidP="00665DC0">
            <w:r>
              <w:t>Power Point</w:t>
            </w:r>
            <w:r>
              <w:tab/>
              <w:t xml:space="preserve"> </w:t>
            </w:r>
          </w:p>
          <w:p w:rsidR="00251430" w:rsidRDefault="00251430" w:rsidP="00665DC0">
            <w:r>
              <w:t>High-Fidelity Simulation</w:t>
            </w:r>
          </w:p>
          <w:p w:rsidR="00251430" w:rsidRDefault="00251430" w:rsidP="00665DC0">
            <w:pPr>
              <w:pStyle w:val="NormalIndent"/>
              <w:ind w:left="0"/>
            </w:pPr>
            <w:r>
              <w:t xml:space="preserve">On-Line Self-Learning    </w:t>
            </w:r>
          </w:p>
          <w:p w:rsidR="00251430" w:rsidRDefault="00251430" w:rsidP="00665DC0">
            <w:pPr>
              <w:pStyle w:val="NormalIndent"/>
              <w:ind w:left="0"/>
            </w:pPr>
            <w:r>
              <w:t xml:space="preserve">       Modules</w:t>
            </w:r>
          </w:p>
          <w:p w:rsidR="000500DA" w:rsidRDefault="000500DA" w:rsidP="00665DC0">
            <w:pPr>
              <w:pStyle w:val="NormalIndent"/>
              <w:ind w:left="0"/>
            </w:pPr>
            <w:r w:rsidRPr="000A2B9B">
              <w:t>Virtual Simulation</w:t>
            </w:r>
          </w:p>
        </w:tc>
        <w:tc>
          <w:tcPr>
            <w:tcW w:w="2790" w:type="dxa"/>
          </w:tcPr>
          <w:p w:rsidR="00251430" w:rsidRDefault="00251430" w:rsidP="0098763A">
            <w:r>
              <w:t>Care Plans</w:t>
            </w:r>
          </w:p>
          <w:p w:rsidR="00251430" w:rsidRDefault="00251430" w:rsidP="0098763A">
            <w:r>
              <w:t>Textbook Readings</w:t>
            </w:r>
            <w:r>
              <w:tab/>
              <w:t xml:space="preserve"> </w:t>
            </w:r>
          </w:p>
          <w:p w:rsidR="00251430" w:rsidRDefault="00251430" w:rsidP="0098763A">
            <w:r>
              <w:t>Lecture</w:t>
            </w:r>
          </w:p>
          <w:p w:rsidR="00251430" w:rsidRDefault="00251430" w:rsidP="0098763A">
            <w:pPr>
              <w:pStyle w:val="NormalIndent"/>
              <w:ind w:left="0"/>
            </w:pPr>
            <w:r>
              <w:t>Interactive Group Activities</w:t>
            </w:r>
          </w:p>
          <w:p w:rsidR="00251430" w:rsidRDefault="00251430" w:rsidP="0098763A">
            <w:pPr>
              <w:pStyle w:val="NormalIndent"/>
              <w:ind w:left="0"/>
            </w:pPr>
            <w:r>
              <w:t>NCLEX Practice Items</w:t>
            </w:r>
          </w:p>
          <w:p w:rsidR="00251430" w:rsidRDefault="00251430" w:rsidP="0098763A">
            <w:pPr>
              <w:pStyle w:val="NormalIndent"/>
              <w:ind w:left="0"/>
            </w:pPr>
          </w:p>
        </w:tc>
      </w:tr>
    </w:tbl>
    <w:p w:rsidR="000B1D88" w:rsidRDefault="000B1D88">
      <w:pPr>
        <w:pStyle w:val="NormalIndent"/>
        <w:ind w:left="0"/>
      </w:pPr>
    </w:p>
    <w:p w:rsidR="00665DC0" w:rsidRPr="00665DC0" w:rsidRDefault="00665DC0">
      <w:pPr>
        <w:pStyle w:val="NormalIndent"/>
        <w:ind w:left="0"/>
      </w:pPr>
      <w:r w:rsidRPr="00665DC0">
        <w:t>METHODS OF EVALUATION:</w:t>
      </w:r>
    </w:p>
    <w:tbl>
      <w:tblPr>
        <w:tblStyle w:val="TableGrid"/>
        <w:tblW w:w="0" w:type="auto"/>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790"/>
        <w:gridCol w:w="3330"/>
      </w:tblGrid>
      <w:tr w:rsidR="00665DC0" w:rsidTr="00665DC0">
        <w:tc>
          <w:tcPr>
            <w:tcW w:w="3150" w:type="dxa"/>
          </w:tcPr>
          <w:p w:rsidR="00665DC0" w:rsidRPr="00665DC0" w:rsidRDefault="00665DC0" w:rsidP="00665DC0">
            <w:r w:rsidRPr="00665DC0">
              <w:t>Quizzes</w:t>
            </w:r>
          </w:p>
          <w:p w:rsidR="00665DC0" w:rsidRPr="00665DC0" w:rsidRDefault="00665DC0" w:rsidP="00665DC0">
            <w:r w:rsidRPr="00665DC0">
              <w:t>Skills Demonstration</w:t>
            </w:r>
          </w:p>
          <w:p w:rsidR="00665DC0" w:rsidRPr="00665DC0" w:rsidRDefault="00665DC0" w:rsidP="00665DC0">
            <w:r w:rsidRPr="00665DC0">
              <w:t>Unit Tests</w:t>
            </w:r>
          </w:p>
          <w:p w:rsidR="00665DC0" w:rsidRPr="00665DC0" w:rsidRDefault="00665DC0" w:rsidP="00665DC0">
            <w:r w:rsidRPr="00665DC0">
              <w:t>Comprehensive Final Exam</w:t>
            </w:r>
          </w:p>
          <w:p w:rsidR="00665DC0" w:rsidRDefault="00665DC0" w:rsidP="00665DC0">
            <w:r w:rsidRPr="00665DC0">
              <w:t>Evaluation of Clinical Performance</w:t>
            </w:r>
          </w:p>
          <w:p w:rsidR="00B049FD" w:rsidRDefault="00B049FD" w:rsidP="00665DC0">
            <w:r>
              <w:t xml:space="preserve">   Tool</w:t>
            </w:r>
          </w:p>
          <w:p w:rsidR="00933683" w:rsidRPr="00665DC0" w:rsidRDefault="00933683" w:rsidP="00665DC0">
            <w:r>
              <w:t>Skills Lab Checklists</w:t>
            </w:r>
          </w:p>
        </w:tc>
        <w:tc>
          <w:tcPr>
            <w:tcW w:w="2790" w:type="dxa"/>
          </w:tcPr>
          <w:p w:rsidR="00665DC0" w:rsidRPr="00665DC0" w:rsidRDefault="00933683" w:rsidP="00665DC0">
            <w:r>
              <w:t>Skills Lab Competency Tool</w:t>
            </w:r>
          </w:p>
          <w:p w:rsidR="00665DC0" w:rsidRPr="00665DC0" w:rsidRDefault="00933683" w:rsidP="00665DC0">
            <w:r>
              <w:t>Careplan Grading Rubric</w:t>
            </w:r>
          </w:p>
          <w:p w:rsidR="00665DC0" w:rsidRPr="00665DC0" w:rsidRDefault="00665DC0" w:rsidP="00665DC0">
            <w:r w:rsidRPr="00665DC0">
              <w:t>Faculty Feedback</w:t>
            </w:r>
          </w:p>
          <w:p w:rsidR="00665DC0" w:rsidRPr="00665DC0" w:rsidRDefault="00665DC0" w:rsidP="00665DC0">
            <w:r w:rsidRPr="00665DC0">
              <w:t>Final Clinical Evaluation</w:t>
            </w:r>
            <w:r w:rsidRPr="00665DC0">
              <w:tab/>
            </w:r>
          </w:p>
          <w:p w:rsidR="00665DC0" w:rsidRDefault="00665DC0" w:rsidP="00665DC0">
            <w:r w:rsidRPr="00665DC0">
              <w:t>Clinical Discussion Group</w:t>
            </w:r>
          </w:p>
          <w:p w:rsidR="00933683" w:rsidRDefault="00933683" w:rsidP="00665DC0">
            <w:r>
              <w:t xml:space="preserve">    Grading Rubric</w:t>
            </w:r>
          </w:p>
          <w:p w:rsidR="00933683" w:rsidRDefault="00933683" w:rsidP="00665DC0">
            <w:r>
              <w:t>Lasater Clinical Judgment</w:t>
            </w:r>
          </w:p>
          <w:p w:rsidR="00933683" w:rsidRPr="00665DC0" w:rsidRDefault="00933683" w:rsidP="00665DC0">
            <w:r>
              <w:t xml:space="preserve">     Rubric</w:t>
            </w:r>
          </w:p>
        </w:tc>
        <w:tc>
          <w:tcPr>
            <w:tcW w:w="3330" w:type="dxa"/>
          </w:tcPr>
          <w:p w:rsidR="00665DC0" w:rsidRPr="00665DC0" w:rsidRDefault="00665DC0" w:rsidP="00665DC0">
            <w:r w:rsidRPr="00665DC0">
              <w:t xml:space="preserve">High-Fidelity Simulation </w:t>
            </w:r>
          </w:p>
          <w:p w:rsidR="00665DC0" w:rsidRPr="00665DC0" w:rsidRDefault="00665DC0" w:rsidP="00665DC0">
            <w:r w:rsidRPr="00665DC0">
              <w:t>Documentation</w:t>
            </w:r>
          </w:p>
          <w:p w:rsidR="00665DC0" w:rsidRPr="00665DC0" w:rsidRDefault="00665DC0" w:rsidP="00665DC0">
            <w:r w:rsidRPr="00665DC0">
              <w:t xml:space="preserve">Online </w:t>
            </w:r>
            <w:r w:rsidR="00933683">
              <w:t xml:space="preserve">ATI </w:t>
            </w:r>
            <w:r w:rsidRPr="00665DC0">
              <w:t>Tutorial Skills Modules</w:t>
            </w:r>
          </w:p>
          <w:p w:rsidR="00665DC0" w:rsidRPr="00665DC0" w:rsidRDefault="00665DC0" w:rsidP="00665DC0">
            <w:r w:rsidRPr="00665DC0">
              <w:t>Administration of Medications</w:t>
            </w:r>
          </w:p>
          <w:p w:rsidR="00665DC0" w:rsidRDefault="00665DC0" w:rsidP="00665DC0">
            <w:r w:rsidRPr="00665DC0">
              <w:t>ATI Proctored Assessment</w:t>
            </w:r>
          </w:p>
          <w:p w:rsidR="00933683" w:rsidRDefault="00933683" w:rsidP="00665DC0">
            <w:r>
              <w:t>ATI Practice Assessments</w:t>
            </w:r>
          </w:p>
          <w:p w:rsidR="00B11388" w:rsidRPr="00665DC0" w:rsidRDefault="000A2B9B" w:rsidP="00665DC0">
            <w:r>
              <w:t>Virtual Simulations</w:t>
            </w:r>
          </w:p>
        </w:tc>
      </w:tr>
    </w:tbl>
    <w:p w:rsidR="008D6027" w:rsidRDefault="008D6027" w:rsidP="00665DC0"/>
    <w:p w:rsidR="00665DC0" w:rsidRDefault="008514DB" w:rsidP="00665DC0">
      <w:r>
        <w:tab/>
      </w:r>
    </w:p>
    <w:p w:rsidR="008514DB" w:rsidRDefault="008514DB" w:rsidP="00F47CCD">
      <w:pPr>
        <w:sectPr w:rsidR="008514DB">
          <w:footerReference w:type="default" r:id="rId11"/>
          <w:footerReference w:type="first" r:id="rId12"/>
          <w:pgSz w:w="15840" w:h="12240" w:orient="landscape" w:code="1"/>
          <w:pgMar w:top="1728" w:right="864" w:bottom="864" w:left="864" w:header="1728" w:footer="432" w:gutter="0"/>
          <w:cols w:space="720"/>
          <w:titlePg/>
        </w:sectPr>
      </w:pPr>
    </w:p>
    <w:p w:rsidR="008514DB" w:rsidRPr="008D76AE" w:rsidRDefault="001C2F9E">
      <w:pPr>
        <w:pStyle w:val="Footer"/>
        <w:tabs>
          <w:tab w:val="clear" w:pos="4320"/>
          <w:tab w:val="clear" w:pos="8640"/>
        </w:tabs>
        <w:rPr>
          <w:sz w:val="20"/>
        </w:rPr>
      </w:pPr>
      <w:r w:rsidRPr="008D76AE">
        <w:rPr>
          <w:sz w:val="20"/>
        </w:rPr>
        <w:lastRenderedPageBreak/>
        <w:t>BIBLIOGRAPHY OF LEARNING RESOURCES</w:t>
      </w:r>
      <w:r w:rsidR="008514DB" w:rsidRPr="008D76AE">
        <w:rPr>
          <w:sz w:val="20"/>
        </w:rPr>
        <w:t>:</w:t>
      </w:r>
    </w:p>
    <w:p w:rsidR="00B57594" w:rsidRDefault="00081612" w:rsidP="00081612">
      <w:pPr>
        <w:ind w:left="432" w:firstLine="3"/>
        <w:rPr>
          <w:i/>
        </w:rPr>
      </w:pPr>
      <w:proofErr w:type="spellStart"/>
      <w:r>
        <w:t>Annonio</w:t>
      </w:r>
      <w:proofErr w:type="spellEnd"/>
      <w:r>
        <w:t xml:space="preserve">, D., Hoffman, L. S., </w:t>
      </w:r>
      <w:proofErr w:type="spellStart"/>
      <w:r>
        <w:t>Zedreck</w:t>
      </w:r>
      <w:proofErr w:type="spellEnd"/>
      <w:r>
        <w:t xml:space="preserve">, J., Barry-Robertson, L., &amp; Tuite, P. K. (2016).  Ready, S.E.T., go!  Improving patient-nurse communication.  </w:t>
      </w:r>
      <w:r w:rsidRPr="00081612">
        <w:rPr>
          <w:i/>
        </w:rPr>
        <w:t xml:space="preserve">Nursing </w:t>
      </w:r>
    </w:p>
    <w:p w:rsidR="00081612" w:rsidRDefault="00081612" w:rsidP="00B57594">
      <w:pPr>
        <w:ind w:left="432" w:firstLine="432"/>
      </w:pPr>
      <w:r w:rsidRPr="00081612">
        <w:rPr>
          <w:i/>
        </w:rPr>
        <w:t>Management, 47</w:t>
      </w:r>
      <w:r>
        <w:t>(3).  40.</w:t>
      </w:r>
    </w:p>
    <w:p w:rsidR="001C0538" w:rsidRDefault="001C0538" w:rsidP="00260FF5">
      <w:pPr>
        <w:ind w:firstLine="432"/>
      </w:pPr>
      <w:r w:rsidRPr="00C95BD9">
        <w:t xml:space="preserve">Brooks, J. (2016). Understanding hospital value-based purchasing.  </w:t>
      </w:r>
      <w:r w:rsidRPr="00C95BD9">
        <w:rPr>
          <w:i/>
          <w:iCs/>
        </w:rPr>
        <w:t>American Journal of Nursing, 116</w:t>
      </w:r>
      <w:r w:rsidRPr="00C95BD9">
        <w:t>(5), 63-66.</w:t>
      </w:r>
    </w:p>
    <w:p w:rsidR="00BD67F7" w:rsidRPr="00BD67F7" w:rsidRDefault="00BD67F7" w:rsidP="00260FF5">
      <w:pPr>
        <w:ind w:firstLine="432"/>
      </w:pPr>
      <w:proofErr w:type="spellStart"/>
      <w:r w:rsidRPr="00BD67F7">
        <w:t>Brous</w:t>
      </w:r>
      <w:proofErr w:type="spellEnd"/>
      <w:r w:rsidRPr="00BD67F7">
        <w:t xml:space="preserve">, E. &amp; Olsen, D. (2017).  Lessons learned from litigation:  Legal and ethical consequences of social media.  </w:t>
      </w:r>
      <w:r w:rsidRPr="00BD67F7">
        <w:rPr>
          <w:i/>
        </w:rPr>
        <w:t>American Journal of Nursing, 117</w:t>
      </w:r>
      <w:r w:rsidRPr="00BD67F7">
        <w:t>(9), 50-54.</w:t>
      </w:r>
    </w:p>
    <w:p w:rsidR="00933683" w:rsidRPr="00933683" w:rsidRDefault="00933683" w:rsidP="00933683">
      <w:pPr>
        <w:ind w:firstLine="432"/>
      </w:pPr>
      <w:r w:rsidRPr="00933683">
        <w:t xml:space="preserve">Crowe, S., </w:t>
      </w:r>
      <w:proofErr w:type="spellStart"/>
      <w:r w:rsidRPr="00933683">
        <w:t>Ewart</w:t>
      </w:r>
      <w:proofErr w:type="spellEnd"/>
      <w:r w:rsidRPr="00933683">
        <w:t xml:space="preserve">, L., &amp; </w:t>
      </w:r>
      <w:proofErr w:type="spellStart"/>
      <w:r w:rsidRPr="00933683">
        <w:t>Derman</w:t>
      </w:r>
      <w:proofErr w:type="spellEnd"/>
      <w:r w:rsidRPr="00933683">
        <w:t xml:space="preserve">, S. (2017). Something isn’t right: The subtle changes of early deterioration.  </w:t>
      </w:r>
      <w:r w:rsidRPr="00933683">
        <w:rPr>
          <w:i/>
        </w:rPr>
        <w:t xml:space="preserve">Nursing Made Incredibly Easy, January/February, </w:t>
      </w:r>
      <w:r w:rsidRPr="00933683">
        <w:t>34-42.</w:t>
      </w:r>
    </w:p>
    <w:p w:rsidR="003D302D" w:rsidRPr="003D302D" w:rsidRDefault="003D302D" w:rsidP="00260FF5">
      <w:pPr>
        <w:ind w:firstLine="432"/>
        <w:rPr>
          <w:i/>
        </w:rPr>
      </w:pPr>
      <w:proofErr w:type="spellStart"/>
      <w:r>
        <w:t>Cutilli</w:t>
      </w:r>
      <w:proofErr w:type="spellEnd"/>
      <w:r>
        <w:t xml:space="preserve">, C., </w:t>
      </w:r>
      <w:proofErr w:type="spellStart"/>
      <w:r>
        <w:t>Simko</w:t>
      </w:r>
      <w:proofErr w:type="spellEnd"/>
      <w:r>
        <w:t xml:space="preserve">, L., Colbert, A., &amp; Bennett, I. (2018).  Health literacy, health disparities, and sources of health information in U.S. older adults.  </w:t>
      </w:r>
      <w:proofErr w:type="spellStart"/>
      <w:r w:rsidRPr="003D302D">
        <w:rPr>
          <w:i/>
        </w:rPr>
        <w:t>Orthopaedic</w:t>
      </w:r>
      <w:proofErr w:type="spellEnd"/>
      <w:r w:rsidRPr="003D302D">
        <w:rPr>
          <w:i/>
        </w:rPr>
        <w:t xml:space="preserve"> Nursing, </w:t>
      </w:r>
    </w:p>
    <w:p w:rsidR="003D302D" w:rsidRDefault="003D302D" w:rsidP="003D302D">
      <w:pPr>
        <w:ind w:left="432" w:firstLine="432"/>
      </w:pPr>
      <w:r w:rsidRPr="003D302D">
        <w:rPr>
          <w:i/>
        </w:rPr>
        <w:t>37</w:t>
      </w:r>
      <w:r>
        <w:t>(1), 54.</w:t>
      </w:r>
    </w:p>
    <w:p w:rsidR="005952F6" w:rsidRPr="008D76AE" w:rsidRDefault="00B631FE" w:rsidP="00260FF5">
      <w:pPr>
        <w:ind w:firstLine="432"/>
      </w:pPr>
      <w:proofErr w:type="spellStart"/>
      <w:r w:rsidRPr="008D76AE">
        <w:t>Dudas</w:t>
      </w:r>
      <w:proofErr w:type="spellEnd"/>
      <w:r w:rsidRPr="008D76AE">
        <w:t>, K. I. (2012). Cultural c</w:t>
      </w:r>
      <w:r w:rsidR="005952F6" w:rsidRPr="008D76AE">
        <w:t>omp</w:t>
      </w:r>
      <w:r w:rsidRPr="008D76AE">
        <w:t>etence: An e</w:t>
      </w:r>
      <w:r w:rsidR="005952F6" w:rsidRPr="008D76AE">
        <w:t xml:space="preserve">volutionary </w:t>
      </w:r>
      <w:r w:rsidRPr="008D76AE">
        <w:t>concept a</w:t>
      </w:r>
      <w:r w:rsidR="005952F6" w:rsidRPr="008D76AE">
        <w:t xml:space="preserve">nalysis. </w:t>
      </w:r>
      <w:r w:rsidR="005952F6" w:rsidRPr="008D76AE">
        <w:rPr>
          <w:i/>
        </w:rPr>
        <w:t>Nursing Education Perspectives</w:t>
      </w:r>
      <w:r w:rsidR="005952F6" w:rsidRPr="008D76AE">
        <w:t xml:space="preserve">, </w:t>
      </w:r>
      <w:r w:rsidR="005952F6" w:rsidRPr="008D76AE">
        <w:rPr>
          <w:i/>
        </w:rPr>
        <w:t>33</w:t>
      </w:r>
      <w:r w:rsidR="005952F6" w:rsidRPr="008D76AE">
        <w:t>(5), 317-321.</w:t>
      </w:r>
    </w:p>
    <w:p w:rsidR="003D302D" w:rsidRPr="003D302D" w:rsidRDefault="003D302D" w:rsidP="003D302D">
      <w:pPr>
        <w:ind w:firstLine="432"/>
        <w:rPr>
          <w:i/>
        </w:rPr>
      </w:pPr>
      <w:r>
        <w:t xml:space="preserve">Elliott, L., Weil, J., Dykstra, E., </w:t>
      </w:r>
      <w:proofErr w:type="spellStart"/>
      <w:r>
        <w:t>Calinski</w:t>
      </w:r>
      <w:proofErr w:type="spellEnd"/>
      <w:r>
        <w:t xml:space="preserve">, R., </w:t>
      </w:r>
      <w:proofErr w:type="spellStart"/>
      <w:r>
        <w:t>Schurman</w:t>
      </w:r>
      <w:proofErr w:type="spellEnd"/>
      <w:r>
        <w:t xml:space="preserve">, J., &amp; Conn, L. (2018).  Standardizing documentation:  A place for everything. </w:t>
      </w:r>
      <w:r w:rsidRPr="003D302D">
        <w:rPr>
          <w:i/>
        </w:rPr>
        <w:t xml:space="preserve">MEDSURG Nursing, </w:t>
      </w:r>
    </w:p>
    <w:p w:rsidR="003D302D" w:rsidRDefault="003D302D" w:rsidP="003D302D">
      <w:pPr>
        <w:ind w:left="432" w:firstLine="432"/>
      </w:pPr>
      <w:r w:rsidRPr="003D302D">
        <w:rPr>
          <w:i/>
        </w:rPr>
        <w:t>27</w:t>
      </w:r>
      <w:r>
        <w:t>(1), 32.</w:t>
      </w:r>
    </w:p>
    <w:p w:rsidR="003D302D" w:rsidRPr="003D302D" w:rsidRDefault="003D302D" w:rsidP="003D302D">
      <w:pPr>
        <w:ind w:firstLine="432"/>
        <w:rPr>
          <w:i/>
        </w:rPr>
      </w:pPr>
      <w:r>
        <w:t xml:space="preserve">Jensen, J., Maddux, S., &amp; Waldo, M. (2018).  Improving oral care in hospitalized non-ventilated patients:  Standardizing products and protocol.  </w:t>
      </w:r>
      <w:r w:rsidRPr="003D302D">
        <w:rPr>
          <w:i/>
        </w:rPr>
        <w:t xml:space="preserve">MEDSURG Nursing, </w:t>
      </w:r>
    </w:p>
    <w:p w:rsidR="003D302D" w:rsidRDefault="003D302D" w:rsidP="003D302D">
      <w:pPr>
        <w:ind w:left="432" w:firstLine="432"/>
      </w:pPr>
      <w:r w:rsidRPr="003D302D">
        <w:rPr>
          <w:i/>
        </w:rPr>
        <w:t>27</w:t>
      </w:r>
      <w:r>
        <w:t>(1), 38.</w:t>
      </w:r>
    </w:p>
    <w:p w:rsidR="00B57594" w:rsidRDefault="00B57594" w:rsidP="00B57594">
      <w:pPr>
        <w:ind w:left="432"/>
      </w:pPr>
      <w:r w:rsidRPr="00022715">
        <w:t xml:space="preserve">Johnson, L., </w:t>
      </w:r>
      <w:proofErr w:type="spellStart"/>
      <w:r w:rsidRPr="00022715">
        <w:t>Grueber</w:t>
      </w:r>
      <w:proofErr w:type="spellEnd"/>
      <w:r w:rsidRPr="00022715">
        <w:t xml:space="preserve">, S., </w:t>
      </w:r>
      <w:proofErr w:type="spellStart"/>
      <w:r w:rsidRPr="00022715">
        <w:t>Schlotzhauer</w:t>
      </w:r>
      <w:proofErr w:type="spellEnd"/>
      <w:r w:rsidRPr="00022715">
        <w:t xml:space="preserve">, C., Phillips, E., Bullock, P., </w:t>
      </w:r>
      <w:proofErr w:type="spellStart"/>
      <w:r w:rsidRPr="00022715">
        <w:t>Basnett</w:t>
      </w:r>
      <w:proofErr w:type="spellEnd"/>
      <w:r w:rsidRPr="00022715">
        <w:t xml:space="preserve">, J., </w:t>
      </w:r>
      <w:r>
        <w:t xml:space="preserve">&amp; </w:t>
      </w:r>
      <w:r w:rsidRPr="00022715">
        <w:t xml:space="preserve">Hahn-Cover, K. (2014). A multifactorial action plan improves hand hygiene adherence </w:t>
      </w:r>
    </w:p>
    <w:p w:rsidR="00B57594" w:rsidRDefault="00B57594" w:rsidP="00B57594">
      <w:pPr>
        <w:ind w:left="432" w:firstLine="432"/>
      </w:pPr>
      <w:r w:rsidRPr="00022715">
        <w:t>and</w:t>
      </w:r>
      <w:r>
        <w:t xml:space="preserve"> </w:t>
      </w:r>
      <w:r w:rsidRPr="00022715">
        <w:t>significantly reduces central line</w:t>
      </w:r>
      <w:r>
        <w:t>-</w:t>
      </w:r>
      <w:r w:rsidRPr="00022715">
        <w:t>associated bloodstream infections</w:t>
      </w:r>
      <w:r>
        <w:t xml:space="preserve">. </w:t>
      </w:r>
      <w:r w:rsidRPr="00022715">
        <w:rPr>
          <w:i/>
        </w:rPr>
        <w:t>American Journal of Infection Control, 42</w:t>
      </w:r>
      <w:r>
        <w:t xml:space="preserve">, 1146-1151. </w:t>
      </w:r>
    </w:p>
    <w:p w:rsidR="00BD67F7" w:rsidRPr="00BD67F7" w:rsidRDefault="00BD67F7" w:rsidP="00BD67F7">
      <w:r>
        <w:tab/>
      </w:r>
      <w:proofErr w:type="spellStart"/>
      <w:r w:rsidRPr="00BD67F7">
        <w:t>Kroning</w:t>
      </w:r>
      <w:proofErr w:type="spellEnd"/>
      <w:r w:rsidRPr="00BD67F7">
        <w:t xml:space="preserve">, M., Green, J., &amp; </w:t>
      </w:r>
      <w:proofErr w:type="spellStart"/>
      <w:r w:rsidRPr="00BD67F7">
        <w:t>Kroning</w:t>
      </w:r>
      <w:proofErr w:type="spellEnd"/>
      <w:r w:rsidRPr="00BD67F7">
        <w:t xml:space="preserve">, K. (2017).  Dimensions of inclusive care. </w:t>
      </w:r>
      <w:r w:rsidRPr="00BD67F7">
        <w:rPr>
          <w:i/>
        </w:rPr>
        <w:t>Nursing Made Incredibly Easy, May/June</w:t>
      </w:r>
      <w:r w:rsidRPr="00BD67F7">
        <w:t>, 46-53.</w:t>
      </w:r>
    </w:p>
    <w:p w:rsidR="00847B02" w:rsidRPr="00933683" w:rsidRDefault="00933683" w:rsidP="00933683">
      <w:pPr>
        <w:ind w:firstLine="432"/>
        <w:rPr>
          <w:color w:val="FF0000"/>
        </w:rPr>
      </w:pPr>
      <w:proofErr w:type="spellStart"/>
      <w:r w:rsidRPr="00933683">
        <w:t>Lidget</w:t>
      </w:r>
      <w:proofErr w:type="spellEnd"/>
      <w:r w:rsidRPr="00933683">
        <w:t xml:space="preserve">, C.D. (2016). Improving the patient experience through a commit to sit excellence initiative.  </w:t>
      </w:r>
      <w:r w:rsidRPr="00933683">
        <w:rPr>
          <w:i/>
        </w:rPr>
        <w:t>Patient Experience Journal, 3</w:t>
      </w:r>
      <w:r w:rsidRPr="00933683">
        <w:t>(2), 67-72.</w:t>
      </w:r>
    </w:p>
    <w:p w:rsidR="003D302D" w:rsidRPr="003D302D" w:rsidRDefault="00D806CC" w:rsidP="004A2740">
      <w:pPr>
        <w:rPr>
          <w:i/>
        </w:rPr>
      </w:pPr>
      <w:r w:rsidRPr="008D76AE">
        <w:tab/>
      </w:r>
      <w:r w:rsidR="003D302D">
        <w:t xml:space="preserve">McMillan, D., Glaser, D., &amp; </w:t>
      </w:r>
      <w:proofErr w:type="spellStart"/>
      <w:r w:rsidR="003D302D">
        <w:t>Radovich</w:t>
      </w:r>
      <w:proofErr w:type="spellEnd"/>
      <w:r w:rsidR="003D302D">
        <w:t xml:space="preserve">, P.  (2018).  The effect of massage on pain and anxiety in hospitalized patients:  An observational study.  </w:t>
      </w:r>
      <w:r w:rsidR="003D302D" w:rsidRPr="003D302D">
        <w:rPr>
          <w:i/>
        </w:rPr>
        <w:t xml:space="preserve">MEDSURG Nursing, </w:t>
      </w:r>
    </w:p>
    <w:p w:rsidR="000500DA" w:rsidRDefault="003D302D" w:rsidP="003D302D">
      <w:pPr>
        <w:ind w:left="432" w:firstLine="432"/>
      </w:pPr>
      <w:r w:rsidRPr="003D302D">
        <w:rPr>
          <w:i/>
        </w:rPr>
        <w:t>27</w:t>
      </w:r>
      <w:r>
        <w:t>(1), 14.</w:t>
      </w:r>
    </w:p>
    <w:p w:rsidR="003D302D" w:rsidRDefault="003D302D" w:rsidP="003D302D">
      <w:r>
        <w:tab/>
        <w:t xml:space="preserve">Moore, Y., </w:t>
      </w:r>
      <w:proofErr w:type="spellStart"/>
      <w:r>
        <w:t>Shotton</w:t>
      </w:r>
      <w:proofErr w:type="spellEnd"/>
      <w:r>
        <w:t xml:space="preserve">, E., Brown, R., Gremmel, J., Lindsey, S., &amp; </w:t>
      </w:r>
      <w:proofErr w:type="spellStart"/>
      <w:r>
        <w:t>Pankey</w:t>
      </w:r>
      <w:proofErr w:type="spellEnd"/>
      <w:r>
        <w:t xml:space="preserve">, J. (2018).  Effects of incentive spirometry on perceived dyspnea in patients hospitalized with </w:t>
      </w:r>
    </w:p>
    <w:p w:rsidR="003D302D" w:rsidRPr="003D302D" w:rsidRDefault="003D302D" w:rsidP="003D302D">
      <w:pPr>
        <w:ind w:left="432" w:firstLine="432"/>
        <w:rPr>
          <w:i/>
        </w:rPr>
      </w:pPr>
      <w:r>
        <w:t xml:space="preserve">pneumonia, </w:t>
      </w:r>
      <w:r w:rsidRPr="003D302D">
        <w:rPr>
          <w:i/>
        </w:rPr>
        <w:t>MEDSURG Nursing, 27</w:t>
      </w:r>
      <w:r>
        <w:t>(1), 19.</w:t>
      </w:r>
    </w:p>
    <w:p w:rsidR="00D203FD" w:rsidRDefault="00D203FD" w:rsidP="000500DA">
      <w:pPr>
        <w:ind w:firstLine="432"/>
      </w:pPr>
      <w:r w:rsidRPr="003F6281">
        <w:t xml:space="preserve">Mori C. </w:t>
      </w:r>
      <w:r>
        <w:t>(2014). A-voiding catastrophe: I</w:t>
      </w:r>
      <w:r w:rsidRPr="003F6281">
        <w:t xml:space="preserve">mplementing a nurse-driven protocol. </w:t>
      </w:r>
      <w:proofErr w:type="spellStart"/>
      <w:r w:rsidRPr="003F6281">
        <w:rPr>
          <w:i/>
        </w:rPr>
        <w:t>Medsurg</w:t>
      </w:r>
      <w:proofErr w:type="spellEnd"/>
      <w:r w:rsidRPr="00D203FD">
        <w:rPr>
          <w:i/>
        </w:rPr>
        <w:t xml:space="preserve"> </w:t>
      </w:r>
      <w:proofErr w:type="spellStart"/>
      <w:r w:rsidRPr="003F6281">
        <w:rPr>
          <w:i/>
        </w:rPr>
        <w:t>Nurs</w:t>
      </w:r>
      <w:proofErr w:type="spellEnd"/>
      <w:r w:rsidRPr="003F6281">
        <w:rPr>
          <w:i/>
        </w:rPr>
        <w:t>.</w:t>
      </w:r>
      <w:r>
        <w:rPr>
          <w:i/>
        </w:rPr>
        <w:t>,</w:t>
      </w:r>
      <w:r w:rsidRPr="003F6281">
        <w:t xml:space="preserve"> </w:t>
      </w:r>
      <w:r w:rsidRPr="003F6281">
        <w:rPr>
          <w:i/>
        </w:rPr>
        <w:t>23</w:t>
      </w:r>
      <w:r w:rsidRPr="003F6281">
        <w:t>(1</w:t>
      </w:r>
      <w:r w:rsidRPr="00D203FD">
        <w:t>)</w:t>
      </w:r>
      <w:r>
        <w:t xml:space="preserve">, </w:t>
      </w:r>
      <w:r w:rsidRPr="003F6281">
        <w:t xml:space="preserve">15-21, 28. </w:t>
      </w:r>
    </w:p>
    <w:p w:rsidR="004A2740" w:rsidRDefault="004A2740" w:rsidP="000500DA">
      <w:pPr>
        <w:ind w:left="864"/>
      </w:pPr>
      <w:r>
        <w:t xml:space="preserve">Olson, L. &amp; Stokes, F. (2016). The ANA code of ethics for nurses with interpretative statements:  Resource for nursing regulation. </w:t>
      </w:r>
      <w:r w:rsidRPr="004A2740">
        <w:rPr>
          <w:i/>
        </w:rPr>
        <w:t>Journal of Nursing Regulation, 7</w:t>
      </w:r>
      <w:r w:rsidR="000500DA">
        <w:t xml:space="preserve">(2), </w:t>
      </w:r>
      <w:r>
        <w:t>9-17.</w:t>
      </w:r>
    </w:p>
    <w:p w:rsidR="00081612" w:rsidRDefault="00831585">
      <w:r>
        <w:tab/>
      </w:r>
      <w:proofErr w:type="spellStart"/>
      <w:r w:rsidR="00081612">
        <w:t>Panchisin</w:t>
      </w:r>
      <w:proofErr w:type="spellEnd"/>
      <w:r w:rsidR="00081612">
        <w:t xml:space="preserve">, T. L. (2016).  Improving outcomes with the ANA CAUTI prevention tool.  </w:t>
      </w:r>
      <w:r w:rsidR="00081612" w:rsidRPr="00081612">
        <w:rPr>
          <w:i/>
        </w:rPr>
        <w:t>Nursing 2016, 46</w:t>
      </w:r>
      <w:r w:rsidR="00081612">
        <w:t>(3), 55-59.</w:t>
      </w:r>
    </w:p>
    <w:p w:rsidR="00831585" w:rsidRDefault="00831585" w:rsidP="00081612">
      <w:pPr>
        <w:ind w:firstLine="432"/>
      </w:pPr>
      <w:proofErr w:type="spellStart"/>
      <w:r>
        <w:t>Pickar</w:t>
      </w:r>
      <w:proofErr w:type="spellEnd"/>
      <w:r>
        <w:t xml:space="preserve">, G. (2013). </w:t>
      </w:r>
      <w:r w:rsidRPr="00831585">
        <w:rPr>
          <w:i/>
        </w:rPr>
        <w:t>Dosage calculations</w:t>
      </w:r>
      <w:r>
        <w:t xml:space="preserve"> (9</w:t>
      </w:r>
      <w:r w:rsidRPr="00831585">
        <w:rPr>
          <w:vertAlign w:val="superscript"/>
        </w:rPr>
        <w:t>th</w:t>
      </w:r>
      <w:r>
        <w:t xml:space="preserve"> </w:t>
      </w:r>
      <w:proofErr w:type="spellStart"/>
      <w:r>
        <w:t>ed</w:t>
      </w:r>
      <w:proofErr w:type="spellEnd"/>
      <w:r>
        <w:t>). Clifton Park, NY: Thomson Delmar Learning.</w:t>
      </w:r>
    </w:p>
    <w:p w:rsidR="004A2740" w:rsidRDefault="004A2740" w:rsidP="00081612">
      <w:pPr>
        <w:ind w:firstLine="432"/>
      </w:pPr>
      <w:proofErr w:type="spellStart"/>
      <w:r>
        <w:t>Piscotty</w:t>
      </w:r>
      <w:proofErr w:type="spellEnd"/>
      <w:r>
        <w:t xml:space="preserve">, R., </w:t>
      </w:r>
      <w:proofErr w:type="spellStart"/>
      <w:r>
        <w:t>Martindell</w:t>
      </w:r>
      <w:proofErr w:type="spellEnd"/>
      <w:r>
        <w:t xml:space="preserve">, E., &amp; Karim, M. (2016). Nurses’ self-reported use of social media and mobile devices in the work setting. </w:t>
      </w:r>
      <w:r w:rsidRPr="004A2740">
        <w:rPr>
          <w:i/>
        </w:rPr>
        <w:t xml:space="preserve">On-Line Journal of Nursing </w:t>
      </w:r>
      <w:r w:rsidRPr="004A2740">
        <w:rPr>
          <w:i/>
        </w:rPr>
        <w:tab/>
      </w:r>
      <w:r w:rsidRPr="004A2740">
        <w:rPr>
          <w:i/>
        </w:rPr>
        <w:tab/>
      </w:r>
      <w:r w:rsidRPr="004A2740">
        <w:rPr>
          <w:i/>
        </w:rPr>
        <w:tab/>
      </w:r>
      <w:r w:rsidRPr="004A2740">
        <w:rPr>
          <w:i/>
        </w:rPr>
        <w:tab/>
        <w:t>Informatics</w:t>
      </w:r>
      <w:r>
        <w:t xml:space="preserve">. </w:t>
      </w:r>
      <w:r w:rsidRPr="004A2740">
        <w:rPr>
          <w:i/>
        </w:rPr>
        <w:t>20</w:t>
      </w:r>
      <w:r>
        <w:t>(1).</w:t>
      </w:r>
    </w:p>
    <w:p w:rsidR="001C0538" w:rsidRDefault="00831585">
      <w:r>
        <w:tab/>
      </w:r>
      <w:r w:rsidR="001C0538" w:rsidRPr="001C0538">
        <w:t xml:space="preserve">Schneider, M. (2016).  Lateral violence:  How educators can help break the cycle.  </w:t>
      </w:r>
      <w:r w:rsidR="001C0538" w:rsidRPr="001C0538">
        <w:rPr>
          <w:i/>
          <w:iCs/>
        </w:rPr>
        <w:t>Nursing2016, 46</w:t>
      </w:r>
      <w:r w:rsidR="001C0538" w:rsidRPr="001C0538">
        <w:t>(6), 17-19.</w:t>
      </w:r>
    </w:p>
    <w:p w:rsidR="00081612" w:rsidRPr="000500DA" w:rsidRDefault="004A2740" w:rsidP="000500DA">
      <w:r>
        <w:tab/>
        <w:t xml:space="preserve">Shum, A., Wong, K., </w:t>
      </w:r>
      <w:proofErr w:type="spellStart"/>
      <w:r>
        <w:t>Sankaran</w:t>
      </w:r>
      <w:proofErr w:type="spellEnd"/>
      <w:r>
        <w:t>, K., &amp; Goh, M. (2017). Securement of the indwelling urinary catheter for adult patients: A best practice implementation</w:t>
      </w:r>
      <w:r w:rsidRPr="004A2740">
        <w:rPr>
          <w:i/>
        </w:rPr>
        <w:t xml:space="preserve">. International </w:t>
      </w:r>
      <w:r w:rsidRPr="004A2740">
        <w:rPr>
          <w:i/>
        </w:rPr>
        <w:tab/>
      </w:r>
      <w:r w:rsidRPr="004A2740">
        <w:rPr>
          <w:i/>
        </w:rPr>
        <w:tab/>
      </w:r>
      <w:r w:rsidRPr="004A2740">
        <w:rPr>
          <w:i/>
        </w:rPr>
        <w:tab/>
        <w:t>Journal of Evidence-Based Healthcare, 15</w:t>
      </w:r>
      <w:r>
        <w:t>(1), 3-12.</w:t>
      </w:r>
    </w:p>
    <w:p w:rsidR="00933683" w:rsidRPr="00933683" w:rsidRDefault="00933683" w:rsidP="00933683">
      <w:pPr>
        <w:ind w:firstLine="432"/>
      </w:pPr>
      <w:r w:rsidRPr="00933683">
        <w:t xml:space="preserve">Teodoro, C. R., </w:t>
      </w:r>
      <w:proofErr w:type="spellStart"/>
      <w:r w:rsidRPr="00933683">
        <w:t>Breault</w:t>
      </w:r>
      <w:proofErr w:type="spellEnd"/>
      <w:r w:rsidRPr="00933683">
        <w:t xml:space="preserve">, K., Garvey, C., Klick, C., O’Brien, J., Purdue, T. … </w:t>
      </w:r>
      <w:proofErr w:type="spellStart"/>
      <w:r w:rsidRPr="00933683">
        <w:t>Matney</w:t>
      </w:r>
      <w:proofErr w:type="spellEnd"/>
      <w:r w:rsidRPr="00933683">
        <w:t xml:space="preserve">, L. (2016). Step-up: Study of the effectiveness of a patient ambulation protocol. </w:t>
      </w:r>
    </w:p>
    <w:p w:rsidR="00933683" w:rsidRPr="00933683" w:rsidRDefault="00933683" w:rsidP="00933683">
      <w:r w:rsidRPr="00933683">
        <w:rPr>
          <w:i/>
        </w:rPr>
        <w:t xml:space="preserve">                </w:t>
      </w:r>
      <w:proofErr w:type="spellStart"/>
      <w:r w:rsidRPr="00933683">
        <w:rPr>
          <w:i/>
        </w:rPr>
        <w:t>Medsurg</w:t>
      </w:r>
      <w:proofErr w:type="spellEnd"/>
      <w:r w:rsidRPr="00933683">
        <w:rPr>
          <w:i/>
        </w:rPr>
        <w:t xml:space="preserve"> Nursing, </w:t>
      </w:r>
      <w:r w:rsidRPr="00933683">
        <w:t>25(2), 111-116.</w:t>
      </w:r>
    </w:p>
    <w:p w:rsidR="00F47CCD" w:rsidRPr="00BD67F7" w:rsidRDefault="00F47CCD" w:rsidP="003D302D">
      <w:pPr>
        <w:ind w:firstLine="432"/>
        <w:rPr>
          <w:sz w:val="16"/>
          <w:szCs w:val="16"/>
        </w:rPr>
      </w:pPr>
    </w:p>
    <w:p w:rsidR="008514DB" w:rsidRPr="008D76AE" w:rsidRDefault="003337C3">
      <w:r w:rsidRPr="008D76AE">
        <w:t>FRMC School of Nursing Library</w:t>
      </w:r>
    </w:p>
    <w:p w:rsidR="00D03AFF" w:rsidRPr="00BD67F7" w:rsidRDefault="00D03AFF" w:rsidP="001C2F9E">
      <w:pPr>
        <w:rPr>
          <w:sz w:val="16"/>
          <w:szCs w:val="16"/>
        </w:rPr>
      </w:pPr>
    </w:p>
    <w:p w:rsidR="001C2F9E" w:rsidRDefault="001C2F9E" w:rsidP="001C2F9E">
      <w:r w:rsidRPr="008D76AE">
        <w:t>WEBSITES:</w:t>
      </w:r>
    </w:p>
    <w:tbl>
      <w:tblPr>
        <w:tblStyle w:val="TableGrid"/>
        <w:tblW w:w="14598" w:type="dxa"/>
        <w:tblLook w:val="04A0" w:firstRow="1" w:lastRow="0" w:firstColumn="1" w:lastColumn="0" w:noHBand="0" w:noVBand="1"/>
      </w:tblPr>
      <w:tblGrid>
        <w:gridCol w:w="879"/>
        <w:gridCol w:w="2919"/>
        <w:gridCol w:w="560"/>
        <w:gridCol w:w="4750"/>
        <w:gridCol w:w="290"/>
        <w:gridCol w:w="4572"/>
        <w:gridCol w:w="628"/>
      </w:tblGrid>
      <w:tr w:rsidR="00FA0994" w:rsidTr="00FA0994">
        <w:trPr>
          <w:gridAfter w:val="1"/>
          <w:wAfter w:w="628" w:type="dxa"/>
        </w:trPr>
        <w:tc>
          <w:tcPr>
            <w:tcW w:w="3798" w:type="dxa"/>
            <w:gridSpan w:val="2"/>
            <w:tcBorders>
              <w:top w:val="nil"/>
              <w:left w:val="nil"/>
              <w:bottom w:val="nil"/>
              <w:right w:val="nil"/>
            </w:tcBorders>
          </w:tcPr>
          <w:p w:rsidR="00FA0994" w:rsidRPr="000515B0" w:rsidRDefault="002660D5" w:rsidP="001C2F9E">
            <w:hyperlink r:id="rId13" w:history="1">
              <w:r w:rsidR="00FA0994" w:rsidRPr="000515B0">
                <w:t>http://atitesting.com</w:t>
              </w:r>
            </w:hyperlink>
            <w:r w:rsidR="00FA0994" w:rsidRPr="000515B0">
              <w:t xml:space="preserve">  </w:t>
            </w:r>
          </w:p>
        </w:tc>
        <w:tc>
          <w:tcPr>
            <w:tcW w:w="5310" w:type="dxa"/>
            <w:gridSpan w:val="2"/>
            <w:tcBorders>
              <w:top w:val="nil"/>
              <w:left w:val="nil"/>
              <w:bottom w:val="nil"/>
              <w:right w:val="nil"/>
            </w:tcBorders>
          </w:tcPr>
          <w:p w:rsidR="00FA0994" w:rsidRPr="000515B0" w:rsidRDefault="002660D5" w:rsidP="001C2F9E">
            <w:hyperlink r:id="rId14" w:history="1">
              <w:r w:rsidR="00FA0994" w:rsidRPr="000515B0">
                <w:rPr>
                  <w:rStyle w:val="Hyperlink"/>
                  <w:color w:val="auto"/>
                  <w:u w:val="none"/>
                </w:rPr>
                <w:t>http://ohioleaguefornursing.org</w:t>
              </w:r>
            </w:hyperlink>
            <w:r w:rsidR="00FA0994" w:rsidRPr="000515B0">
              <w:t xml:space="preserve"> (OLN)</w:t>
            </w:r>
          </w:p>
        </w:tc>
        <w:tc>
          <w:tcPr>
            <w:tcW w:w="4862" w:type="dxa"/>
            <w:gridSpan w:val="2"/>
            <w:tcBorders>
              <w:top w:val="nil"/>
              <w:left w:val="nil"/>
              <w:bottom w:val="nil"/>
              <w:right w:val="nil"/>
            </w:tcBorders>
          </w:tcPr>
          <w:p w:rsidR="00FA0994" w:rsidRDefault="002660D5" w:rsidP="001C2F9E">
            <w:hyperlink r:id="rId15" w:history="1">
              <w:r w:rsidR="00FA0994" w:rsidRPr="008D76AE">
                <w:rPr>
                  <w:rStyle w:val="Hyperlink"/>
                  <w:color w:val="auto"/>
                  <w:u w:val="none"/>
                </w:rPr>
                <w:t>http://www.nursing.ohio.gov/education.htm</w:t>
              </w:r>
            </w:hyperlink>
            <w:r w:rsidR="00FA0994" w:rsidRPr="008D76AE">
              <w:t xml:space="preserve"> (OBN)</w:t>
            </w:r>
          </w:p>
        </w:tc>
      </w:tr>
      <w:tr w:rsidR="00FA0994" w:rsidTr="00FA0994">
        <w:trPr>
          <w:gridAfter w:val="1"/>
          <w:wAfter w:w="628" w:type="dxa"/>
        </w:trPr>
        <w:tc>
          <w:tcPr>
            <w:tcW w:w="3798" w:type="dxa"/>
            <w:gridSpan w:val="2"/>
            <w:tcBorders>
              <w:top w:val="nil"/>
              <w:left w:val="nil"/>
              <w:bottom w:val="nil"/>
              <w:right w:val="nil"/>
            </w:tcBorders>
          </w:tcPr>
          <w:p w:rsidR="00FA0994" w:rsidRPr="000515B0" w:rsidRDefault="00877BEE" w:rsidP="001C2F9E">
            <w:r>
              <w:t>https://firelands.edvance360.com</w:t>
            </w:r>
          </w:p>
        </w:tc>
        <w:tc>
          <w:tcPr>
            <w:tcW w:w="5310" w:type="dxa"/>
            <w:gridSpan w:val="2"/>
            <w:tcBorders>
              <w:top w:val="nil"/>
              <w:left w:val="nil"/>
              <w:bottom w:val="nil"/>
              <w:right w:val="nil"/>
            </w:tcBorders>
          </w:tcPr>
          <w:p w:rsidR="00FA0994" w:rsidRPr="000515B0" w:rsidRDefault="002660D5" w:rsidP="001C2F9E">
            <w:hyperlink r:id="rId16" w:history="1">
              <w:r w:rsidR="00FA0994" w:rsidRPr="000515B0">
                <w:rPr>
                  <w:rStyle w:val="Hyperlink"/>
                  <w:color w:val="auto"/>
                  <w:u w:val="none"/>
                </w:rPr>
                <w:t>http://thomas.loc.gov</w:t>
              </w:r>
            </w:hyperlink>
          </w:p>
        </w:tc>
        <w:tc>
          <w:tcPr>
            <w:tcW w:w="4862" w:type="dxa"/>
            <w:gridSpan w:val="2"/>
            <w:tcBorders>
              <w:top w:val="nil"/>
              <w:left w:val="nil"/>
              <w:bottom w:val="nil"/>
              <w:right w:val="nil"/>
            </w:tcBorders>
          </w:tcPr>
          <w:p w:rsidR="00FA0994" w:rsidRDefault="00FA0994" w:rsidP="001C2F9E">
            <w:r w:rsidRPr="008D76AE">
              <w:t>http://www.ohnurses.org (ONA)</w:t>
            </w:r>
          </w:p>
        </w:tc>
      </w:tr>
      <w:tr w:rsidR="00FA0994" w:rsidTr="00FA0994">
        <w:trPr>
          <w:gridAfter w:val="1"/>
          <w:wAfter w:w="628" w:type="dxa"/>
        </w:trPr>
        <w:tc>
          <w:tcPr>
            <w:tcW w:w="3798" w:type="dxa"/>
            <w:gridSpan w:val="2"/>
            <w:tcBorders>
              <w:top w:val="nil"/>
              <w:left w:val="nil"/>
              <w:bottom w:val="nil"/>
              <w:right w:val="nil"/>
            </w:tcBorders>
          </w:tcPr>
          <w:p w:rsidR="00FA0994" w:rsidRPr="000515B0" w:rsidRDefault="002660D5" w:rsidP="001C2F9E">
            <w:hyperlink r:id="rId17" w:history="1">
              <w:r w:rsidR="00FA0994" w:rsidRPr="000515B0">
                <w:rPr>
                  <w:rStyle w:val="Hyperlink"/>
                  <w:color w:val="auto"/>
                  <w:u w:val="none"/>
                </w:rPr>
                <w:t>http://evolve.elsevier.com</w:t>
              </w:r>
            </w:hyperlink>
            <w:r w:rsidR="00FA0994" w:rsidRPr="000515B0">
              <w:rPr>
                <w:rStyle w:val="Hyperlink"/>
                <w:color w:val="auto"/>
                <w:u w:val="none"/>
              </w:rPr>
              <w:t xml:space="preserve"> </w:t>
            </w:r>
          </w:p>
        </w:tc>
        <w:tc>
          <w:tcPr>
            <w:tcW w:w="5310" w:type="dxa"/>
            <w:gridSpan w:val="2"/>
            <w:tcBorders>
              <w:top w:val="nil"/>
              <w:left w:val="nil"/>
              <w:bottom w:val="nil"/>
              <w:right w:val="nil"/>
            </w:tcBorders>
          </w:tcPr>
          <w:p w:rsidR="00FA0994" w:rsidRPr="000515B0" w:rsidRDefault="002660D5" w:rsidP="001C2F9E">
            <w:hyperlink r:id="rId18" w:history="1">
              <w:r w:rsidR="00FA0994" w:rsidRPr="000515B0">
                <w:rPr>
                  <w:rStyle w:val="Hyperlink"/>
                  <w:color w:val="auto"/>
                  <w:u w:val="none"/>
                </w:rPr>
                <w:t>http://www.legislature.state.oh.us</w:t>
              </w:r>
            </w:hyperlink>
            <w:r w:rsidR="00FA0994" w:rsidRPr="000515B0">
              <w:t xml:space="preserve"> (Ohio General Assembly)</w:t>
            </w:r>
          </w:p>
        </w:tc>
        <w:tc>
          <w:tcPr>
            <w:tcW w:w="4862" w:type="dxa"/>
            <w:gridSpan w:val="2"/>
            <w:tcBorders>
              <w:top w:val="nil"/>
              <w:left w:val="nil"/>
              <w:bottom w:val="nil"/>
              <w:right w:val="nil"/>
            </w:tcBorders>
          </w:tcPr>
          <w:p w:rsidR="00FA0994" w:rsidRDefault="002660D5" w:rsidP="001C2F9E">
            <w:hyperlink r:id="rId19" w:history="1">
              <w:r w:rsidR="00FA0994" w:rsidRPr="000A2B9B">
                <w:rPr>
                  <w:rStyle w:val="Hyperlink"/>
                  <w:color w:val="auto"/>
                  <w:u w:val="none"/>
                </w:rPr>
                <w:t>http://www.skyscape.com</w:t>
              </w:r>
            </w:hyperlink>
          </w:p>
        </w:tc>
      </w:tr>
      <w:tr w:rsidR="00FA0994" w:rsidTr="00FA0994">
        <w:trPr>
          <w:gridAfter w:val="1"/>
          <w:wAfter w:w="628" w:type="dxa"/>
        </w:trPr>
        <w:tc>
          <w:tcPr>
            <w:tcW w:w="3798" w:type="dxa"/>
            <w:gridSpan w:val="2"/>
            <w:tcBorders>
              <w:top w:val="nil"/>
              <w:left w:val="nil"/>
              <w:bottom w:val="nil"/>
              <w:right w:val="nil"/>
            </w:tcBorders>
          </w:tcPr>
          <w:p w:rsidR="00FA0994" w:rsidRPr="000515B0" w:rsidRDefault="00FA0994" w:rsidP="001C2F9E">
            <w:r w:rsidRPr="000515B0">
              <w:rPr>
                <w:shd w:val="clear" w:color="auto" w:fill="FFFFFF"/>
              </w:rPr>
              <w:t>http://172.16.28.164/Orion/Login.aspx</w:t>
            </w:r>
          </w:p>
        </w:tc>
        <w:tc>
          <w:tcPr>
            <w:tcW w:w="5310" w:type="dxa"/>
            <w:gridSpan w:val="2"/>
            <w:tcBorders>
              <w:top w:val="nil"/>
              <w:left w:val="nil"/>
              <w:bottom w:val="nil"/>
              <w:right w:val="nil"/>
            </w:tcBorders>
          </w:tcPr>
          <w:p w:rsidR="00FA0994" w:rsidRPr="000515B0" w:rsidRDefault="002660D5" w:rsidP="001C2F9E">
            <w:hyperlink r:id="rId20" w:history="1">
              <w:r w:rsidR="00FA0994" w:rsidRPr="000515B0">
                <w:rPr>
                  <w:rStyle w:val="Hyperlink"/>
                  <w:color w:val="auto"/>
                  <w:u w:val="none"/>
                </w:rPr>
                <w:t>http://www.ncsbn.org</w:t>
              </w:r>
            </w:hyperlink>
          </w:p>
        </w:tc>
        <w:tc>
          <w:tcPr>
            <w:tcW w:w="4862" w:type="dxa"/>
            <w:gridSpan w:val="2"/>
            <w:tcBorders>
              <w:top w:val="nil"/>
              <w:left w:val="nil"/>
              <w:bottom w:val="nil"/>
              <w:right w:val="nil"/>
            </w:tcBorders>
          </w:tcPr>
          <w:p w:rsidR="00FA0994" w:rsidRDefault="00FA0994" w:rsidP="001C2F9E">
            <w:r w:rsidRPr="000A2B9B">
              <w:t>http://thepoint.lww.com</w:t>
            </w:r>
          </w:p>
        </w:tc>
      </w:tr>
      <w:tr w:rsidR="00FA0994" w:rsidTr="00FA0994">
        <w:trPr>
          <w:gridAfter w:val="1"/>
          <w:wAfter w:w="628" w:type="dxa"/>
        </w:trPr>
        <w:tc>
          <w:tcPr>
            <w:tcW w:w="3798" w:type="dxa"/>
            <w:gridSpan w:val="2"/>
            <w:tcBorders>
              <w:top w:val="nil"/>
              <w:left w:val="nil"/>
              <w:bottom w:val="nil"/>
              <w:right w:val="nil"/>
            </w:tcBorders>
          </w:tcPr>
          <w:p w:rsidR="00FA0994" w:rsidRPr="000515B0" w:rsidRDefault="002660D5" w:rsidP="001C2F9E">
            <w:hyperlink r:id="rId21" w:history="1">
              <w:r w:rsidR="00FA0994" w:rsidRPr="000515B0">
                <w:rPr>
                  <w:rStyle w:val="Hyperlink"/>
                  <w:color w:val="auto"/>
                  <w:u w:val="none"/>
                </w:rPr>
                <w:t>http://nursingworld.org</w:t>
              </w:r>
            </w:hyperlink>
            <w:r w:rsidR="00FA0994" w:rsidRPr="000515B0">
              <w:t xml:space="preserve"> (ANA)</w:t>
            </w:r>
          </w:p>
        </w:tc>
        <w:tc>
          <w:tcPr>
            <w:tcW w:w="5310" w:type="dxa"/>
            <w:gridSpan w:val="2"/>
            <w:tcBorders>
              <w:top w:val="nil"/>
              <w:left w:val="nil"/>
              <w:bottom w:val="nil"/>
              <w:right w:val="nil"/>
            </w:tcBorders>
          </w:tcPr>
          <w:p w:rsidR="00FA0994" w:rsidRPr="000515B0" w:rsidRDefault="002660D5" w:rsidP="001C2F9E">
            <w:hyperlink r:id="rId22" w:history="1">
              <w:r w:rsidR="00FA0994" w:rsidRPr="000515B0">
                <w:rPr>
                  <w:rStyle w:val="Hyperlink"/>
                  <w:color w:val="auto"/>
                  <w:u w:val="none"/>
                </w:rPr>
                <w:t>http://www.nursing.ohio.gov</w:t>
              </w:r>
            </w:hyperlink>
          </w:p>
        </w:tc>
        <w:tc>
          <w:tcPr>
            <w:tcW w:w="4862" w:type="dxa"/>
            <w:gridSpan w:val="2"/>
            <w:tcBorders>
              <w:top w:val="nil"/>
              <w:left w:val="nil"/>
              <w:bottom w:val="nil"/>
              <w:right w:val="nil"/>
            </w:tcBorders>
          </w:tcPr>
          <w:p w:rsidR="00FA0994" w:rsidRDefault="00FA0994" w:rsidP="001C2F9E"/>
        </w:tc>
      </w:tr>
      <w:tr w:rsidR="003A29E6" w:rsidTr="00FA0994">
        <w:tc>
          <w:tcPr>
            <w:tcW w:w="879" w:type="dxa"/>
            <w:vMerge w:val="restart"/>
          </w:tcPr>
          <w:p w:rsidR="003A29E6" w:rsidRPr="00FA0994" w:rsidRDefault="003A29E6" w:rsidP="00B71C87">
            <w:pPr>
              <w:jc w:val="center"/>
              <w:rPr>
                <w:b/>
              </w:rPr>
            </w:pPr>
            <w:r w:rsidRPr="00FA0994">
              <w:rPr>
                <w:b/>
              </w:rPr>
              <w:lastRenderedPageBreak/>
              <w:t>Week</w:t>
            </w:r>
          </w:p>
          <w:p w:rsidR="003A29E6" w:rsidRPr="00FA0994" w:rsidRDefault="003A29E6" w:rsidP="00B71C87">
            <w:pPr>
              <w:jc w:val="center"/>
              <w:rPr>
                <w:b/>
              </w:rPr>
            </w:pPr>
            <w:r w:rsidRPr="00FA0994">
              <w:rPr>
                <w:b/>
              </w:rPr>
              <w:t>1</w:t>
            </w:r>
          </w:p>
        </w:tc>
        <w:tc>
          <w:tcPr>
            <w:tcW w:w="3479" w:type="dxa"/>
            <w:gridSpan w:val="2"/>
          </w:tcPr>
          <w:p w:rsidR="003A29E6" w:rsidRDefault="003A29E6"/>
        </w:tc>
        <w:tc>
          <w:tcPr>
            <w:tcW w:w="5040" w:type="dxa"/>
            <w:gridSpan w:val="2"/>
          </w:tcPr>
          <w:p w:rsidR="003A29E6" w:rsidRDefault="003A29E6">
            <w:r w:rsidRPr="004C2693">
              <w:t>INTRODUCTION AND OVERVIEW OF COURSE (</w:t>
            </w:r>
            <w:r w:rsidR="00877BEE">
              <w:t>11</w:t>
            </w:r>
            <w:r>
              <w:t xml:space="preserve"> hours)</w:t>
            </w:r>
          </w:p>
        </w:tc>
        <w:tc>
          <w:tcPr>
            <w:tcW w:w="5200" w:type="dxa"/>
            <w:gridSpan w:val="2"/>
          </w:tcPr>
          <w:p w:rsidR="003A29E6" w:rsidRDefault="003A29E6"/>
        </w:tc>
      </w:tr>
      <w:tr w:rsidR="003A29E6" w:rsidTr="00FA0994">
        <w:tc>
          <w:tcPr>
            <w:tcW w:w="879" w:type="dxa"/>
            <w:vMerge/>
          </w:tcPr>
          <w:p w:rsidR="003A29E6" w:rsidRDefault="003A29E6"/>
        </w:tc>
        <w:tc>
          <w:tcPr>
            <w:tcW w:w="3479" w:type="dxa"/>
            <w:gridSpan w:val="2"/>
          </w:tcPr>
          <w:p w:rsidR="003A29E6" w:rsidRDefault="003A29E6">
            <w:r>
              <w:t>Verbalize expectations and requirements for successful completion of the course. (1,2,3,4,5,6,7,8*)</w:t>
            </w:r>
          </w:p>
        </w:tc>
        <w:tc>
          <w:tcPr>
            <w:tcW w:w="5040" w:type="dxa"/>
            <w:gridSpan w:val="2"/>
          </w:tcPr>
          <w:p w:rsidR="003A29E6" w:rsidRDefault="003A29E6" w:rsidP="00E67B98">
            <w:pPr>
              <w:numPr>
                <w:ilvl w:val="0"/>
                <w:numId w:val="21"/>
              </w:numPr>
            </w:pPr>
            <w:r>
              <w:t>Welcome</w:t>
            </w:r>
          </w:p>
          <w:p w:rsidR="003A29E6" w:rsidRPr="004C2693" w:rsidRDefault="003A29E6"/>
        </w:tc>
        <w:tc>
          <w:tcPr>
            <w:tcW w:w="5200" w:type="dxa"/>
            <w:gridSpan w:val="2"/>
          </w:tcPr>
          <w:p w:rsidR="003A29E6" w:rsidRDefault="003A29E6">
            <w:r>
              <w:t>Handouts:</w:t>
            </w:r>
          </w:p>
        </w:tc>
      </w:tr>
      <w:tr w:rsidR="003A29E6" w:rsidTr="00FA0994">
        <w:tc>
          <w:tcPr>
            <w:tcW w:w="879" w:type="dxa"/>
            <w:vMerge/>
          </w:tcPr>
          <w:p w:rsidR="003A29E6" w:rsidRDefault="003A29E6"/>
        </w:tc>
        <w:tc>
          <w:tcPr>
            <w:tcW w:w="3479" w:type="dxa"/>
            <w:gridSpan w:val="2"/>
          </w:tcPr>
          <w:p w:rsidR="003A29E6" w:rsidRDefault="003A29E6"/>
        </w:tc>
        <w:tc>
          <w:tcPr>
            <w:tcW w:w="5040" w:type="dxa"/>
            <w:gridSpan w:val="2"/>
          </w:tcPr>
          <w:p w:rsidR="003A29E6" w:rsidRDefault="003A29E6" w:rsidP="00E67B98">
            <w:pPr>
              <w:numPr>
                <w:ilvl w:val="0"/>
                <w:numId w:val="21"/>
              </w:numPr>
            </w:pPr>
            <w:r>
              <w:t>Overview Course Outline</w:t>
            </w:r>
          </w:p>
          <w:p w:rsidR="003A29E6" w:rsidRPr="004C2693" w:rsidRDefault="003A29E6"/>
        </w:tc>
        <w:tc>
          <w:tcPr>
            <w:tcW w:w="5200" w:type="dxa"/>
            <w:gridSpan w:val="2"/>
          </w:tcPr>
          <w:p w:rsidR="003A29E6" w:rsidRPr="00FD2735" w:rsidRDefault="003A29E6" w:rsidP="00E67B98">
            <w:pPr>
              <w:pStyle w:val="ListParagraph"/>
              <w:numPr>
                <w:ilvl w:val="0"/>
                <w:numId w:val="53"/>
              </w:numPr>
              <w:tabs>
                <w:tab w:val="left" w:pos="682"/>
              </w:tabs>
              <w:spacing w:after="0" w:line="240" w:lineRule="auto"/>
              <w:ind w:left="342" w:hanging="20"/>
              <w:rPr>
                <w:rFonts w:ascii="Times New Roman" w:hAnsi="Times New Roman"/>
                <w:sz w:val="20"/>
                <w:szCs w:val="20"/>
              </w:rPr>
            </w:pPr>
            <w:r w:rsidRPr="00FD2735">
              <w:rPr>
                <w:rFonts w:ascii="Times New Roman" w:hAnsi="Times New Roman"/>
                <w:sz w:val="20"/>
                <w:szCs w:val="20"/>
              </w:rPr>
              <w:t>Course Outline</w:t>
            </w:r>
          </w:p>
        </w:tc>
      </w:tr>
      <w:tr w:rsidR="003A29E6" w:rsidTr="00FA0994">
        <w:tc>
          <w:tcPr>
            <w:tcW w:w="879" w:type="dxa"/>
            <w:vMerge/>
          </w:tcPr>
          <w:p w:rsidR="003A29E6" w:rsidRDefault="003A29E6"/>
        </w:tc>
        <w:tc>
          <w:tcPr>
            <w:tcW w:w="3479" w:type="dxa"/>
            <w:gridSpan w:val="2"/>
          </w:tcPr>
          <w:p w:rsidR="003A29E6" w:rsidRDefault="003A29E6"/>
        </w:tc>
        <w:tc>
          <w:tcPr>
            <w:tcW w:w="5040" w:type="dxa"/>
            <w:gridSpan w:val="2"/>
          </w:tcPr>
          <w:p w:rsidR="003A29E6" w:rsidRDefault="003A29E6" w:rsidP="00E67B98">
            <w:pPr>
              <w:numPr>
                <w:ilvl w:val="0"/>
                <w:numId w:val="21"/>
              </w:numPr>
            </w:pPr>
            <w:r>
              <w:t>Course Calendar</w:t>
            </w:r>
          </w:p>
          <w:p w:rsidR="003A29E6" w:rsidRPr="004C2693" w:rsidRDefault="003A29E6"/>
        </w:tc>
        <w:tc>
          <w:tcPr>
            <w:tcW w:w="5200" w:type="dxa"/>
            <w:gridSpan w:val="2"/>
          </w:tcPr>
          <w:p w:rsidR="003A29E6" w:rsidRPr="00FD2735" w:rsidRDefault="003A29E6" w:rsidP="00E67B98">
            <w:pPr>
              <w:pStyle w:val="ListParagraph"/>
              <w:numPr>
                <w:ilvl w:val="0"/>
                <w:numId w:val="53"/>
              </w:numPr>
              <w:ind w:left="682"/>
              <w:rPr>
                <w:rFonts w:ascii="Times New Roman" w:hAnsi="Times New Roman"/>
                <w:sz w:val="20"/>
                <w:szCs w:val="20"/>
              </w:rPr>
            </w:pPr>
            <w:r w:rsidRPr="00FD2735">
              <w:rPr>
                <w:rFonts w:ascii="Times New Roman" w:hAnsi="Times New Roman"/>
                <w:sz w:val="20"/>
                <w:szCs w:val="20"/>
              </w:rPr>
              <w:t>Course Calendar</w:t>
            </w:r>
          </w:p>
        </w:tc>
      </w:tr>
      <w:tr w:rsidR="003A29E6" w:rsidTr="00FA0994">
        <w:tc>
          <w:tcPr>
            <w:tcW w:w="879" w:type="dxa"/>
            <w:vMerge/>
          </w:tcPr>
          <w:p w:rsidR="003A29E6" w:rsidRDefault="003A29E6"/>
        </w:tc>
        <w:tc>
          <w:tcPr>
            <w:tcW w:w="3479" w:type="dxa"/>
            <w:gridSpan w:val="2"/>
          </w:tcPr>
          <w:p w:rsidR="003A29E6" w:rsidRDefault="003A29E6"/>
        </w:tc>
        <w:tc>
          <w:tcPr>
            <w:tcW w:w="5040" w:type="dxa"/>
            <w:gridSpan w:val="2"/>
          </w:tcPr>
          <w:p w:rsidR="003A29E6" w:rsidRDefault="003A29E6" w:rsidP="00E67B98">
            <w:pPr>
              <w:numPr>
                <w:ilvl w:val="0"/>
                <w:numId w:val="21"/>
              </w:numPr>
            </w:pPr>
            <w:r>
              <w:t>Review Course Documents</w:t>
            </w:r>
          </w:p>
          <w:p w:rsidR="003A29E6" w:rsidRDefault="003A29E6" w:rsidP="00E67B98">
            <w:pPr>
              <w:numPr>
                <w:ilvl w:val="1"/>
                <w:numId w:val="21"/>
              </w:numPr>
            </w:pPr>
            <w:r>
              <w:t>Course Description</w:t>
            </w:r>
          </w:p>
          <w:p w:rsidR="003A29E6" w:rsidRDefault="003A29E6" w:rsidP="00E67B98">
            <w:pPr>
              <w:numPr>
                <w:ilvl w:val="1"/>
                <w:numId w:val="21"/>
              </w:numPr>
            </w:pPr>
            <w:r>
              <w:t>Course Objectives</w:t>
            </w:r>
          </w:p>
          <w:p w:rsidR="003A29E6" w:rsidRDefault="003A29E6" w:rsidP="00E67B98">
            <w:pPr>
              <w:numPr>
                <w:ilvl w:val="1"/>
                <w:numId w:val="21"/>
              </w:numPr>
            </w:pPr>
            <w:r>
              <w:t xml:space="preserve">Course Syllabus </w:t>
            </w:r>
          </w:p>
          <w:p w:rsidR="003A29E6" w:rsidRDefault="003A29E6" w:rsidP="00E67B98">
            <w:pPr>
              <w:numPr>
                <w:ilvl w:val="1"/>
                <w:numId w:val="21"/>
              </w:numPr>
            </w:pPr>
            <w:r>
              <w:t>Quizzes</w:t>
            </w:r>
          </w:p>
          <w:p w:rsidR="003A29E6" w:rsidRDefault="003A29E6" w:rsidP="00E67B98">
            <w:pPr>
              <w:numPr>
                <w:ilvl w:val="1"/>
                <w:numId w:val="21"/>
              </w:numPr>
            </w:pPr>
            <w:r>
              <w:t>Unit Tests</w:t>
            </w:r>
          </w:p>
          <w:p w:rsidR="003A29E6" w:rsidRDefault="003A29E6" w:rsidP="00E67B98">
            <w:pPr>
              <w:numPr>
                <w:ilvl w:val="1"/>
                <w:numId w:val="21"/>
              </w:numPr>
            </w:pPr>
            <w:r>
              <w:t>Final Exam</w:t>
            </w:r>
          </w:p>
          <w:p w:rsidR="003A29E6" w:rsidRDefault="003A29E6" w:rsidP="00E67B98">
            <w:pPr>
              <w:numPr>
                <w:ilvl w:val="1"/>
                <w:numId w:val="21"/>
              </w:numPr>
            </w:pPr>
            <w:r>
              <w:t>Evaluation of Clinical Performance Tool</w:t>
            </w:r>
          </w:p>
          <w:p w:rsidR="003A29E6" w:rsidRPr="004C2693" w:rsidRDefault="003A29E6" w:rsidP="00FD2735"/>
        </w:tc>
        <w:tc>
          <w:tcPr>
            <w:tcW w:w="5200" w:type="dxa"/>
            <w:gridSpan w:val="2"/>
          </w:tcPr>
          <w:p w:rsidR="003A29E6" w:rsidRDefault="003A29E6" w:rsidP="00E67B98">
            <w:pPr>
              <w:numPr>
                <w:ilvl w:val="0"/>
                <w:numId w:val="22"/>
              </w:numPr>
              <w:ind w:left="682"/>
            </w:pPr>
            <w:r>
              <w:t xml:space="preserve">Course Syllabus </w:t>
            </w:r>
          </w:p>
          <w:p w:rsidR="003A29E6" w:rsidRDefault="003A29E6" w:rsidP="00E67B98">
            <w:pPr>
              <w:numPr>
                <w:ilvl w:val="0"/>
                <w:numId w:val="22"/>
              </w:numPr>
              <w:ind w:left="682"/>
            </w:pPr>
            <w:r>
              <w:t>Student Handbook</w:t>
            </w:r>
          </w:p>
          <w:p w:rsidR="003A29E6" w:rsidRDefault="003A29E6" w:rsidP="00E67B98">
            <w:pPr>
              <w:numPr>
                <w:ilvl w:val="0"/>
                <w:numId w:val="22"/>
              </w:numPr>
              <w:ind w:left="682"/>
            </w:pPr>
            <w:r>
              <w:t>Evaluation of Clinical Performance Tool</w:t>
            </w:r>
          </w:p>
          <w:p w:rsidR="003A29E6" w:rsidRDefault="003A29E6" w:rsidP="00E67B98">
            <w:pPr>
              <w:numPr>
                <w:ilvl w:val="0"/>
                <w:numId w:val="22"/>
              </w:numPr>
              <w:ind w:left="682"/>
            </w:pPr>
            <w:r>
              <w:t>Clinical Schedule</w:t>
            </w:r>
          </w:p>
          <w:p w:rsidR="003A29E6" w:rsidRDefault="003A29E6" w:rsidP="00E67B98">
            <w:pPr>
              <w:numPr>
                <w:ilvl w:val="0"/>
                <w:numId w:val="22"/>
              </w:numPr>
              <w:ind w:left="682"/>
            </w:pPr>
            <w:r>
              <w:t>Map for</w:t>
            </w:r>
            <w:r w:rsidR="003802D2">
              <w:t xml:space="preserve"> FRMC Main Campus</w:t>
            </w:r>
          </w:p>
          <w:p w:rsidR="003A29E6" w:rsidRDefault="003A29E6" w:rsidP="00877BEE">
            <w:pPr>
              <w:numPr>
                <w:ilvl w:val="0"/>
                <w:numId w:val="22"/>
              </w:numPr>
              <w:ind w:left="682"/>
            </w:pPr>
            <w:r>
              <w:t>Parking directions</w:t>
            </w:r>
          </w:p>
          <w:p w:rsidR="003A29E6" w:rsidRDefault="003A29E6" w:rsidP="00E67B98">
            <w:pPr>
              <w:numPr>
                <w:ilvl w:val="0"/>
                <w:numId w:val="22"/>
              </w:numPr>
              <w:ind w:left="682"/>
            </w:pPr>
            <w:r>
              <w:t>Testing agreement</w:t>
            </w:r>
          </w:p>
          <w:p w:rsidR="003802D2" w:rsidRDefault="003802D2" w:rsidP="00E67B98">
            <w:pPr>
              <w:numPr>
                <w:ilvl w:val="0"/>
                <w:numId w:val="22"/>
              </w:numPr>
              <w:ind w:left="682"/>
            </w:pPr>
            <w:r>
              <w:t>Tour FRMC South Campus</w:t>
            </w:r>
          </w:p>
          <w:p w:rsidR="003A29E6" w:rsidRDefault="003A29E6" w:rsidP="00FD2735"/>
        </w:tc>
      </w:tr>
      <w:tr w:rsidR="003A29E6" w:rsidTr="00FA0994">
        <w:tc>
          <w:tcPr>
            <w:tcW w:w="879" w:type="dxa"/>
            <w:vMerge/>
          </w:tcPr>
          <w:p w:rsidR="003A29E6" w:rsidRDefault="003A29E6"/>
        </w:tc>
        <w:tc>
          <w:tcPr>
            <w:tcW w:w="3479" w:type="dxa"/>
            <w:gridSpan w:val="2"/>
          </w:tcPr>
          <w:p w:rsidR="003A29E6" w:rsidRDefault="003A29E6"/>
        </w:tc>
        <w:tc>
          <w:tcPr>
            <w:tcW w:w="5040" w:type="dxa"/>
            <w:gridSpan w:val="2"/>
          </w:tcPr>
          <w:p w:rsidR="003A29E6" w:rsidRDefault="003A29E6" w:rsidP="00E67B98">
            <w:pPr>
              <w:numPr>
                <w:ilvl w:val="0"/>
                <w:numId w:val="21"/>
              </w:numPr>
            </w:pPr>
            <w:r>
              <w:t>Review Student Handbook</w:t>
            </w:r>
          </w:p>
          <w:p w:rsidR="003A29E6" w:rsidRDefault="003A29E6" w:rsidP="00E67B98">
            <w:pPr>
              <w:numPr>
                <w:ilvl w:val="1"/>
                <w:numId w:val="21"/>
              </w:numPr>
            </w:pPr>
            <w:r>
              <w:t>Academic Policies</w:t>
            </w:r>
          </w:p>
          <w:p w:rsidR="003A29E6" w:rsidRDefault="003A29E6" w:rsidP="00E67B98">
            <w:pPr>
              <w:numPr>
                <w:ilvl w:val="1"/>
                <w:numId w:val="21"/>
              </w:numPr>
            </w:pPr>
            <w:r>
              <w:t>Attendance Policies</w:t>
            </w:r>
          </w:p>
          <w:p w:rsidR="003A29E6" w:rsidRDefault="003A29E6" w:rsidP="00E67B98">
            <w:pPr>
              <w:numPr>
                <w:ilvl w:val="1"/>
                <w:numId w:val="21"/>
              </w:numPr>
            </w:pPr>
            <w:r>
              <w:t>Confidentiality</w:t>
            </w:r>
          </w:p>
          <w:p w:rsidR="003A29E6" w:rsidRDefault="003A29E6" w:rsidP="00E67B98">
            <w:pPr>
              <w:numPr>
                <w:ilvl w:val="1"/>
                <w:numId w:val="21"/>
              </w:numPr>
            </w:pPr>
            <w:r>
              <w:t>Dress Code</w:t>
            </w:r>
          </w:p>
          <w:p w:rsidR="003A29E6" w:rsidRDefault="003A29E6" w:rsidP="00E67B98">
            <w:pPr>
              <w:numPr>
                <w:ilvl w:val="1"/>
                <w:numId w:val="21"/>
              </w:numPr>
            </w:pPr>
            <w:r>
              <w:t>Plagiarism Statement</w:t>
            </w:r>
          </w:p>
          <w:p w:rsidR="003A29E6" w:rsidRDefault="003A29E6" w:rsidP="00E67B98">
            <w:pPr>
              <w:numPr>
                <w:ilvl w:val="1"/>
                <w:numId w:val="21"/>
              </w:numPr>
            </w:pPr>
            <w:r>
              <w:t>Student Accountability Flow Chart</w:t>
            </w:r>
          </w:p>
          <w:p w:rsidR="003A29E6" w:rsidRDefault="003A29E6" w:rsidP="00E67B98">
            <w:pPr>
              <w:numPr>
                <w:ilvl w:val="1"/>
                <w:numId w:val="21"/>
              </w:numPr>
            </w:pPr>
            <w:r>
              <w:t>Student Conduct</w:t>
            </w:r>
          </w:p>
          <w:p w:rsidR="003A29E6" w:rsidRDefault="003A29E6" w:rsidP="00E67B98">
            <w:pPr>
              <w:numPr>
                <w:ilvl w:val="1"/>
                <w:numId w:val="21"/>
              </w:numPr>
            </w:pPr>
            <w:r>
              <w:t>Testing Policies</w:t>
            </w:r>
          </w:p>
          <w:p w:rsidR="003A29E6" w:rsidRDefault="003A29E6" w:rsidP="00E67B98">
            <w:pPr>
              <w:numPr>
                <w:ilvl w:val="1"/>
                <w:numId w:val="21"/>
              </w:numPr>
            </w:pPr>
            <w:r>
              <w:t>Course Document Receipt Signature</w:t>
            </w:r>
          </w:p>
          <w:p w:rsidR="003A29E6" w:rsidRPr="004C2693" w:rsidRDefault="003A29E6" w:rsidP="00FD2735"/>
        </w:tc>
        <w:tc>
          <w:tcPr>
            <w:tcW w:w="5200" w:type="dxa"/>
            <w:gridSpan w:val="2"/>
          </w:tcPr>
          <w:p w:rsidR="003A29E6" w:rsidRDefault="003A29E6" w:rsidP="00FD2735">
            <w:r>
              <w:t>Clinical Orientation</w:t>
            </w:r>
          </w:p>
          <w:p w:rsidR="003A29E6" w:rsidRPr="00BF202C" w:rsidRDefault="003A29E6" w:rsidP="00E67B98">
            <w:pPr>
              <w:pStyle w:val="ListParagraph"/>
              <w:numPr>
                <w:ilvl w:val="0"/>
                <w:numId w:val="44"/>
              </w:numPr>
              <w:spacing w:after="0" w:line="240" w:lineRule="auto"/>
              <w:rPr>
                <w:rFonts w:ascii="Times New Roman" w:hAnsi="Times New Roman"/>
                <w:sz w:val="20"/>
                <w:szCs w:val="20"/>
              </w:rPr>
            </w:pPr>
            <w:r w:rsidRPr="00BF202C">
              <w:rPr>
                <w:rFonts w:ascii="Times New Roman" w:hAnsi="Times New Roman"/>
                <w:sz w:val="20"/>
                <w:szCs w:val="20"/>
              </w:rPr>
              <w:t>CC5 Student-Instructor Orientation</w:t>
            </w:r>
          </w:p>
          <w:p w:rsidR="003A29E6" w:rsidRPr="00BF202C" w:rsidRDefault="003A29E6" w:rsidP="00E67B98">
            <w:pPr>
              <w:pStyle w:val="ListParagraph"/>
              <w:numPr>
                <w:ilvl w:val="0"/>
                <w:numId w:val="44"/>
              </w:numPr>
              <w:spacing w:after="0" w:line="240" w:lineRule="auto"/>
              <w:rPr>
                <w:rFonts w:ascii="Times New Roman" w:hAnsi="Times New Roman"/>
                <w:sz w:val="20"/>
                <w:szCs w:val="20"/>
              </w:rPr>
            </w:pPr>
            <w:r w:rsidRPr="00BF202C">
              <w:rPr>
                <w:rFonts w:ascii="Times New Roman" w:hAnsi="Times New Roman"/>
                <w:sz w:val="20"/>
                <w:szCs w:val="20"/>
              </w:rPr>
              <w:t>Student Checklist 201</w:t>
            </w:r>
            <w:r>
              <w:rPr>
                <w:rFonts w:ascii="Times New Roman" w:hAnsi="Times New Roman"/>
                <w:sz w:val="20"/>
                <w:szCs w:val="20"/>
              </w:rPr>
              <w:t>8-2019</w:t>
            </w:r>
          </w:p>
          <w:p w:rsidR="003A29E6" w:rsidRPr="00BF202C" w:rsidRDefault="003A29E6" w:rsidP="00E67B98">
            <w:pPr>
              <w:pStyle w:val="ListParagraph"/>
              <w:numPr>
                <w:ilvl w:val="0"/>
                <w:numId w:val="44"/>
              </w:numPr>
              <w:spacing w:after="0" w:line="240" w:lineRule="auto"/>
              <w:rPr>
                <w:rFonts w:ascii="Times New Roman" w:hAnsi="Times New Roman"/>
                <w:sz w:val="20"/>
                <w:szCs w:val="20"/>
              </w:rPr>
            </w:pPr>
            <w:r w:rsidRPr="00BF202C">
              <w:rPr>
                <w:rFonts w:ascii="Times New Roman" w:hAnsi="Times New Roman"/>
                <w:sz w:val="20"/>
                <w:szCs w:val="20"/>
              </w:rPr>
              <w:t>Patient Profile Database</w:t>
            </w:r>
          </w:p>
          <w:p w:rsidR="003A29E6" w:rsidRPr="00E8363E" w:rsidRDefault="003A29E6" w:rsidP="00E67B98">
            <w:pPr>
              <w:pStyle w:val="ListParagraph"/>
              <w:numPr>
                <w:ilvl w:val="0"/>
                <w:numId w:val="44"/>
              </w:numPr>
              <w:spacing w:after="0" w:line="240" w:lineRule="auto"/>
              <w:rPr>
                <w:rFonts w:ascii="Times New Roman" w:hAnsi="Times New Roman"/>
              </w:rPr>
            </w:pPr>
            <w:r w:rsidRPr="00BF202C">
              <w:rPr>
                <w:rFonts w:ascii="Times New Roman" w:hAnsi="Times New Roman"/>
                <w:sz w:val="20"/>
                <w:szCs w:val="20"/>
              </w:rPr>
              <w:t xml:space="preserve">Clinical </w:t>
            </w:r>
            <w:r>
              <w:rPr>
                <w:rFonts w:ascii="Times New Roman" w:hAnsi="Times New Roman"/>
                <w:sz w:val="20"/>
                <w:szCs w:val="20"/>
              </w:rPr>
              <w:t>expectations</w:t>
            </w:r>
          </w:p>
          <w:p w:rsidR="003A29E6" w:rsidRPr="00FD2735" w:rsidRDefault="003A29E6" w:rsidP="00E67B98">
            <w:pPr>
              <w:pStyle w:val="ListParagraph"/>
              <w:numPr>
                <w:ilvl w:val="0"/>
                <w:numId w:val="44"/>
              </w:numPr>
              <w:spacing w:after="0" w:line="240" w:lineRule="auto"/>
            </w:pPr>
            <w:r>
              <w:rPr>
                <w:rFonts w:ascii="Times New Roman" w:hAnsi="Times New Roman"/>
              </w:rPr>
              <w:t>CDG’s</w:t>
            </w:r>
          </w:p>
          <w:p w:rsidR="003A29E6" w:rsidRPr="00471A9B" w:rsidRDefault="003A29E6" w:rsidP="00E67B98">
            <w:pPr>
              <w:pStyle w:val="ListParagraph"/>
              <w:numPr>
                <w:ilvl w:val="0"/>
                <w:numId w:val="44"/>
              </w:numPr>
              <w:spacing w:after="0" w:line="240" w:lineRule="auto"/>
            </w:pPr>
            <w:r>
              <w:rPr>
                <w:rFonts w:ascii="Times New Roman" w:hAnsi="Times New Roman"/>
                <w:sz w:val="20"/>
                <w:szCs w:val="20"/>
              </w:rPr>
              <w:t>Confidentiality agreement</w:t>
            </w:r>
          </w:p>
          <w:p w:rsidR="003A29E6" w:rsidRDefault="003A29E6" w:rsidP="00FD2735"/>
        </w:tc>
      </w:tr>
      <w:tr w:rsidR="003A29E6" w:rsidTr="00FA0994">
        <w:tc>
          <w:tcPr>
            <w:tcW w:w="879" w:type="dxa"/>
            <w:vMerge/>
          </w:tcPr>
          <w:p w:rsidR="003A29E6" w:rsidRDefault="003A29E6"/>
        </w:tc>
        <w:tc>
          <w:tcPr>
            <w:tcW w:w="3479" w:type="dxa"/>
            <w:gridSpan w:val="2"/>
          </w:tcPr>
          <w:p w:rsidR="003A29E6" w:rsidRDefault="003A29E6"/>
        </w:tc>
        <w:tc>
          <w:tcPr>
            <w:tcW w:w="5040" w:type="dxa"/>
            <w:gridSpan w:val="2"/>
          </w:tcPr>
          <w:p w:rsidR="003A29E6" w:rsidRPr="00FD2735" w:rsidRDefault="003A29E6" w:rsidP="00E67B98">
            <w:pPr>
              <w:numPr>
                <w:ilvl w:val="0"/>
                <w:numId w:val="21"/>
              </w:numPr>
            </w:pPr>
            <w:r w:rsidRPr="00FD2735">
              <w:t>Review Online Systems</w:t>
            </w:r>
          </w:p>
          <w:p w:rsidR="003A29E6" w:rsidRPr="00FD2735" w:rsidRDefault="003A29E6" w:rsidP="00E67B98">
            <w:pPr>
              <w:numPr>
                <w:ilvl w:val="1"/>
                <w:numId w:val="21"/>
              </w:numPr>
            </w:pPr>
            <w:r w:rsidRPr="00FD2735">
              <w:t xml:space="preserve">Meditech 6.1, </w:t>
            </w:r>
            <w:r>
              <w:t>Mar</w:t>
            </w:r>
            <w:r w:rsidRPr="00FD2735">
              <w:t xml:space="preserve"> and BMV</w:t>
            </w:r>
          </w:p>
          <w:p w:rsidR="003A29E6" w:rsidRPr="00FD2735" w:rsidRDefault="003A29E6" w:rsidP="00E67B98">
            <w:pPr>
              <w:numPr>
                <w:ilvl w:val="1"/>
                <w:numId w:val="21"/>
              </w:numPr>
            </w:pPr>
            <w:r w:rsidRPr="00FD2735">
              <w:t>ATI</w:t>
            </w:r>
          </w:p>
          <w:p w:rsidR="003A29E6" w:rsidRPr="00FD2735" w:rsidRDefault="003A29E6" w:rsidP="00E67B98">
            <w:pPr>
              <w:numPr>
                <w:ilvl w:val="1"/>
                <w:numId w:val="21"/>
              </w:numPr>
            </w:pPr>
            <w:r w:rsidRPr="00FD2735">
              <w:t>Edvance360</w:t>
            </w:r>
          </w:p>
          <w:p w:rsidR="003A29E6" w:rsidRPr="00FD2735" w:rsidRDefault="003A29E6" w:rsidP="003802D2">
            <w:pPr>
              <w:numPr>
                <w:ilvl w:val="1"/>
                <w:numId w:val="21"/>
              </w:numPr>
            </w:pPr>
            <w:r w:rsidRPr="00FD2735">
              <w:t>Skyscape</w:t>
            </w:r>
          </w:p>
          <w:p w:rsidR="003A29E6" w:rsidRPr="00B71C87" w:rsidRDefault="003A29E6" w:rsidP="00E67B98">
            <w:pPr>
              <w:numPr>
                <w:ilvl w:val="1"/>
                <w:numId w:val="21"/>
              </w:numPr>
              <w:ind w:left="360" w:hanging="18"/>
            </w:pPr>
            <w:r w:rsidRPr="00FD2735">
              <w:t>vSim®</w:t>
            </w:r>
          </w:p>
          <w:p w:rsidR="003A29E6" w:rsidRDefault="003A29E6" w:rsidP="00B71C87">
            <w:pPr>
              <w:ind w:left="360"/>
            </w:pPr>
          </w:p>
        </w:tc>
        <w:tc>
          <w:tcPr>
            <w:tcW w:w="5200" w:type="dxa"/>
            <w:gridSpan w:val="2"/>
          </w:tcPr>
          <w:p w:rsidR="003A29E6" w:rsidRDefault="003A29E6" w:rsidP="00FD2735"/>
          <w:p w:rsidR="003802D2" w:rsidRDefault="003A29E6" w:rsidP="00FD2735">
            <w:r>
              <w:t xml:space="preserve">Orientation to Meditech 6.1, Mar, </w:t>
            </w:r>
            <w:r w:rsidRPr="00353E65">
              <w:t>BMV</w:t>
            </w:r>
            <w:r>
              <w:t>:</w:t>
            </w:r>
          </w:p>
          <w:p w:rsidR="003A29E6" w:rsidRDefault="003802D2" w:rsidP="00FD2735">
            <w:r>
              <w:t xml:space="preserve">     </w:t>
            </w:r>
            <w:r w:rsidR="003A29E6">
              <w:t>Meditech 6.1 – Week 2</w:t>
            </w:r>
          </w:p>
          <w:p w:rsidR="003A29E6" w:rsidRDefault="003802D2" w:rsidP="00FD2735">
            <w:r>
              <w:t xml:space="preserve">     Mar</w:t>
            </w:r>
            <w:r w:rsidR="003A29E6">
              <w:t xml:space="preserve"> and BMV – Week 12</w:t>
            </w:r>
          </w:p>
          <w:p w:rsidR="00877BEE" w:rsidRDefault="00877BEE" w:rsidP="00877BEE">
            <w:r>
              <w:t>Online assignment:  View videos for ATI, Edvance360,</w:t>
            </w:r>
          </w:p>
          <w:p w:rsidR="00877BEE" w:rsidRDefault="00877BEE" w:rsidP="00877BEE">
            <w:r w:rsidRPr="000A2B9B">
              <w:t xml:space="preserve">Skyscape, and </w:t>
            </w:r>
            <w:proofErr w:type="spellStart"/>
            <w:r w:rsidRPr="000A2B9B">
              <w:t>vSim</w:t>
            </w:r>
            <w:proofErr w:type="spellEnd"/>
            <w:r w:rsidRPr="000A2B9B">
              <w:t xml:space="preserve">®.  See course </w:t>
            </w:r>
            <w:r>
              <w:t>syllabus for URL links.</w:t>
            </w:r>
          </w:p>
          <w:p w:rsidR="00877BEE" w:rsidRDefault="00877BEE" w:rsidP="00B71C87"/>
          <w:p w:rsidR="00877BEE" w:rsidRDefault="00877BEE" w:rsidP="00B71C87"/>
        </w:tc>
      </w:tr>
      <w:tr w:rsidR="00A62784" w:rsidTr="00FA0994">
        <w:tc>
          <w:tcPr>
            <w:tcW w:w="879" w:type="dxa"/>
            <w:vMerge w:val="restart"/>
          </w:tcPr>
          <w:p w:rsidR="00A62784" w:rsidRDefault="00A62784"/>
        </w:tc>
        <w:tc>
          <w:tcPr>
            <w:tcW w:w="3479" w:type="dxa"/>
            <w:gridSpan w:val="2"/>
          </w:tcPr>
          <w:p w:rsidR="00A62784" w:rsidRDefault="00A62784"/>
        </w:tc>
        <w:tc>
          <w:tcPr>
            <w:tcW w:w="5040" w:type="dxa"/>
            <w:gridSpan w:val="2"/>
          </w:tcPr>
          <w:p w:rsidR="00A62784" w:rsidRPr="00FD2735" w:rsidRDefault="00A62784" w:rsidP="00E67B98">
            <w:pPr>
              <w:numPr>
                <w:ilvl w:val="0"/>
                <w:numId w:val="21"/>
              </w:numPr>
            </w:pPr>
            <w:r>
              <w:t xml:space="preserve">Review Skills laboratory </w:t>
            </w:r>
          </w:p>
        </w:tc>
        <w:tc>
          <w:tcPr>
            <w:tcW w:w="5200" w:type="dxa"/>
            <w:gridSpan w:val="2"/>
          </w:tcPr>
          <w:p w:rsidR="00A62784" w:rsidRDefault="00A62784" w:rsidP="00877BEE">
            <w:r w:rsidRPr="00877BEE">
              <w:t>Skills Lab folder</w:t>
            </w:r>
          </w:p>
          <w:p w:rsidR="00A62784" w:rsidRPr="00877BEE" w:rsidRDefault="00A62784" w:rsidP="00877BEE"/>
        </w:tc>
      </w:tr>
      <w:tr w:rsidR="00A62784" w:rsidTr="00FA0994">
        <w:tc>
          <w:tcPr>
            <w:tcW w:w="879" w:type="dxa"/>
            <w:vMerge/>
          </w:tcPr>
          <w:p w:rsidR="00A62784" w:rsidRDefault="00A62784"/>
        </w:tc>
        <w:tc>
          <w:tcPr>
            <w:tcW w:w="3479" w:type="dxa"/>
            <w:gridSpan w:val="2"/>
            <w:vMerge w:val="restart"/>
          </w:tcPr>
          <w:p w:rsidR="00A62784" w:rsidRDefault="00A62784"/>
        </w:tc>
        <w:tc>
          <w:tcPr>
            <w:tcW w:w="5040" w:type="dxa"/>
            <w:gridSpan w:val="2"/>
          </w:tcPr>
          <w:p w:rsidR="00A62784" w:rsidRPr="00B71C87" w:rsidRDefault="00A62784" w:rsidP="00E67B98">
            <w:pPr>
              <w:pStyle w:val="ListParagraph"/>
              <w:numPr>
                <w:ilvl w:val="0"/>
                <w:numId w:val="21"/>
              </w:numPr>
              <w:spacing w:after="0" w:line="240" w:lineRule="auto"/>
              <w:rPr>
                <w:rFonts w:ascii="Times New Roman" w:hAnsi="Times New Roman"/>
                <w:sz w:val="18"/>
                <w:szCs w:val="18"/>
              </w:rPr>
            </w:pPr>
            <w:r w:rsidRPr="00B71C87">
              <w:rPr>
                <w:rFonts w:ascii="Times New Roman" w:hAnsi="Times New Roman"/>
                <w:sz w:val="18"/>
                <w:szCs w:val="18"/>
              </w:rPr>
              <w:t>Abbreviation Quiz</w:t>
            </w:r>
          </w:p>
          <w:p w:rsidR="00A62784" w:rsidRPr="00B71C87" w:rsidRDefault="00A62784" w:rsidP="00FD2735">
            <w:pPr>
              <w:ind w:left="360"/>
              <w:rPr>
                <w:sz w:val="18"/>
                <w:szCs w:val="18"/>
              </w:rPr>
            </w:pPr>
          </w:p>
        </w:tc>
        <w:tc>
          <w:tcPr>
            <w:tcW w:w="5200" w:type="dxa"/>
            <w:gridSpan w:val="2"/>
          </w:tcPr>
          <w:p w:rsidR="00A62784" w:rsidRDefault="00A62784" w:rsidP="00B71C87">
            <w:r w:rsidRPr="000A2B9B">
              <w:rPr>
                <w:b/>
                <w:u w:val="single"/>
              </w:rPr>
              <w:t>Quiz: Abbreviation 8/23/18</w:t>
            </w:r>
            <w:r>
              <w:rPr>
                <w:b/>
                <w:u w:val="single"/>
              </w:rPr>
              <w:t xml:space="preserve"> at 1200</w:t>
            </w:r>
          </w:p>
        </w:tc>
      </w:tr>
      <w:tr w:rsidR="00A62784" w:rsidTr="00FA0994">
        <w:tc>
          <w:tcPr>
            <w:tcW w:w="879" w:type="dxa"/>
            <w:vMerge/>
          </w:tcPr>
          <w:p w:rsidR="00A62784" w:rsidRDefault="00A62784"/>
        </w:tc>
        <w:tc>
          <w:tcPr>
            <w:tcW w:w="3479" w:type="dxa"/>
            <w:gridSpan w:val="2"/>
            <w:vMerge/>
          </w:tcPr>
          <w:p w:rsidR="00A62784" w:rsidRDefault="00A62784"/>
        </w:tc>
        <w:tc>
          <w:tcPr>
            <w:tcW w:w="5040" w:type="dxa"/>
            <w:gridSpan w:val="2"/>
          </w:tcPr>
          <w:p w:rsidR="00A62784" w:rsidRPr="00B71C87" w:rsidRDefault="00A62784" w:rsidP="00E67B98">
            <w:pPr>
              <w:pStyle w:val="ListParagraph"/>
              <w:numPr>
                <w:ilvl w:val="0"/>
                <w:numId w:val="21"/>
              </w:numPr>
              <w:rPr>
                <w:rFonts w:ascii="Times New Roman" w:hAnsi="Times New Roman"/>
                <w:sz w:val="18"/>
                <w:szCs w:val="18"/>
              </w:rPr>
            </w:pPr>
            <w:r w:rsidRPr="00B71C87">
              <w:rPr>
                <w:rFonts w:ascii="Times New Roman" w:hAnsi="Times New Roman"/>
                <w:sz w:val="18"/>
                <w:szCs w:val="18"/>
              </w:rPr>
              <w:t>Simman Orientation</w:t>
            </w:r>
          </w:p>
        </w:tc>
        <w:tc>
          <w:tcPr>
            <w:tcW w:w="5200" w:type="dxa"/>
            <w:gridSpan w:val="2"/>
          </w:tcPr>
          <w:p w:rsidR="00A62784" w:rsidRPr="00877BEE" w:rsidRDefault="00A62784" w:rsidP="00877BEE">
            <w:r w:rsidRPr="00877BEE">
              <w:t xml:space="preserve">Orientation to Simulation with EMS </w:t>
            </w:r>
            <w:r w:rsidR="003802D2">
              <w:t xml:space="preserve">Simulation </w:t>
            </w:r>
            <w:proofErr w:type="spellStart"/>
            <w:r w:rsidR="003802D2">
              <w:t>iQ</w:t>
            </w:r>
            <w:proofErr w:type="spellEnd"/>
            <w:r w:rsidR="003802D2">
              <w:t xml:space="preserve"> 10/31/18</w:t>
            </w:r>
          </w:p>
        </w:tc>
      </w:tr>
      <w:tr w:rsidR="00A62784" w:rsidTr="00FA0994">
        <w:tc>
          <w:tcPr>
            <w:tcW w:w="879" w:type="dxa"/>
            <w:vMerge/>
          </w:tcPr>
          <w:p w:rsidR="00A62784" w:rsidRDefault="00A62784"/>
        </w:tc>
        <w:tc>
          <w:tcPr>
            <w:tcW w:w="3479" w:type="dxa"/>
            <w:gridSpan w:val="2"/>
            <w:vMerge/>
          </w:tcPr>
          <w:p w:rsidR="00A62784" w:rsidRDefault="00A62784"/>
        </w:tc>
        <w:tc>
          <w:tcPr>
            <w:tcW w:w="5040" w:type="dxa"/>
            <w:gridSpan w:val="2"/>
          </w:tcPr>
          <w:p w:rsidR="00A62784" w:rsidRPr="00B71C87" w:rsidRDefault="00A62784" w:rsidP="00E67B98">
            <w:pPr>
              <w:pStyle w:val="ListParagraph"/>
              <w:numPr>
                <w:ilvl w:val="0"/>
                <w:numId w:val="21"/>
              </w:numPr>
              <w:rPr>
                <w:rFonts w:ascii="Times New Roman" w:hAnsi="Times New Roman"/>
                <w:sz w:val="18"/>
                <w:szCs w:val="18"/>
              </w:rPr>
            </w:pPr>
            <w:r w:rsidRPr="00B71C87">
              <w:rPr>
                <w:rFonts w:ascii="Times New Roman" w:hAnsi="Times New Roman"/>
                <w:sz w:val="18"/>
                <w:szCs w:val="18"/>
              </w:rPr>
              <w:t>NCLEX Review sessions</w:t>
            </w:r>
          </w:p>
        </w:tc>
        <w:tc>
          <w:tcPr>
            <w:tcW w:w="5200" w:type="dxa"/>
            <w:gridSpan w:val="2"/>
          </w:tcPr>
          <w:p w:rsidR="00A62784" w:rsidRDefault="003802D2" w:rsidP="00FD2735">
            <w:r>
              <w:t>9/13/18 and 10/11/18</w:t>
            </w:r>
          </w:p>
        </w:tc>
      </w:tr>
      <w:tr w:rsidR="00A62784" w:rsidTr="00FA0994">
        <w:tc>
          <w:tcPr>
            <w:tcW w:w="879" w:type="dxa"/>
            <w:vMerge/>
          </w:tcPr>
          <w:p w:rsidR="00A62784" w:rsidRDefault="00A62784"/>
        </w:tc>
        <w:tc>
          <w:tcPr>
            <w:tcW w:w="3479" w:type="dxa"/>
            <w:gridSpan w:val="2"/>
            <w:vMerge/>
          </w:tcPr>
          <w:p w:rsidR="00A62784" w:rsidRDefault="00A62784"/>
        </w:tc>
        <w:tc>
          <w:tcPr>
            <w:tcW w:w="5040" w:type="dxa"/>
            <w:gridSpan w:val="2"/>
          </w:tcPr>
          <w:p w:rsidR="00A62784" w:rsidRPr="00B71C87" w:rsidRDefault="00A62784" w:rsidP="00E67B98">
            <w:pPr>
              <w:pStyle w:val="ListParagraph"/>
              <w:numPr>
                <w:ilvl w:val="0"/>
                <w:numId w:val="21"/>
              </w:numPr>
              <w:rPr>
                <w:rFonts w:ascii="Times New Roman" w:hAnsi="Times New Roman"/>
                <w:sz w:val="18"/>
                <w:szCs w:val="18"/>
              </w:rPr>
            </w:pPr>
            <w:r w:rsidRPr="00B71C87">
              <w:rPr>
                <w:rFonts w:ascii="Times New Roman" w:hAnsi="Times New Roman"/>
                <w:sz w:val="18"/>
                <w:szCs w:val="18"/>
              </w:rPr>
              <w:t>Study Tips session</w:t>
            </w:r>
          </w:p>
        </w:tc>
        <w:tc>
          <w:tcPr>
            <w:tcW w:w="5200" w:type="dxa"/>
            <w:gridSpan w:val="2"/>
          </w:tcPr>
          <w:p w:rsidR="00A62784" w:rsidRDefault="003802D2" w:rsidP="00FD2735">
            <w:r>
              <w:t>8/29/18</w:t>
            </w:r>
          </w:p>
        </w:tc>
      </w:tr>
      <w:tr w:rsidR="00A62784" w:rsidTr="00FA0994">
        <w:tc>
          <w:tcPr>
            <w:tcW w:w="879" w:type="dxa"/>
            <w:vMerge/>
          </w:tcPr>
          <w:p w:rsidR="00A62784" w:rsidRDefault="00A62784"/>
        </w:tc>
        <w:tc>
          <w:tcPr>
            <w:tcW w:w="3479" w:type="dxa"/>
            <w:gridSpan w:val="2"/>
            <w:vMerge/>
          </w:tcPr>
          <w:p w:rsidR="00A62784" w:rsidRDefault="00A62784"/>
        </w:tc>
        <w:tc>
          <w:tcPr>
            <w:tcW w:w="5040" w:type="dxa"/>
            <w:gridSpan w:val="2"/>
          </w:tcPr>
          <w:p w:rsidR="00A62784" w:rsidRPr="00FD2735" w:rsidRDefault="00A62784" w:rsidP="000515B0">
            <w:pPr>
              <w:ind w:left="360" w:hanging="360"/>
            </w:pPr>
            <w:r w:rsidRPr="00E72B3F">
              <w:t>UNIT I: INTRODUCTION TO NURSING  (</w:t>
            </w:r>
            <w:r>
              <w:t>18.5 hours</w:t>
            </w:r>
            <w:r w:rsidRPr="00E72B3F">
              <w:t>)</w:t>
            </w:r>
          </w:p>
        </w:tc>
        <w:tc>
          <w:tcPr>
            <w:tcW w:w="5200" w:type="dxa"/>
            <w:gridSpan w:val="2"/>
          </w:tcPr>
          <w:p w:rsidR="00A62784" w:rsidRDefault="00A62784" w:rsidP="00FD2735"/>
        </w:tc>
      </w:tr>
      <w:tr w:rsidR="00A62784" w:rsidTr="00FA0994">
        <w:tc>
          <w:tcPr>
            <w:tcW w:w="879" w:type="dxa"/>
            <w:vMerge/>
          </w:tcPr>
          <w:p w:rsidR="00A62784" w:rsidRDefault="00A62784"/>
        </w:tc>
        <w:tc>
          <w:tcPr>
            <w:tcW w:w="3479" w:type="dxa"/>
            <w:gridSpan w:val="2"/>
          </w:tcPr>
          <w:p w:rsidR="00A62784" w:rsidRDefault="00A62784">
            <w:r w:rsidRPr="00E22E3C">
              <w:t>Identify the contribution which the profession of nursing makes in the provision of health care. (8)*</w:t>
            </w:r>
          </w:p>
        </w:tc>
        <w:tc>
          <w:tcPr>
            <w:tcW w:w="5040" w:type="dxa"/>
            <w:gridSpan w:val="2"/>
          </w:tcPr>
          <w:p w:rsidR="00A62784" w:rsidRPr="00E22E3C" w:rsidRDefault="00A62784" w:rsidP="00E67B98">
            <w:pPr>
              <w:numPr>
                <w:ilvl w:val="0"/>
                <w:numId w:val="27"/>
              </w:numPr>
              <w:ind w:left="342" w:hanging="342"/>
            </w:pPr>
            <w:r w:rsidRPr="00E22E3C">
              <w:t>Profession</w:t>
            </w:r>
            <w:r>
              <w:t>al</w:t>
            </w:r>
            <w:r w:rsidRPr="00E22E3C">
              <w:t xml:space="preserve"> Nursing</w:t>
            </w:r>
          </w:p>
          <w:p w:rsidR="00A62784" w:rsidRPr="00E22E3C" w:rsidRDefault="00A62784" w:rsidP="00E67B98">
            <w:pPr>
              <w:pStyle w:val="ListParagraph"/>
              <w:numPr>
                <w:ilvl w:val="0"/>
                <w:numId w:val="28"/>
              </w:numPr>
              <w:spacing w:after="0" w:line="240" w:lineRule="auto"/>
              <w:ind w:left="682" w:hanging="340"/>
              <w:rPr>
                <w:rFonts w:ascii="Times New Roman" w:hAnsi="Times New Roman"/>
                <w:sz w:val="20"/>
                <w:szCs w:val="20"/>
              </w:rPr>
            </w:pPr>
            <w:r w:rsidRPr="00E22E3C">
              <w:rPr>
                <w:rFonts w:ascii="Times New Roman" w:hAnsi="Times New Roman"/>
                <w:sz w:val="20"/>
                <w:szCs w:val="20"/>
              </w:rPr>
              <w:t>History of Nursing</w:t>
            </w:r>
          </w:p>
          <w:p w:rsidR="00A62784" w:rsidRPr="00E22E3C" w:rsidRDefault="00A62784" w:rsidP="00E67B98">
            <w:pPr>
              <w:numPr>
                <w:ilvl w:val="0"/>
                <w:numId w:val="28"/>
              </w:numPr>
              <w:ind w:left="682" w:hanging="340"/>
            </w:pPr>
            <w:r>
              <w:t>Influences on Nursing</w:t>
            </w:r>
          </w:p>
          <w:p w:rsidR="00A62784" w:rsidRPr="00E22E3C" w:rsidRDefault="00A62784" w:rsidP="00E67B98">
            <w:pPr>
              <w:numPr>
                <w:ilvl w:val="0"/>
                <w:numId w:val="28"/>
              </w:numPr>
              <w:ind w:left="682" w:hanging="340"/>
            </w:pPr>
            <w:r>
              <w:t>Professionalism</w:t>
            </w:r>
          </w:p>
          <w:p w:rsidR="00A62784" w:rsidRPr="00E22E3C" w:rsidRDefault="00A62784" w:rsidP="00E67B98">
            <w:pPr>
              <w:numPr>
                <w:ilvl w:val="0"/>
                <w:numId w:val="28"/>
              </w:numPr>
              <w:ind w:left="682" w:hanging="340"/>
            </w:pPr>
            <w:r w:rsidRPr="00E22E3C">
              <w:t xml:space="preserve">Nursing </w:t>
            </w:r>
            <w:r>
              <w:t>P</w:t>
            </w:r>
            <w:r w:rsidRPr="00E22E3C">
              <w:t>ractice</w:t>
            </w:r>
          </w:p>
          <w:p w:rsidR="00A62784" w:rsidRPr="00E22E3C" w:rsidRDefault="00A62784" w:rsidP="00E67B98">
            <w:pPr>
              <w:numPr>
                <w:ilvl w:val="0"/>
                <w:numId w:val="28"/>
              </w:numPr>
              <w:ind w:left="682" w:hanging="340"/>
            </w:pPr>
            <w:r>
              <w:t>Standards of Nursing Practice</w:t>
            </w:r>
          </w:p>
          <w:p w:rsidR="00A62784" w:rsidRPr="00E22E3C" w:rsidRDefault="00A62784" w:rsidP="00E67B98">
            <w:pPr>
              <w:numPr>
                <w:ilvl w:val="0"/>
                <w:numId w:val="28"/>
              </w:numPr>
              <w:ind w:left="682" w:hanging="340"/>
            </w:pPr>
            <w:r w:rsidRPr="00E22E3C">
              <w:t xml:space="preserve">Professional </w:t>
            </w:r>
            <w:r>
              <w:t>N</w:t>
            </w:r>
            <w:r w:rsidRPr="00E22E3C">
              <w:t xml:space="preserve">ursing </w:t>
            </w:r>
            <w:r>
              <w:t>O</w:t>
            </w:r>
            <w:r w:rsidRPr="00E22E3C">
              <w:t>rganizations</w:t>
            </w:r>
          </w:p>
          <w:p w:rsidR="00A62784" w:rsidRDefault="00A62784" w:rsidP="00E67B98">
            <w:pPr>
              <w:numPr>
                <w:ilvl w:val="0"/>
                <w:numId w:val="28"/>
              </w:numPr>
              <w:ind w:left="682" w:hanging="340"/>
            </w:pPr>
            <w:r>
              <w:t>Responsibilities and Roles of the Nurse</w:t>
            </w:r>
          </w:p>
          <w:p w:rsidR="00A62784" w:rsidRPr="00E22E3C" w:rsidRDefault="00A62784" w:rsidP="00E67B98">
            <w:pPr>
              <w:numPr>
                <w:ilvl w:val="0"/>
                <w:numId w:val="28"/>
              </w:numPr>
              <w:ind w:left="682" w:hanging="340"/>
            </w:pPr>
            <w:r w:rsidRPr="00E22E3C">
              <w:t>Trends in Nursing</w:t>
            </w:r>
          </w:p>
          <w:p w:rsidR="00A62784" w:rsidRPr="00FD2735" w:rsidRDefault="00A62784" w:rsidP="002478EE">
            <w:pPr>
              <w:ind w:left="360"/>
            </w:pPr>
          </w:p>
        </w:tc>
        <w:tc>
          <w:tcPr>
            <w:tcW w:w="5200" w:type="dxa"/>
            <w:gridSpan w:val="2"/>
          </w:tcPr>
          <w:p w:rsidR="00A62784" w:rsidRDefault="00A62784" w:rsidP="002478EE">
            <w:r>
              <w:t>Read:</w:t>
            </w:r>
            <w:r>
              <w:tab/>
              <w:t>Potter et al.</w:t>
            </w:r>
          </w:p>
          <w:p w:rsidR="00A62784" w:rsidRDefault="00A62784" w:rsidP="002478EE">
            <w:r>
              <w:tab/>
            </w:r>
            <w:r>
              <w:tab/>
              <w:t>Ch. 1</w:t>
            </w:r>
          </w:p>
          <w:p w:rsidR="00A62784" w:rsidRPr="00D20DC0" w:rsidRDefault="00A62784" w:rsidP="002478EE">
            <w:r>
              <w:tab/>
            </w:r>
            <w:r>
              <w:tab/>
            </w:r>
            <w:hyperlink r:id="rId23" w:history="1">
              <w:r w:rsidRPr="00D20DC0">
                <w:rPr>
                  <w:rStyle w:val="Hyperlink"/>
                  <w:color w:val="auto"/>
                </w:rPr>
                <w:t>www.nursingworld.org</w:t>
              </w:r>
            </w:hyperlink>
            <w:r w:rsidRPr="00D20DC0">
              <w:t xml:space="preserve"> </w:t>
            </w:r>
          </w:p>
          <w:p w:rsidR="00A62784" w:rsidRDefault="00A62784" w:rsidP="002478EE"/>
          <w:p w:rsidR="00A62784" w:rsidRPr="00B71C87" w:rsidRDefault="00A62784" w:rsidP="00B71C87">
            <w:r w:rsidRPr="00B71C87">
              <w:t>In class activity</w:t>
            </w:r>
          </w:p>
          <w:p w:rsidR="00A62784" w:rsidRPr="00B71C87" w:rsidRDefault="00A62784" w:rsidP="00E67B98">
            <w:pPr>
              <w:pStyle w:val="ListParagraph"/>
              <w:numPr>
                <w:ilvl w:val="0"/>
                <w:numId w:val="40"/>
              </w:numPr>
              <w:spacing w:after="0" w:line="240" w:lineRule="auto"/>
              <w:rPr>
                <w:rFonts w:ascii="Times New Roman" w:hAnsi="Times New Roman"/>
                <w:sz w:val="20"/>
                <w:szCs w:val="20"/>
              </w:rPr>
            </w:pPr>
            <w:r w:rsidRPr="00B71C87">
              <w:rPr>
                <w:rFonts w:ascii="Times New Roman" w:hAnsi="Times New Roman"/>
                <w:sz w:val="20"/>
                <w:szCs w:val="20"/>
              </w:rPr>
              <w:t>Group Interpretation of  “A Nurse”</w:t>
            </w:r>
          </w:p>
          <w:p w:rsidR="00A62784" w:rsidRPr="00BD67F7" w:rsidRDefault="00A62784" w:rsidP="00E67B98">
            <w:pPr>
              <w:pStyle w:val="ListParagraph"/>
              <w:numPr>
                <w:ilvl w:val="0"/>
                <w:numId w:val="40"/>
              </w:numPr>
              <w:spacing w:after="0" w:line="240" w:lineRule="auto"/>
            </w:pPr>
            <w:r w:rsidRPr="00B71C87">
              <w:rPr>
                <w:rFonts w:ascii="Times New Roman" w:hAnsi="Times New Roman"/>
                <w:sz w:val="20"/>
                <w:szCs w:val="20"/>
              </w:rPr>
              <w:t>Self-Reflection “My nursing vision”</w:t>
            </w:r>
          </w:p>
          <w:p w:rsidR="00A62784" w:rsidRDefault="00A62784" w:rsidP="00E67B98">
            <w:pPr>
              <w:pStyle w:val="ListParagraph"/>
              <w:numPr>
                <w:ilvl w:val="0"/>
                <w:numId w:val="40"/>
              </w:numPr>
              <w:spacing w:after="0" w:line="240" w:lineRule="auto"/>
            </w:pPr>
            <w:r>
              <w:rPr>
                <w:rFonts w:ascii="Times New Roman" w:hAnsi="Times New Roman"/>
                <w:sz w:val="20"/>
                <w:szCs w:val="20"/>
              </w:rPr>
              <w:t xml:space="preserve">Video – “Professional Boundaries” – NCSBN </w:t>
            </w:r>
          </w:p>
        </w:tc>
      </w:tr>
      <w:tr w:rsidR="00A62784" w:rsidTr="00FA0994">
        <w:tc>
          <w:tcPr>
            <w:tcW w:w="879" w:type="dxa"/>
            <w:vMerge/>
          </w:tcPr>
          <w:p w:rsidR="00A62784" w:rsidRDefault="00A62784"/>
        </w:tc>
        <w:tc>
          <w:tcPr>
            <w:tcW w:w="3479" w:type="dxa"/>
            <w:gridSpan w:val="2"/>
          </w:tcPr>
          <w:p w:rsidR="00A62784" w:rsidRDefault="00A62784">
            <w:r>
              <w:t>Verbalize ethical issues in nursing practice. (1,8)*</w:t>
            </w:r>
          </w:p>
        </w:tc>
        <w:tc>
          <w:tcPr>
            <w:tcW w:w="5040" w:type="dxa"/>
            <w:gridSpan w:val="2"/>
          </w:tcPr>
          <w:p w:rsidR="00A62784" w:rsidRDefault="00A62784" w:rsidP="00E67B98">
            <w:pPr>
              <w:numPr>
                <w:ilvl w:val="0"/>
                <w:numId w:val="27"/>
              </w:numPr>
              <w:ind w:left="342" w:hanging="342"/>
            </w:pPr>
            <w:r>
              <w:t xml:space="preserve">Ethics </w:t>
            </w:r>
          </w:p>
          <w:p w:rsidR="00A62784" w:rsidRDefault="00A62784" w:rsidP="00E67B98">
            <w:pPr>
              <w:numPr>
                <w:ilvl w:val="0"/>
                <w:numId w:val="29"/>
              </w:numPr>
              <w:ind w:left="682" w:hanging="340"/>
            </w:pPr>
            <w:r>
              <w:t>Ethical Principles</w:t>
            </w:r>
          </w:p>
          <w:p w:rsidR="00A62784" w:rsidRDefault="00A62784" w:rsidP="00E67B98">
            <w:pPr>
              <w:numPr>
                <w:ilvl w:val="0"/>
                <w:numId w:val="29"/>
              </w:numPr>
              <w:ind w:left="682" w:hanging="340"/>
            </w:pPr>
            <w:r>
              <w:t>Code of Ethics</w:t>
            </w:r>
          </w:p>
          <w:p w:rsidR="00A62784" w:rsidRDefault="00A62784" w:rsidP="00E67B98">
            <w:pPr>
              <w:numPr>
                <w:ilvl w:val="0"/>
                <w:numId w:val="29"/>
              </w:numPr>
              <w:ind w:left="682" w:hanging="340"/>
            </w:pPr>
            <w:r>
              <w:t>Ethical Theory</w:t>
            </w:r>
          </w:p>
          <w:p w:rsidR="00A62784" w:rsidRDefault="00A62784" w:rsidP="00E67B98">
            <w:pPr>
              <w:numPr>
                <w:ilvl w:val="0"/>
                <w:numId w:val="29"/>
              </w:numPr>
              <w:ind w:left="682" w:hanging="340"/>
            </w:pPr>
            <w:r>
              <w:t>Ethical Issues in Nursing</w:t>
            </w:r>
          </w:p>
          <w:p w:rsidR="00A62784" w:rsidRDefault="00A62784" w:rsidP="00BD67F7">
            <w:pPr>
              <w:tabs>
                <w:tab w:val="left" w:pos="1042"/>
              </w:tabs>
              <w:ind w:left="792"/>
            </w:pPr>
            <w:r>
              <w:t>a.</w:t>
            </w:r>
            <w:r>
              <w:tab/>
              <w:t>Social Media</w:t>
            </w:r>
          </w:p>
          <w:p w:rsidR="00A62784" w:rsidRDefault="00A62784" w:rsidP="00E67B98">
            <w:pPr>
              <w:numPr>
                <w:ilvl w:val="0"/>
                <w:numId w:val="29"/>
              </w:numPr>
              <w:ind w:left="682" w:hanging="340"/>
            </w:pPr>
            <w:r>
              <w:t>How to process an ethical dilemma</w:t>
            </w:r>
          </w:p>
          <w:p w:rsidR="00A62784" w:rsidRPr="00FD2735" w:rsidRDefault="00A62784" w:rsidP="002478EE">
            <w:pPr>
              <w:ind w:left="360"/>
            </w:pPr>
          </w:p>
        </w:tc>
        <w:tc>
          <w:tcPr>
            <w:tcW w:w="5200" w:type="dxa"/>
            <w:gridSpan w:val="2"/>
          </w:tcPr>
          <w:p w:rsidR="00A62784" w:rsidRPr="009013D0" w:rsidRDefault="00A62784" w:rsidP="002478EE">
            <w:r>
              <w:t>Read:</w:t>
            </w:r>
            <w:r>
              <w:tab/>
              <w:t>Potter et al.</w:t>
            </w:r>
          </w:p>
          <w:p w:rsidR="00A62784" w:rsidRDefault="00A62784" w:rsidP="002478EE">
            <w:r>
              <w:tab/>
            </w:r>
            <w:r>
              <w:tab/>
              <w:t>Ch. 6</w:t>
            </w:r>
          </w:p>
          <w:p w:rsidR="00A62784" w:rsidRDefault="00A62784" w:rsidP="002478EE">
            <w:r>
              <w:t>In class activity</w:t>
            </w:r>
          </w:p>
          <w:p w:rsidR="00A62784" w:rsidRDefault="00A62784" w:rsidP="00E67B98">
            <w:pPr>
              <w:pStyle w:val="ListParagraph"/>
              <w:numPr>
                <w:ilvl w:val="0"/>
                <w:numId w:val="39"/>
              </w:numPr>
              <w:spacing w:after="0" w:line="240" w:lineRule="auto"/>
              <w:rPr>
                <w:rFonts w:ascii="Times New Roman" w:hAnsi="Times New Roman"/>
                <w:sz w:val="20"/>
                <w:szCs w:val="20"/>
              </w:rPr>
            </w:pPr>
            <w:r w:rsidRPr="001E5BD0">
              <w:rPr>
                <w:rFonts w:ascii="Times New Roman" w:hAnsi="Times New Roman"/>
                <w:sz w:val="20"/>
                <w:szCs w:val="20"/>
              </w:rPr>
              <w:t>Ethical dilemmas</w:t>
            </w:r>
          </w:p>
          <w:p w:rsidR="00A62784" w:rsidRPr="00BD67F7" w:rsidRDefault="00A62784" w:rsidP="00BD67F7">
            <w:r>
              <w:t>Handouts:</w:t>
            </w:r>
          </w:p>
          <w:p w:rsidR="00A62784" w:rsidRPr="001E5BD0" w:rsidRDefault="00A62784" w:rsidP="00E67B98">
            <w:pPr>
              <w:pStyle w:val="ListParagraph"/>
              <w:numPr>
                <w:ilvl w:val="0"/>
                <w:numId w:val="39"/>
              </w:numPr>
              <w:spacing w:after="0" w:line="240" w:lineRule="auto"/>
              <w:rPr>
                <w:sz w:val="20"/>
                <w:szCs w:val="20"/>
              </w:rPr>
            </w:pPr>
            <w:r w:rsidRPr="001E5BD0">
              <w:rPr>
                <w:rFonts w:ascii="Times New Roman" w:hAnsi="Times New Roman"/>
                <w:sz w:val="20"/>
                <w:szCs w:val="20"/>
              </w:rPr>
              <w:t>Brochure – “A Nurse’s Guide to Professional</w:t>
            </w:r>
          </w:p>
          <w:p w:rsidR="00A62784" w:rsidRDefault="00A62784" w:rsidP="002478EE">
            <w:pPr>
              <w:tabs>
                <w:tab w:val="left" w:pos="702"/>
              </w:tabs>
            </w:pPr>
            <w:r>
              <w:tab/>
            </w:r>
            <w:r w:rsidRPr="001E5BD0">
              <w:t>Boundaries”</w:t>
            </w:r>
            <w:r>
              <w:t xml:space="preserve"> – NCSBN</w:t>
            </w:r>
          </w:p>
          <w:p w:rsidR="00A62784" w:rsidRDefault="00A62784" w:rsidP="00E67B98">
            <w:pPr>
              <w:pStyle w:val="ListParagraph"/>
              <w:numPr>
                <w:ilvl w:val="0"/>
                <w:numId w:val="39"/>
              </w:numPr>
              <w:spacing w:after="0" w:line="240" w:lineRule="auto"/>
            </w:pPr>
            <w:r w:rsidRPr="001E5BD0">
              <w:rPr>
                <w:rFonts w:ascii="Times New Roman" w:hAnsi="Times New Roman"/>
                <w:sz w:val="20"/>
                <w:szCs w:val="20"/>
              </w:rPr>
              <w:t>Brochure – “A Nurse’s Guide to the Use of</w:t>
            </w:r>
            <w:r>
              <w:rPr>
                <w:rFonts w:ascii="Times New Roman" w:hAnsi="Times New Roman"/>
                <w:sz w:val="20"/>
                <w:szCs w:val="20"/>
              </w:rPr>
              <w:t xml:space="preserve"> </w:t>
            </w:r>
            <w:r w:rsidRPr="001E5BD0">
              <w:rPr>
                <w:rFonts w:ascii="Times New Roman" w:hAnsi="Times New Roman"/>
                <w:sz w:val="20"/>
                <w:szCs w:val="20"/>
              </w:rPr>
              <w:t xml:space="preserve">Social Media” </w:t>
            </w:r>
            <w:r>
              <w:rPr>
                <w:rFonts w:ascii="Times New Roman" w:hAnsi="Times New Roman"/>
                <w:sz w:val="20"/>
                <w:szCs w:val="20"/>
              </w:rPr>
              <w:t>– NCSBN</w:t>
            </w:r>
          </w:p>
          <w:p w:rsidR="00A62784" w:rsidRDefault="00A62784" w:rsidP="002478EE"/>
        </w:tc>
      </w:tr>
      <w:tr w:rsidR="00A62784" w:rsidTr="00FA0994">
        <w:tc>
          <w:tcPr>
            <w:tcW w:w="879" w:type="dxa"/>
            <w:vMerge/>
          </w:tcPr>
          <w:p w:rsidR="00A62784" w:rsidRDefault="00A62784" w:rsidP="001216D0"/>
        </w:tc>
        <w:tc>
          <w:tcPr>
            <w:tcW w:w="3479" w:type="dxa"/>
            <w:gridSpan w:val="2"/>
          </w:tcPr>
          <w:p w:rsidR="00A62784" w:rsidRDefault="00A62784">
            <w:r>
              <w:t>Describe laws affecting nursing practice. (1, 7, 8)*</w:t>
            </w:r>
          </w:p>
        </w:tc>
        <w:tc>
          <w:tcPr>
            <w:tcW w:w="5040" w:type="dxa"/>
            <w:gridSpan w:val="2"/>
          </w:tcPr>
          <w:p w:rsidR="00A62784" w:rsidRDefault="00A62784" w:rsidP="00E67B98">
            <w:pPr>
              <w:numPr>
                <w:ilvl w:val="0"/>
                <w:numId w:val="27"/>
              </w:numPr>
              <w:ind w:left="342" w:hanging="342"/>
            </w:pPr>
            <w:r>
              <w:t>Legal Principles in Nursing</w:t>
            </w:r>
          </w:p>
          <w:p w:rsidR="00A62784" w:rsidRDefault="00A62784" w:rsidP="00E67B98">
            <w:pPr>
              <w:numPr>
                <w:ilvl w:val="0"/>
                <w:numId w:val="30"/>
              </w:numPr>
              <w:ind w:left="682" w:hanging="340"/>
            </w:pPr>
            <w:r>
              <w:t>Legal Limits of Nursing Practice</w:t>
            </w:r>
          </w:p>
          <w:p w:rsidR="00A62784" w:rsidRDefault="00A62784" w:rsidP="00E67B98">
            <w:pPr>
              <w:numPr>
                <w:ilvl w:val="0"/>
                <w:numId w:val="30"/>
              </w:numPr>
              <w:ind w:left="682" w:hanging="340"/>
            </w:pPr>
            <w:r>
              <w:t>Standards of Care</w:t>
            </w:r>
          </w:p>
          <w:p w:rsidR="00A62784" w:rsidRDefault="00A62784" w:rsidP="00E67B98">
            <w:pPr>
              <w:numPr>
                <w:ilvl w:val="0"/>
                <w:numId w:val="30"/>
              </w:numPr>
              <w:ind w:left="682" w:hanging="340"/>
            </w:pPr>
            <w:r>
              <w:t>Consent</w:t>
            </w:r>
          </w:p>
          <w:p w:rsidR="00A62784" w:rsidRDefault="00A62784" w:rsidP="008C3401">
            <w:pPr>
              <w:tabs>
                <w:tab w:val="left" w:pos="1042"/>
              </w:tabs>
              <w:ind w:left="792"/>
            </w:pPr>
            <w:r>
              <w:t xml:space="preserve">a. </w:t>
            </w:r>
            <w:r>
              <w:tab/>
              <w:t>Restraints</w:t>
            </w:r>
          </w:p>
          <w:p w:rsidR="00A62784" w:rsidRDefault="00A62784" w:rsidP="008C3401">
            <w:pPr>
              <w:tabs>
                <w:tab w:val="left" w:pos="1042"/>
              </w:tabs>
              <w:ind w:left="792"/>
            </w:pPr>
            <w:r>
              <w:t xml:space="preserve">b. </w:t>
            </w:r>
            <w:r>
              <w:tab/>
              <w:t>Death and Dying</w:t>
            </w:r>
          </w:p>
          <w:p w:rsidR="00A62784" w:rsidRDefault="00A62784" w:rsidP="008C3401">
            <w:pPr>
              <w:tabs>
                <w:tab w:val="left" w:pos="1042"/>
              </w:tabs>
              <w:ind w:left="792"/>
            </w:pPr>
            <w:r>
              <w:t xml:space="preserve">c. </w:t>
            </w:r>
            <w:r>
              <w:tab/>
              <w:t>Advance Directives</w:t>
            </w:r>
          </w:p>
          <w:p w:rsidR="00A62784" w:rsidRDefault="00A62784" w:rsidP="008C3401">
            <w:pPr>
              <w:tabs>
                <w:tab w:val="left" w:pos="1042"/>
              </w:tabs>
              <w:ind w:left="792"/>
            </w:pPr>
            <w:r>
              <w:lastRenderedPageBreak/>
              <w:t>d.</w:t>
            </w:r>
            <w:r>
              <w:tab/>
              <w:t>Confidentiality and Privacy</w:t>
            </w:r>
          </w:p>
          <w:p w:rsidR="00A62784" w:rsidRDefault="00A62784" w:rsidP="00E67B98">
            <w:pPr>
              <w:numPr>
                <w:ilvl w:val="0"/>
                <w:numId w:val="30"/>
              </w:numPr>
              <w:ind w:left="682" w:hanging="340"/>
            </w:pPr>
            <w:r>
              <w:t>Good Samaritan Laws</w:t>
            </w:r>
          </w:p>
          <w:p w:rsidR="00A62784" w:rsidRDefault="00A62784" w:rsidP="00E67B98">
            <w:pPr>
              <w:numPr>
                <w:ilvl w:val="0"/>
                <w:numId w:val="30"/>
              </w:numPr>
              <w:ind w:left="682" w:hanging="340"/>
            </w:pPr>
            <w:r>
              <w:t>Legal Issues in Nursing Practice</w:t>
            </w:r>
          </w:p>
          <w:p w:rsidR="00A62784" w:rsidRDefault="00A62784" w:rsidP="008C3401">
            <w:pPr>
              <w:tabs>
                <w:tab w:val="left" w:pos="1042"/>
              </w:tabs>
              <w:ind w:left="792"/>
            </w:pPr>
            <w:r>
              <w:t>a.</w:t>
            </w:r>
            <w:r>
              <w:tab/>
              <w:t>Health care provider orders</w:t>
            </w:r>
          </w:p>
          <w:p w:rsidR="00A62784" w:rsidRDefault="00A62784" w:rsidP="008C3401">
            <w:pPr>
              <w:tabs>
                <w:tab w:val="left" w:pos="1042"/>
              </w:tabs>
              <w:ind w:left="792"/>
            </w:pPr>
            <w:r>
              <w:t>b.</w:t>
            </w:r>
            <w:r>
              <w:tab/>
              <w:t>Nursing students</w:t>
            </w:r>
          </w:p>
          <w:p w:rsidR="00A62784" w:rsidRDefault="00A62784" w:rsidP="008C3401">
            <w:pPr>
              <w:tabs>
                <w:tab w:val="left" w:pos="1042"/>
              </w:tabs>
              <w:ind w:left="792"/>
            </w:pPr>
            <w:r>
              <w:t>c.</w:t>
            </w:r>
            <w:r>
              <w:tab/>
              <w:t>Patient abandonment and assignment</w:t>
            </w:r>
          </w:p>
          <w:p w:rsidR="00A62784" w:rsidRDefault="00A62784" w:rsidP="008C3401">
            <w:pPr>
              <w:tabs>
                <w:tab w:val="left" w:pos="1042"/>
              </w:tabs>
              <w:ind w:left="792"/>
            </w:pPr>
            <w:r>
              <w:t>d.</w:t>
            </w:r>
            <w:r>
              <w:tab/>
              <w:t>Controlled substances</w:t>
            </w:r>
          </w:p>
          <w:p w:rsidR="00A62784" w:rsidRDefault="00A62784" w:rsidP="008C3401">
            <w:pPr>
              <w:tabs>
                <w:tab w:val="left" w:pos="1042"/>
              </w:tabs>
              <w:ind w:left="792"/>
            </w:pPr>
            <w:r>
              <w:t>e.</w:t>
            </w:r>
            <w:r>
              <w:tab/>
              <w:t>Reporting obligations</w:t>
            </w:r>
          </w:p>
          <w:p w:rsidR="00A62784" w:rsidRDefault="00A62784" w:rsidP="008C3401">
            <w:pPr>
              <w:ind w:left="792"/>
            </w:pPr>
          </w:p>
        </w:tc>
        <w:tc>
          <w:tcPr>
            <w:tcW w:w="5200" w:type="dxa"/>
            <w:gridSpan w:val="2"/>
          </w:tcPr>
          <w:p w:rsidR="00A62784" w:rsidRDefault="00A62784" w:rsidP="002478EE">
            <w:r>
              <w:lastRenderedPageBreak/>
              <w:t>Read:</w:t>
            </w:r>
            <w:r>
              <w:tab/>
              <w:t>Potter et al.</w:t>
            </w:r>
          </w:p>
          <w:p w:rsidR="00A62784" w:rsidRDefault="00A62784" w:rsidP="002478EE">
            <w:r>
              <w:tab/>
            </w:r>
            <w:r>
              <w:tab/>
              <w:t>Ch. 5</w:t>
            </w:r>
          </w:p>
          <w:p w:rsidR="00A62784" w:rsidRPr="009D59E7" w:rsidRDefault="00A62784" w:rsidP="002478EE">
            <w:r>
              <w:tab/>
            </w:r>
            <w:r>
              <w:tab/>
            </w:r>
            <w:hyperlink r:id="rId24" w:history="1">
              <w:r w:rsidRPr="009D59E7">
                <w:rPr>
                  <w:rStyle w:val="Hyperlink"/>
                  <w:color w:val="auto"/>
                </w:rPr>
                <w:t>www.nursing.ohio.gov</w:t>
              </w:r>
            </w:hyperlink>
          </w:p>
          <w:p w:rsidR="00A62784" w:rsidRDefault="00A62784" w:rsidP="002478EE"/>
          <w:p w:rsidR="00A62784" w:rsidRDefault="00A62784" w:rsidP="002125EE">
            <w:r>
              <w:t>In class activity</w:t>
            </w:r>
          </w:p>
          <w:p w:rsidR="00A62784" w:rsidRDefault="00A62784" w:rsidP="00E67B98">
            <w:pPr>
              <w:pStyle w:val="ListParagraph"/>
              <w:numPr>
                <w:ilvl w:val="0"/>
                <w:numId w:val="40"/>
              </w:numPr>
              <w:spacing w:after="0" w:line="240" w:lineRule="auto"/>
              <w:rPr>
                <w:rFonts w:ascii="Times New Roman" w:hAnsi="Times New Roman"/>
                <w:sz w:val="20"/>
                <w:szCs w:val="20"/>
              </w:rPr>
            </w:pPr>
            <w:r w:rsidRPr="002478EE">
              <w:rPr>
                <w:rFonts w:ascii="Times New Roman" w:hAnsi="Times New Roman"/>
                <w:sz w:val="20"/>
                <w:szCs w:val="20"/>
              </w:rPr>
              <w:t>Legal Issues Case Study</w:t>
            </w:r>
          </w:p>
          <w:p w:rsidR="00A62784" w:rsidRPr="002478EE" w:rsidRDefault="00A62784" w:rsidP="00E67B98">
            <w:pPr>
              <w:pStyle w:val="ListParagraph"/>
              <w:numPr>
                <w:ilvl w:val="0"/>
                <w:numId w:val="40"/>
              </w:numPr>
              <w:spacing w:after="0" w:line="240" w:lineRule="auto"/>
              <w:rPr>
                <w:rFonts w:ascii="Times New Roman" w:hAnsi="Times New Roman"/>
                <w:sz w:val="20"/>
                <w:szCs w:val="20"/>
              </w:rPr>
            </w:pPr>
            <w:r>
              <w:rPr>
                <w:rFonts w:ascii="Times New Roman" w:hAnsi="Times New Roman"/>
                <w:sz w:val="20"/>
                <w:szCs w:val="20"/>
              </w:rPr>
              <w:t xml:space="preserve">Video – “Social Media Guidelines for Nurses” </w:t>
            </w:r>
            <w:r>
              <w:rPr>
                <w:rFonts w:ascii="Times New Roman" w:hAnsi="Times New Roman"/>
                <w:sz w:val="20"/>
                <w:szCs w:val="20"/>
              </w:rPr>
              <w:lastRenderedPageBreak/>
              <w:t>NCSBN</w:t>
            </w:r>
          </w:p>
        </w:tc>
      </w:tr>
      <w:tr w:rsidR="00A62784" w:rsidTr="00FA0994">
        <w:tc>
          <w:tcPr>
            <w:tcW w:w="879" w:type="dxa"/>
            <w:vMerge w:val="restart"/>
          </w:tcPr>
          <w:p w:rsidR="00A62784" w:rsidRDefault="00A62784"/>
        </w:tc>
        <w:tc>
          <w:tcPr>
            <w:tcW w:w="3479" w:type="dxa"/>
            <w:gridSpan w:val="2"/>
          </w:tcPr>
          <w:p w:rsidR="00A62784" w:rsidRDefault="00A62784" w:rsidP="002478EE">
            <w:r>
              <w:t>Describe wellness, health and illness. (2)* Identify Erikson’s stage of development appropriate for your assigned patient (2)*</w:t>
            </w:r>
          </w:p>
          <w:p w:rsidR="00A62784" w:rsidRDefault="00A62784" w:rsidP="002478EE"/>
          <w:p w:rsidR="00A62784" w:rsidRDefault="00A62784" w:rsidP="002478EE">
            <w:r>
              <w:t>Describe Maslow’s hierarchy of basic human needs. (2)*</w:t>
            </w:r>
          </w:p>
          <w:p w:rsidR="00A62784" w:rsidRDefault="00A62784" w:rsidP="002478EE"/>
          <w:p w:rsidR="00A62784" w:rsidRDefault="00A62784" w:rsidP="002478EE">
            <w:r>
              <w:t>Describe various strategies for healthy living (2)*</w:t>
            </w:r>
          </w:p>
          <w:p w:rsidR="00A62784" w:rsidRDefault="00A62784" w:rsidP="002478EE"/>
          <w:p w:rsidR="00A62784" w:rsidRDefault="00A62784" w:rsidP="002478EE"/>
          <w:p w:rsidR="00A62784" w:rsidRDefault="00A62784" w:rsidP="002478EE"/>
          <w:p w:rsidR="00A62784" w:rsidRDefault="00A62784" w:rsidP="002478EE"/>
          <w:p w:rsidR="00A62784" w:rsidRDefault="00A62784" w:rsidP="002478EE">
            <w:r>
              <w:t>Discuss community-based nursing and the assessment of a community. (1)*</w:t>
            </w:r>
          </w:p>
        </w:tc>
        <w:tc>
          <w:tcPr>
            <w:tcW w:w="5040" w:type="dxa"/>
            <w:gridSpan w:val="2"/>
          </w:tcPr>
          <w:p w:rsidR="00A62784" w:rsidRDefault="00A62784" w:rsidP="00E67B98">
            <w:pPr>
              <w:numPr>
                <w:ilvl w:val="0"/>
                <w:numId w:val="27"/>
              </w:numPr>
              <w:ind w:left="342" w:hanging="342"/>
            </w:pPr>
            <w:r>
              <w:t>Health and Wellness</w:t>
            </w:r>
          </w:p>
          <w:p w:rsidR="00A62784" w:rsidRDefault="00A62784" w:rsidP="00E67B98">
            <w:pPr>
              <w:numPr>
                <w:ilvl w:val="0"/>
                <w:numId w:val="31"/>
              </w:numPr>
              <w:ind w:left="682" w:hanging="340"/>
            </w:pPr>
            <w:r>
              <w:t>Definitions of health</w:t>
            </w:r>
          </w:p>
          <w:p w:rsidR="00A62784" w:rsidRDefault="00A62784" w:rsidP="00E67B98">
            <w:pPr>
              <w:numPr>
                <w:ilvl w:val="0"/>
                <w:numId w:val="31"/>
              </w:numPr>
              <w:ind w:left="682" w:hanging="340"/>
            </w:pPr>
            <w:r>
              <w:t>Models of health and wellness</w:t>
            </w:r>
          </w:p>
          <w:p w:rsidR="00A62784" w:rsidRDefault="00A62784" w:rsidP="00AF5A00">
            <w:pPr>
              <w:tabs>
                <w:tab w:val="left" w:pos="1042"/>
              </w:tabs>
              <w:ind w:left="702" w:firstLine="70"/>
            </w:pPr>
            <w:r>
              <w:t>a.</w:t>
            </w:r>
            <w:r>
              <w:tab/>
              <w:t>Health promotion model</w:t>
            </w:r>
          </w:p>
          <w:p w:rsidR="00A62784" w:rsidRDefault="00A62784" w:rsidP="00AF5A00">
            <w:pPr>
              <w:tabs>
                <w:tab w:val="left" w:pos="1042"/>
              </w:tabs>
              <w:ind w:left="702" w:firstLine="70"/>
            </w:pPr>
            <w:r>
              <w:t>b.</w:t>
            </w:r>
            <w:r>
              <w:tab/>
              <w:t>Basic human needs model</w:t>
            </w:r>
          </w:p>
          <w:p w:rsidR="00A62784" w:rsidRDefault="00A62784" w:rsidP="00AF5A00">
            <w:pPr>
              <w:tabs>
                <w:tab w:val="left" w:pos="1042"/>
              </w:tabs>
              <w:ind w:left="702" w:firstLine="70"/>
            </w:pPr>
            <w:r>
              <w:t>c.</w:t>
            </w:r>
            <w:r>
              <w:tab/>
              <w:t>Holistic health model</w:t>
            </w:r>
          </w:p>
          <w:p w:rsidR="00A62784" w:rsidRDefault="00A62784" w:rsidP="00E67B98">
            <w:pPr>
              <w:numPr>
                <w:ilvl w:val="0"/>
                <w:numId w:val="31"/>
              </w:numPr>
              <w:ind w:left="682" w:hanging="340"/>
            </w:pPr>
            <w:r>
              <w:t>Healthy people</w:t>
            </w:r>
          </w:p>
          <w:p w:rsidR="00A62784" w:rsidRDefault="00A62784" w:rsidP="00E67B98">
            <w:pPr>
              <w:numPr>
                <w:ilvl w:val="0"/>
                <w:numId w:val="31"/>
              </w:numPr>
              <w:ind w:left="682" w:hanging="340"/>
            </w:pPr>
            <w:r>
              <w:t>Variables influencing health beliefs and practices</w:t>
            </w:r>
          </w:p>
          <w:p w:rsidR="00A62784" w:rsidRDefault="00A62784" w:rsidP="00E67B98">
            <w:pPr>
              <w:numPr>
                <w:ilvl w:val="0"/>
                <w:numId w:val="31"/>
              </w:numPr>
              <w:ind w:left="682" w:hanging="340"/>
            </w:pPr>
            <w:r>
              <w:t>Health Promotion, Wellness &amp; Illness prevention</w:t>
            </w:r>
          </w:p>
          <w:p w:rsidR="00A62784" w:rsidRDefault="00A62784" w:rsidP="00C827AE">
            <w:pPr>
              <w:tabs>
                <w:tab w:val="left" w:pos="1042"/>
              </w:tabs>
              <w:ind w:left="682" w:firstLine="90"/>
            </w:pPr>
            <w:r>
              <w:t>a.</w:t>
            </w:r>
            <w:r>
              <w:tab/>
              <w:t>Levels of prevention</w:t>
            </w:r>
          </w:p>
          <w:p w:rsidR="00A62784" w:rsidRDefault="00A62784" w:rsidP="00C827AE">
            <w:pPr>
              <w:tabs>
                <w:tab w:val="left" w:pos="1042"/>
              </w:tabs>
              <w:ind w:left="682" w:firstLine="90"/>
            </w:pPr>
            <w:r>
              <w:t>b.</w:t>
            </w:r>
            <w:r>
              <w:tab/>
              <w:t>Risk factors</w:t>
            </w:r>
          </w:p>
          <w:p w:rsidR="00A62784" w:rsidRDefault="00A62784" w:rsidP="00E67B98">
            <w:pPr>
              <w:numPr>
                <w:ilvl w:val="0"/>
                <w:numId w:val="31"/>
              </w:numPr>
              <w:ind w:left="682" w:hanging="340"/>
            </w:pPr>
            <w:r>
              <w:t>Illness</w:t>
            </w:r>
          </w:p>
          <w:p w:rsidR="00A62784" w:rsidRDefault="00A62784" w:rsidP="00E67B98">
            <w:pPr>
              <w:numPr>
                <w:ilvl w:val="0"/>
                <w:numId w:val="31"/>
              </w:numPr>
              <w:ind w:left="682" w:hanging="340"/>
            </w:pPr>
            <w:r>
              <w:t>Community based nursing practice</w:t>
            </w:r>
          </w:p>
          <w:p w:rsidR="00A62784" w:rsidRDefault="00A62784" w:rsidP="00C827AE">
            <w:pPr>
              <w:tabs>
                <w:tab w:val="left" w:pos="1042"/>
              </w:tabs>
              <w:ind w:left="682" w:firstLine="90"/>
            </w:pPr>
            <w:r>
              <w:t>a.</w:t>
            </w:r>
            <w:r>
              <w:tab/>
              <w:t>Community-based nursing</w:t>
            </w:r>
          </w:p>
          <w:p w:rsidR="00A62784" w:rsidRDefault="00A62784" w:rsidP="00C827AE">
            <w:pPr>
              <w:tabs>
                <w:tab w:val="left" w:pos="1042"/>
              </w:tabs>
              <w:ind w:left="682" w:firstLine="90"/>
            </w:pPr>
            <w:r>
              <w:t>b.</w:t>
            </w:r>
            <w:r>
              <w:tab/>
              <w:t>Community Assessment</w:t>
            </w:r>
          </w:p>
          <w:p w:rsidR="00A62784" w:rsidRDefault="00A62784" w:rsidP="00C827AE">
            <w:pPr>
              <w:tabs>
                <w:tab w:val="left" w:pos="1042"/>
              </w:tabs>
              <w:ind w:left="682" w:firstLine="90"/>
            </w:pPr>
            <w:r>
              <w:t>c.</w:t>
            </w:r>
            <w:r>
              <w:tab/>
              <w:t xml:space="preserve">Erie County Health Assessment </w:t>
            </w:r>
          </w:p>
          <w:p w:rsidR="00A62784" w:rsidRDefault="00A62784" w:rsidP="002478EE"/>
        </w:tc>
        <w:tc>
          <w:tcPr>
            <w:tcW w:w="5200" w:type="dxa"/>
            <w:gridSpan w:val="2"/>
          </w:tcPr>
          <w:p w:rsidR="00A62784" w:rsidRDefault="00A62784" w:rsidP="002478EE">
            <w:pPr>
              <w:tabs>
                <w:tab w:val="left" w:pos="702"/>
              </w:tabs>
            </w:pPr>
            <w:r>
              <w:t xml:space="preserve">Read: </w:t>
            </w:r>
            <w:r>
              <w:tab/>
              <w:t>Potter et al.</w:t>
            </w:r>
          </w:p>
          <w:p w:rsidR="00A62784" w:rsidRDefault="00A62784" w:rsidP="002478EE">
            <w:r>
              <w:tab/>
            </w:r>
            <w:r>
              <w:tab/>
              <w:t xml:space="preserve">Ch. 2 </w:t>
            </w:r>
          </w:p>
          <w:p w:rsidR="00A62784" w:rsidRDefault="00A62784" w:rsidP="002478EE">
            <w:r>
              <w:tab/>
            </w:r>
            <w:r>
              <w:tab/>
            </w:r>
            <w:r w:rsidRPr="000A2B9B">
              <w:t>Ch. 4</w:t>
            </w:r>
            <w:r>
              <w:t xml:space="preserve"> (pg. 51-56)</w:t>
            </w:r>
          </w:p>
          <w:p w:rsidR="00A62784" w:rsidRDefault="00A62784" w:rsidP="002478EE"/>
          <w:p w:rsidR="00A62784" w:rsidRDefault="00A62784" w:rsidP="002478EE">
            <w:r>
              <w:t>In class activity</w:t>
            </w:r>
          </w:p>
          <w:p w:rsidR="00A62784" w:rsidRPr="002478EE" w:rsidRDefault="00A62784" w:rsidP="00E67B98">
            <w:pPr>
              <w:pStyle w:val="ListParagraph"/>
              <w:numPr>
                <w:ilvl w:val="0"/>
                <w:numId w:val="40"/>
              </w:numPr>
              <w:rPr>
                <w:rFonts w:ascii="Times New Roman" w:hAnsi="Times New Roman"/>
                <w:sz w:val="20"/>
                <w:szCs w:val="20"/>
              </w:rPr>
            </w:pPr>
            <w:r w:rsidRPr="002478EE">
              <w:rPr>
                <w:rFonts w:ascii="Times New Roman" w:hAnsi="Times New Roman"/>
                <w:sz w:val="20"/>
                <w:szCs w:val="20"/>
              </w:rPr>
              <w:t>Community Wellness Case Study</w:t>
            </w:r>
          </w:p>
        </w:tc>
      </w:tr>
      <w:tr w:rsidR="00A62784" w:rsidTr="00FA0994">
        <w:tc>
          <w:tcPr>
            <w:tcW w:w="879" w:type="dxa"/>
            <w:vMerge/>
          </w:tcPr>
          <w:p w:rsidR="00A62784" w:rsidRDefault="00A62784"/>
        </w:tc>
        <w:tc>
          <w:tcPr>
            <w:tcW w:w="3479" w:type="dxa"/>
            <w:gridSpan w:val="2"/>
          </w:tcPr>
          <w:p w:rsidR="00A62784" w:rsidRDefault="00A62784" w:rsidP="002478EE">
            <w:r>
              <w:t>Compare the different settings in which healthcare is provided. (1)*</w:t>
            </w:r>
          </w:p>
          <w:p w:rsidR="00A62784" w:rsidRDefault="00A62784" w:rsidP="002478EE"/>
          <w:p w:rsidR="00A62784" w:rsidRDefault="00A62784" w:rsidP="002478EE">
            <w:r>
              <w:t>Compare the roles of members of healthcare teams. (1,2,3,4,5,6,7,8)*</w:t>
            </w:r>
          </w:p>
          <w:p w:rsidR="00A62784" w:rsidRDefault="00A62784" w:rsidP="002478EE"/>
          <w:p w:rsidR="00A62784" w:rsidRDefault="00A62784" w:rsidP="002478EE">
            <w:r>
              <w:t>Identify trends and issues affecting healthcare. (1,2,4,7)*</w:t>
            </w:r>
          </w:p>
        </w:tc>
        <w:tc>
          <w:tcPr>
            <w:tcW w:w="5040" w:type="dxa"/>
            <w:gridSpan w:val="2"/>
          </w:tcPr>
          <w:p w:rsidR="00A62784" w:rsidRDefault="00A62784" w:rsidP="00E67B98">
            <w:pPr>
              <w:numPr>
                <w:ilvl w:val="0"/>
                <w:numId w:val="27"/>
              </w:numPr>
              <w:ind w:left="342" w:hanging="342"/>
              <w:jc w:val="both"/>
            </w:pPr>
            <w:r>
              <w:t>Health Care Delivery System</w:t>
            </w:r>
          </w:p>
          <w:p w:rsidR="00A62784" w:rsidRDefault="00A62784" w:rsidP="00E67B98">
            <w:pPr>
              <w:numPr>
                <w:ilvl w:val="0"/>
                <w:numId w:val="35"/>
              </w:numPr>
              <w:jc w:val="both"/>
            </w:pPr>
            <w:r>
              <w:t>Levels of health care</w:t>
            </w:r>
          </w:p>
          <w:p w:rsidR="00A62784" w:rsidRDefault="00A62784" w:rsidP="00483F9E">
            <w:pPr>
              <w:tabs>
                <w:tab w:val="left" w:pos="1042"/>
              </w:tabs>
              <w:ind w:left="702" w:firstLine="70"/>
              <w:jc w:val="both"/>
            </w:pPr>
            <w:r>
              <w:t>a.</w:t>
            </w:r>
            <w:r>
              <w:tab/>
              <w:t>Preventative and primary care</w:t>
            </w:r>
          </w:p>
          <w:p w:rsidR="00A62784" w:rsidRDefault="00A62784" w:rsidP="00483F9E">
            <w:pPr>
              <w:tabs>
                <w:tab w:val="left" w:pos="1042"/>
              </w:tabs>
              <w:ind w:left="702" w:firstLine="70"/>
              <w:jc w:val="both"/>
            </w:pPr>
            <w:r>
              <w:t>b.</w:t>
            </w:r>
            <w:r>
              <w:tab/>
              <w:t>Secondary and tertiary care</w:t>
            </w:r>
          </w:p>
          <w:p w:rsidR="00A62784" w:rsidRDefault="00A62784" w:rsidP="00483F9E">
            <w:pPr>
              <w:tabs>
                <w:tab w:val="left" w:pos="1042"/>
              </w:tabs>
              <w:ind w:left="702" w:firstLine="70"/>
              <w:jc w:val="both"/>
            </w:pPr>
            <w:r>
              <w:t>c.</w:t>
            </w:r>
            <w:r>
              <w:tab/>
              <w:t>Restorative care</w:t>
            </w:r>
          </w:p>
          <w:p w:rsidR="00A62784" w:rsidRDefault="00A62784" w:rsidP="00483F9E">
            <w:pPr>
              <w:tabs>
                <w:tab w:val="left" w:pos="1042"/>
              </w:tabs>
              <w:ind w:left="702" w:firstLine="70"/>
              <w:jc w:val="both"/>
            </w:pPr>
            <w:r>
              <w:t>d.</w:t>
            </w:r>
            <w:r>
              <w:tab/>
              <w:t>Continuing care</w:t>
            </w:r>
          </w:p>
          <w:p w:rsidR="00A62784" w:rsidRDefault="00A62784" w:rsidP="00E67B98">
            <w:pPr>
              <w:numPr>
                <w:ilvl w:val="0"/>
                <w:numId w:val="35"/>
              </w:numPr>
              <w:jc w:val="both"/>
            </w:pPr>
            <w:r>
              <w:t>Healthcare costs and quality</w:t>
            </w:r>
          </w:p>
          <w:p w:rsidR="00A62784" w:rsidRDefault="00A62784" w:rsidP="00483F9E">
            <w:pPr>
              <w:tabs>
                <w:tab w:val="left" w:pos="1042"/>
              </w:tabs>
              <w:ind w:left="702" w:firstLine="70"/>
              <w:jc w:val="both"/>
            </w:pPr>
            <w:r>
              <w:t>a.</w:t>
            </w:r>
            <w:r>
              <w:tab/>
              <w:t>Patient satisfaction</w:t>
            </w:r>
          </w:p>
          <w:p w:rsidR="00A62784" w:rsidRDefault="00A62784" w:rsidP="00E67B98">
            <w:pPr>
              <w:numPr>
                <w:ilvl w:val="0"/>
                <w:numId w:val="35"/>
              </w:numPr>
              <w:jc w:val="both"/>
            </w:pPr>
            <w:r>
              <w:t>Issues in healthcare delivery</w:t>
            </w:r>
          </w:p>
          <w:p w:rsidR="00A62784" w:rsidRDefault="00A62784" w:rsidP="00483F9E">
            <w:pPr>
              <w:tabs>
                <w:tab w:val="left" w:pos="1042"/>
              </w:tabs>
              <w:ind w:left="702" w:firstLine="70"/>
              <w:jc w:val="both"/>
            </w:pPr>
            <w:r>
              <w:t>a.</w:t>
            </w:r>
            <w:r>
              <w:tab/>
              <w:t>Nursing shortage</w:t>
            </w:r>
          </w:p>
          <w:p w:rsidR="00A62784" w:rsidRDefault="00A62784" w:rsidP="00483F9E">
            <w:pPr>
              <w:tabs>
                <w:tab w:val="left" w:pos="1042"/>
              </w:tabs>
              <w:ind w:left="702" w:firstLine="70"/>
              <w:jc w:val="both"/>
            </w:pPr>
            <w:r>
              <w:t>b.</w:t>
            </w:r>
            <w:r>
              <w:tab/>
              <w:t>Patient-centered care</w:t>
            </w:r>
          </w:p>
          <w:p w:rsidR="00A62784" w:rsidRDefault="00A62784" w:rsidP="00483F9E">
            <w:pPr>
              <w:tabs>
                <w:tab w:val="left" w:pos="1042"/>
              </w:tabs>
              <w:ind w:left="702" w:firstLine="70"/>
              <w:jc w:val="both"/>
            </w:pPr>
            <w:r>
              <w:t>c.</w:t>
            </w:r>
            <w:r>
              <w:tab/>
              <w:t>Technology</w:t>
            </w:r>
          </w:p>
          <w:p w:rsidR="00A62784" w:rsidRDefault="00A62784" w:rsidP="00483F9E">
            <w:pPr>
              <w:tabs>
                <w:tab w:val="left" w:pos="1042"/>
              </w:tabs>
              <w:ind w:left="702" w:firstLine="70"/>
              <w:jc w:val="both"/>
            </w:pPr>
            <w:r>
              <w:lastRenderedPageBreak/>
              <w:t>d.</w:t>
            </w:r>
            <w:r>
              <w:tab/>
              <w:t>Health care disparities</w:t>
            </w:r>
          </w:p>
          <w:p w:rsidR="00A62784" w:rsidRDefault="00A62784" w:rsidP="00483F9E">
            <w:pPr>
              <w:tabs>
                <w:tab w:val="left" w:pos="1042"/>
              </w:tabs>
              <w:ind w:left="702" w:firstLine="70"/>
              <w:jc w:val="both"/>
            </w:pPr>
            <w:r>
              <w:t>e.</w:t>
            </w:r>
            <w:r>
              <w:tab/>
              <w:t>Social determinants of health</w:t>
            </w:r>
          </w:p>
          <w:p w:rsidR="00A62784" w:rsidRDefault="00A62784" w:rsidP="00E67B98">
            <w:pPr>
              <w:pStyle w:val="ListParagraph"/>
              <w:numPr>
                <w:ilvl w:val="0"/>
                <w:numId w:val="35"/>
              </w:numPr>
              <w:spacing w:after="0" w:line="240" w:lineRule="auto"/>
              <w:ind w:left="706"/>
              <w:rPr>
                <w:rFonts w:ascii="Times New Roman" w:hAnsi="Times New Roman"/>
                <w:sz w:val="20"/>
                <w:szCs w:val="20"/>
              </w:rPr>
            </w:pPr>
            <w:r>
              <w:rPr>
                <w:rFonts w:ascii="Times New Roman" w:hAnsi="Times New Roman"/>
                <w:sz w:val="20"/>
                <w:szCs w:val="20"/>
              </w:rPr>
              <w:t>Introduction to Core Measures</w:t>
            </w:r>
          </w:p>
          <w:p w:rsidR="00A62784" w:rsidRDefault="00A62784" w:rsidP="00E67B98">
            <w:pPr>
              <w:pStyle w:val="ListParagraph"/>
              <w:numPr>
                <w:ilvl w:val="0"/>
                <w:numId w:val="35"/>
              </w:numPr>
              <w:spacing w:after="0" w:line="240" w:lineRule="auto"/>
              <w:ind w:left="706"/>
              <w:rPr>
                <w:rFonts w:ascii="Times New Roman" w:hAnsi="Times New Roman"/>
                <w:sz w:val="20"/>
                <w:szCs w:val="20"/>
              </w:rPr>
            </w:pPr>
            <w:r>
              <w:rPr>
                <w:rFonts w:ascii="Times New Roman" w:hAnsi="Times New Roman"/>
                <w:sz w:val="20"/>
                <w:szCs w:val="20"/>
              </w:rPr>
              <w:t>Value based purchasing</w:t>
            </w:r>
          </w:p>
          <w:p w:rsidR="00A62784" w:rsidRPr="002478EE" w:rsidRDefault="00A62784" w:rsidP="006576E8">
            <w:pPr>
              <w:pStyle w:val="ListParagraph"/>
              <w:spacing w:after="0" w:line="240" w:lineRule="auto"/>
              <w:ind w:left="706"/>
              <w:rPr>
                <w:rFonts w:ascii="Times New Roman" w:hAnsi="Times New Roman"/>
                <w:sz w:val="20"/>
                <w:szCs w:val="20"/>
              </w:rPr>
            </w:pPr>
          </w:p>
        </w:tc>
        <w:tc>
          <w:tcPr>
            <w:tcW w:w="5200" w:type="dxa"/>
            <w:gridSpan w:val="2"/>
          </w:tcPr>
          <w:p w:rsidR="00A62784" w:rsidRDefault="00A62784" w:rsidP="00B868D4">
            <w:r>
              <w:lastRenderedPageBreak/>
              <w:t>Read:</w:t>
            </w:r>
            <w:r>
              <w:tab/>
              <w:t>Potter et al.</w:t>
            </w:r>
          </w:p>
          <w:p w:rsidR="00A62784" w:rsidRDefault="00A62784" w:rsidP="00B868D4">
            <w:r>
              <w:tab/>
            </w:r>
            <w:r>
              <w:tab/>
              <w:t>Ch. 3</w:t>
            </w:r>
          </w:p>
          <w:p w:rsidR="00A62784" w:rsidRDefault="00A62784" w:rsidP="00B868D4"/>
          <w:p w:rsidR="00A62784" w:rsidRDefault="00A62784" w:rsidP="00B868D4">
            <w:r>
              <w:t>In class activity</w:t>
            </w:r>
          </w:p>
          <w:p w:rsidR="00A62784" w:rsidRPr="00B868D4" w:rsidRDefault="00A62784" w:rsidP="00E67B98">
            <w:pPr>
              <w:pStyle w:val="ListParagraph"/>
              <w:numPr>
                <w:ilvl w:val="0"/>
                <w:numId w:val="40"/>
              </w:numPr>
              <w:spacing w:after="0" w:line="240" w:lineRule="auto"/>
              <w:rPr>
                <w:rFonts w:ascii="Times New Roman" w:hAnsi="Times New Roman"/>
                <w:sz w:val="20"/>
                <w:szCs w:val="20"/>
              </w:rPr>
            </w:pPr>
            <w:r>
              <w:rPr>
                <w:rFonts w:ascii="Times New Roman" w:hAnsi="Times New Roman"/>
                <w:sz w:val="20"/>
                <w:szCs w:val="20"/>
              </w:rPr>
              <w:t>Social Determinants of Health</w:t>
            </w:r>
          </w:p>
        </w:tc>
      </w:tr>
      <w:tr w:rsidR="00A62784" w:rsidTr="00FA0994">
        <w:tc>
          <w:tcPr>
            <w:tcW w:w="879" w:type="dxa"/>
            <w:vMerge w:val="restart"/>
          </w:tcPr>
          <w:p w:rsidR="00A62784" w:rsidRDefault="00A62784"/>
        </w:tc>
        <w:tc>
          <w:tcPr>
            <w:tcW w:w="3479" w:type="dxa"/>
            <w:gridSpan w:val="2"/>
          </w:tcPr>
          <w:p w:rsidR="00A62784" w:rsidRDefault="00A62784" w:rsidP="00B868D4">
            <w:r>
              <w:t>Discuss the relationship between informatics and quality healthcare. (3,4)*</w:t>
            </w:r>
          </w:p>
          <w:p w:rsidR="00A62784" w:rsidRDefault="00A62784" w:rsidP="00B868D4"/>
          <w:p w:rsidR="00A62784" w:rsidRDefault="00A62784" w:rsidP="00B868D4">
            <w:r>
              <w:t xml:space="preserve">Demonstrate correct documentation in Meditech 6.1 and </w:t>
            </w:r>
            <w:r w:rsidR="003802D2">
              <w:t>M</w:t>
            </w:r>
            <w:r>
              <w:t>ar. (4)*</w:t>
            </w:r>
          </w:p>
          <w:p w:rsidR="00A62784" w:rsidRDefault="00A62784" w:rsidP="00B868D4"/>
          <w:p w:rsidR="00A62784" w:rsidRDefault="00A62784" w:rsidP="00B868D4">
            <w:r>
              <w:t>Demonstrate how to access patient education material on FRMC intranet (4)*</w:t>
            </w:r>
          </w:p>
          <w:p w:rsidR="00A62784" w:rsidRDefault="00A62784" w:rsidP="00B868D4"/>
          <w:p w:rsidR="00A62784" w:rsidRDefault="00A62784" w:rsidP="00B868D4"/>
          <w:p w:rsidR="00A62784" w:rsidRDefault="00A62784" w:rsidP="00B868D4"/>
        </w:tc>
        <w:tc>
          <w:tcPr>
            <w:tcW w:w="5040" w:type="dxa"/>
            <w:gridSpan w:val="2"/>
          </w:tcPr>
          <w:p w:rsidR="00A62784" w:rsidRPr="0081055D" w:rsidRDefault="00A62784" w:rsidP="00E67B98">
            <w:pPr>
              <w:numPr>
                <w:ilvl w:val="0"/>
                <w:numId w:val="27"/>
              </w:numPr>
              <w:ind w:left="342" w:hanging="342"/>
            </w:pPr>
            <w:r>
              <w:t>Informatics and Documentation</w:t>
            </w:r>
          </w:p>
          <w:p w:rsidR="00A62784" w:rsidRPr="0081055D" w:rsidRDefault="00A62784" w:rsidP="00B868D4">
            <w:pPr>
              <w:numPr>
                <w:ilvl w:val="0"/>
                <w:numId w:val="1"/>
              </w:numPr>
              <w:tabs>
                <w:tab w:val="clear" w:pos="870"/>
                <w:tab w:val="num" w:pos="702"/>
              </w:tabs>
              <w:ind w:hanging="528"/>
            </w:pPr>
            <w:r>
              <w:t>Health Informatics</w:t>
            </w:r>
          </w:p>
          <w:p w:rsidR="00A62784" w:rsidRDefault="00A62784" w:rsidP="00B868D4">
            <w:pPr>
              <w:numPr>
                <w:ilvl w:val="0"/>
                <w:numId w:val="1"/>
              </w:numPr>
              <w:tabs>
                <w:tab w:val="clear" w:pos="870"/>
                <w:tab w:val="num" w:pos="702"/>
              </w:tabs>
              <w:ind w:hanging="528"/>
            </w:pPr>
            <w:r>
              <w:t>Privacy, confidentiality and security</w:t>
            </w:r>
          </w:p>
          <w:p w:rsidR="00A62784" w:rsidRDefault="00A62784" w:rsidP="00B868D4">
            <w:pPr>
              <w:numPr>
                <w:ilvl w:val="0"/>
                <w:numId w:val="1"/>
              </w:numPr>
              <w:tabs>
                <w:tab w:val="clear" w:pos="870"/>
                <w:tab w:val="num" w:pos="702"/>
              </w:tabs>
              <w:ind w:hanging="528"/>
            </w:pPr>
            <w:r>
              <w:t>Micromedex and Uptodate</w:t>
            </w:r>
          </w:p>
          <w:p w:rsidR="00A62784" w:rsidRDefault="00A62784" w:rsidP="00B868D4">
            <w:pPr>
              <w:numPr>
                <w:ilvl w:val="0"/>
                <w:numId w:val="1"/>
              </w:numPr>
              <w:tabs>
                <w:tab w:val="clear" w:pos="870"/>
                <w:tab w:val="num" w:pos="702"/>
              </w:tabs>
              <w:ind w:hanging="528"/>
            </w:pPr>
            <w:r>
              <w:t>Interprofessional communication</w:t>
            </w:r>
          </w:p>
          <w:p w:rsidR="00A62784" w:rsidRDefault="00A62784" w:rsidP="00B868D4">
            <w:pPr>
              <w:numPr>
                <w:ilvl w:val="0"/>
                <w:numId w:val="1"/>
              </w:numPr>
              <w:tabs>
                <w:tab w:val="clear" w:pos="870"/>
                <w:tab w:val="num" w:pos="702"/>
              </w:tabs>
              <w:ind w:hanging="528"/>
            </w:pPr>
            <w:r>
              <w:t>Purposes of records</w:t>
            </w:r>
          </w:p>
          <w:p w:rsidR="00A62784" w:rsidRDefault="00A62784" w:rsidP="00B868D4">
            <w:pPr>
              <w:numPr>
                <w:ilvl w:val="0"/>
                <w:numId w:val="1"/>
              </w:numPr>
              <w:tabs>
                <w:tab w:val="clear" w:pos="870"/>
                <w:tab w:val="num" w:pos="702"/>
              </w:tabs>
              <w:ind w:hanging="528"/>
            </w:pPr>
            <w:r>
              <w:t>Guidelines for quality documentation</w:t>
            </w:r>
          </w:p>
          <w:p w:rsidR="00A62784" w:rsidRDefault="00A62784" w:rsidP="00B868D4">
            <w:pPr>
              <w:numPr>
                <w:ilvl w:val="0"/>
                <w:numId w:val="1"/>
              </w:numPr>
              <w:tabs>
                <w:tab w:val="clear" w:pos="870"/>
                <w:tab w:val="num" w:pos="702"/>
              </w:tabs>
              <w:ind w:hanging="528"/>
            </w:pPr>
            <w:r>
              <w:t>Methods of documentation</w:t>
            </w:r>
          </w:p>
          <w:p w:rsidR="00A62784" w:rsidRDefault="00A62784" w:rsidP="00B868D4">
            <w:pPr>
              <w:numPr>
                <w:ilvl w:val="0"/>
                <w:numId w:val="1"/>
              </w:numPr>
              <w:tabs>
                <w:tab w:val="clear" w:pos="870"/>
                <w:tab w:val="num" w:pos="702"/>
              </w:tabs>
              <w:ind w:hanging="528"/>
            </w:pPr>
            <w:r>
              <w:t>Reporting</w:t>
            </w:r>
          </w:p>
          <w:p w:rsidR="00A62784" w:rsidRDefault="00A62784" w:rsidP="00E242E4">
            <w:pPr>
              <w:tabs>
                <w:tab w:val="left" w:pos="1132"/>
              </w:tabs>
              <w:ind w:left="870"/>
            </w:pPr>
            <w:r>
              <w:t>a.</w:t>
            </w:r>
            <w:r>
              <w:tab/>
              <w:t>Hand-off report</w:t>
            </w:r>
          </w:p>
          <w:p w:rsidR="00A62784" w:rsidRDefault="00A62784" w:rsidP="00E242E4">
            <w:pPr>
              <w:tabs>
                <w:tab w:val="left" w:pos="1132"/>
              </w:tabs>
              <w:ind w:left="870"/>
            </w:pPr>
            <w:r>
              <w:t>b.</w:t>
            </w:r>
            <w:r>
              <w:tab/>
              <w:t>Change-of-shift report</w:t>
            </w:r>
          </w:p>
          <w:p w:rsidR="00A62784" w:rsidRDefault="00A62784" w:rsidP="00E242E4">
            <w:pPr>
              <w:tabs>
                <w:tab w:val="left" w:pos="1132"/>
              </w:tabs>
              <w:ind w:left="870"/>
            </w:pPr>
            <w:r>
              <w:t>c.</w:t>
            </w:r>
            <w:r>
              <w:tab/>
              <w:t>Transfer report</w:t>
            </w:r>
          </w:p>
          <w:p w:rsidR="00A62784" w:rsidRDefault="00A62784" w:rsidP="00E242E4">
            <w:pPr>
              <w:tabs>
                <w:tab w:val="left" w:pos="1132"/>
              </w:tabs>
              <w:ind w:left="870"/>
            </w:pPr>
            <w:r>
              <w:t>d.</w:t>
            </w:r>
            <w:r>
              <w:tab/>
              <w:t>Incident report</w:t>
            </w:r>
          </w:p>
          <w:p w:rsidR="00A62784" w:rsidRDefault="00A62784" w:rsidP="003F65F0">
            <w:pPr>
              <w:tabs>
                <w:tab w:val="left" w:pos="682"/>
              </w:tabs>
              <w:ind w:firstLine="322"/>
            </w:pPr>
            <w:r>
              <w:t>9.</w:t>
            </w:r>
            <w:r>
              <w:tab/>
              <w:t>Telephone Orders and verbal orders</w:t>
            </w:r>
            <w:r>
              <w:tab/>
            </w:r>
          </w:p>
          <w:p w:rsidR="00A62784" w:rsidRDefault="00A62784" w:rsidP="00B868D4"/>
        </w:tc>
        <w:tc>
          <w:tcPr>
            <w:tcW w:w="5200" w:type="dxa"/>
            <w:gridSpan w:val="2"/>
          </w:tcPr>
          <w:p w:rsidR="00A62784" w:rsidRPr="00302722" w:rsidRDefault="00A62784" w:rsidP="00B868D4">
            <w:pPr>
              <w:pStyle w:val="BodyText"/>
              <w:rPr>
                <w:sz w:val="20"/>
              </w:rPr>
            </w:pPr>
            <w:r w:rsidRPr="00302722">
              <w:rPr>
                <w:sz w:val="20"/>
              </w:rPr>
              <w:t>Read:</w:t>
            </w:r>
            <w:r w:rsidRPr="00302722">
              <w:rPr>
                <w:sz w:val="20"/>
              </w:rPr>
              <w:tab/>
            </w:r>
            <w:r w:rsidRPr="0038337A">
              <w:rPr>
                <w:sz w:val="20"/>
              </w:rPr>
              <w:t xml:space="preserve">Potter </w:t>
            </w:r>
            <w:r>
              <w:rPr>
                <w:sz w:val="20"/>
              </w:rPr>
              <w:t>et al.</w:t>
            </w:r>
          </w:p>
          <w:p w:rsidR="00A62784" w:rsidRDefault="00A62784" w:rsidP="00B868D4">
            <w:pPr>
              <w:pStyle w:val="BodyText"/>
              <w:rPr>
                <w:sz w:val="20"/>
              </w:rPr>
            </w:pPr>
            <w:r>
              <w:rPr>
                <w:sz w:val="20"/>
              </w:rPr>
              <w:tab/>
            </w:r>
            <w:r>
              <w:rPr>
                <w:sz w:val="20"/>
              </w:rPr>
              <w:tab/>
              <w:t>Ch.</w:t>
            </w:r>
            <w:r w:rsidRPr="00302722">
              <w:rPr>
                <w:sz w:val="20"/>
              </w:rPr>
              <w:t xml:space="preserve"> </w:t>
            </w:r>
            <w:r>
              <w:rPr>
                <w:sz w:val="20"/>
              </w:rPr>
              <w:t>10</w:t>
            </w:r>
          </w:p>
          <w:p w:rsidR="00A62784" w:rsidRPr="00E242E4" w:rsidRDefault="00A62784" w:rsidP="00B868D4">
            <w:pPr>
              <w:pStyle w:val="BodyText"/>
              <w:rPr>
                <w:sz w:val="20"/>
              </w:rPr>
            </w:pPr>
            <w:r w:rsidRPr="00E242E4">
              <w:rPr>
                <w:sz w:val="20"/>
              </w:rPr>
              <w:t>Handout:</w:t>
            </w:r>
          </w:p>
          <w:p w:rsidR="00A62784" w:rsidRPr="00E242E4" w:rsidRDefault="00A62784" w:rsidP="00E67B98">
            <w:pPr>
              <w:pStyle w:val="BodyText"/>
              <w:numPr>
                <w:ilvl w:val="0"/>
                <w:numId w:val="40"/>
              </w:numPr>
              <w:rPr>
                <w:sz w:val="20"/>
              </w:rPr>
            </w:pPr>
            <w:r w:rsidRPr="00E242E4">
              <w:rPr>
                <w:sz w:val="20"/>
              </w:rPr>
              <w:t>FRMC “Do Not Use” List</w:t>
            </w:r>
          </w:p>
          <w:p w:rsidR="00A62784" w:rsidRPr="00E07EB8" w:rsidRDefault="00A62784" w:rsidP="00B868D4">
            <w:pPr>
              <w:pStyle w:val="BodyText"/>
              <w:rPr>
                <w:sz w:val="20"/>
              </w:rPr>
            </w:pPr>
            <w:r w:rsidRPr="00E07EB8">
              <w:rPr>
                <w:sz w:val="20"/>
              </w:rPr>
              <w:t>In class activity</w:t>
            </w:r>
          </w:p>
          <w:p w:rsidR="00A62784" w:rsidRDefault="00A62784" w:rsidP="00E67B98">
            <w:pPr>
              <w:pStyle w:val="BodyText"/>
              <w:numPr>
                <w:ilvl w:val="0"/>
                <w:numId w:val="39"/>
              </w:numPr>
              <w:rPr>
                <w:sz w:val="20"/>
              </w:rPr>
            </w:pPr>
            <w:r>
              <w:rPr>
                <w:sz w:val="20"/>
              </w:rPr>
              <w:t>Critiquing of narrative notes</w:t>
            </w:r>
          </w:p>
          <w:p w:rsidR="00A62784" w:rsidRPr="00E07EB8" w:rsidRDefault="00A62784" w:rsidP="00E67B98">
            <w:pPr>
              <w:pStyle w:val="BodyText"/>
              <w:numPr>
                <w:ilvl w:val="0"/>
                <w:numId w:val="39"/>
              </w:numPr>
              <w:rPr>
                <w:sz w:val="20"/>
              </w:rPr>
            </w:pPr>
            <w:r>
              <w:rPr>
                <w:sz w:val="20"/>
              </w:rPr>
              <w:t xml:space="preserve">Navigating </w:t>
            </w:r>
            <w:r w:rsidRPr="00E07EB8">
              <w:rPr>
                <w:sz w:val="20"/>
              </w:rPr>
              <w:t>FRMC Intranet</w:t>
            </w:r>
          </w:p>
          <w:p w:rsidR="00A62784" w:rsidRDefault="00A62784" w:rsidP="00B868D4"/>
        </w:tc>
      </w:tr>
      <w:tr w:rsidR="00A62784" w:rsidTr="00FA0994">
        <w:tc>
          <w:tcPr>
            <w:tcW w:w="879" w:type="dxa"/>
            <w:vMerge/>
          </w:tcPr>
          <w:p w:rsidR="00A62784" w:rsidRDefault="00A62784"/>
        </w:tc>
        <w:tc>
          <w:tcPr>
            <w:tcW w:w="3479" w:type="dxa"/>
            <w:gridSpan w:val="2"/>
          </w:tcPr>
          <w:p w:rsidR="00A62784" w:rsidRDefault="00A62784">
            <w:r>
              <w:t>Compare and contrast patient interaction that displays caring versus non-caring. (1,3)*</w:t>
            </w:r>
          </w:p>
        </w:tc>
        <w:tc>
          <w:tcPr>
            <w:tcW w:w="5040" w:type="dxa"/>
            <w:gridSpan w:val="2"/>
          </w:tcPr>
          <w:p w:rsidR="00A62784" w:rsidRPr="00B279F7" w:rsidRDefault="00A62784" w:rsidP="00E67B98">
            <w:pPr>
              <w:numPr>
                <w:ilvl w:val="0"/>
                <w:numId w:val="27"/>
              </w:numPr>
              <w:ind w:left="342" w:hanging="342"/>
            </w:pPr>
            <w:r w:rsidRPr="00B279F7">
              <w:t xml:space="preserve">Caring </w:t>
            </w:r>
          </w:p>
          <w:p w:rsidR="00A62784" w:rsidRDefault="00A62784" w:rsidP="00E67B98">
            <w:pPr>
              <w:pStyle w:val="ListParagraph"/>
              <w:numPr>
                <w:ilvl w:val="0"/>
                <w:numId w:val="48"/>
              </w:numPr>
              <w:spacing w:after="0" w:line="240" w:lineRule="auto"/>
              <w:rPr>
                <w:rFonts w:ascii="Times New Roman" w:hAnsi="Times New Roman"/>
                <w:sz w:val="20"/>
                <w:szCs w:val="20"/>
              </w:rPr>
            </w:pPr>
            <w:r w:rsidRPr="00B279F7">
              <w:rPr>
                <w:rFonts w:ascii="Times New Roman" w:hAnsi="Times New Roman"/>
                <w:sz w:val="20"/>
                <w:szCs w:val="20"/>
              </w:rPr>
              <w:t>Theoretical views on caring</w:t>
            </w:r>
          </w:p>
          <w:p w:rsidR="00A62784" w:rsidRDefault="00A62784" w:rsidP="00E67B98">
            <w:pPr>
              <w:pStyle w:val="ListParagraph"/>
              <w:numPr>
                <w:ilvl w:val="0"/>
                <w:numId w:val="48"/>
              </w:numPr>
              <w:spacing w:after="0" w:line="240" w:lineRule="auto"/>
              <w:rPr>
                <w:rFonts w:ascii="Times New Roman" w:hAnsi="Times New Roman"/>
                <w:sz w:val="20"/>
                <w:szCs w:val="20"/>
              </w:rPr>
            </w:pPr>
            <w:r>
              <w:rPr>
                <w:rFonts w:ascii="Times New Roman" w:hAnsi="Times New Roman"/>
                <w:sz w:val="20"/>
                <w:szCs w:val="20"/>
              </w:rPr>
              <w:t>Patient satisfaction</w:t>
            </w:r>
          </w:p>
          <w:p w:rsidR="00A62784" w:rsidRDefault="00A62784" w:rsidP="00E67B98">
            <w:pPr>
              <w:pStyle w:val="ListParagraph"/>
              <w:numPr>
                <w:ilvl w:val="0"/>
                <w:numId w:val="55"/>
              </w:numPr>
              <w:spacing w:after="0" w:line="240" w:lineRule="auto"/>
              <w:ind w:hanging="200"/>
              <w:rPr>
                <w:rFonts w:ascii="Times New Roman" w:hAnsi="Times New Roman"/>
                <w:sz w:val="20"/>
                <w:szCs w:val="20"/>
              </w:rPr>
            </w:pPr>
            <w:r>
              <w:rPr>
                <w:rFonts w:ascii="Times New Roman" w:hAnsi="Times New Roman"/>
                <w:sz w:val="20"/>
                <w:szCs w:val="20"/>
              </w:rPr>
              <w:t>Caring assessment tool</w:t>
            </w:r>
          </w:p>
          <w:p w:rsidR="00A62784" w:rsidRDefault="00A62784" w:rsidP="00E67B98">
            <w:pPr>
              <w:pStyle w:val="ListParagraph"/>
              <w:numPr>
                <w:ilvl w:val="0"/>
                <w:numId w:val="48"/>
              </w:numPr>
              <w:spacing w:after="0" w:line="240" w:lineRule="auto"/>
              <w:rPr>
                <w:rFonts w:ascii="Times New Roman" w:hAnsi="Times New Roman"/>
                <w:sz w:val="20"/>
                <w:szCs w:val="20"/>
              </w:rPr>
            </w:pPr>
            <w:r>
              <w:rPr>
                <w:rFonts w:ascii="Times New Roman" w:hAnsi="Times New Roman"/>
                <w:sz w:val="20"/>
                <w:szCs w:val="20"/>
              </w:rPr>
              <w:t>Caring in nursing practice</w:t>
            </w:r>
          </w:p>
          <w:p w:rsidR="00A62784" w:rsidRDefault="00A62784" w:rsidP="00B868D4"/>
        </w:tc>
        <w:tc>
          <w:tcPr>
            <w:tcW w:w="5200" w:type="dxa"/>
            <w:gridSpan w:val="2"/>
          </w:tcPr>
          <w:p w:rsidR="00A62784" w:rsidRPr="00B279F7" w:rsidRDefault="00A62784" w:rsidP="00B868D4">
            <w:pPr>
              <w:pStyle w:val="BodyText"/>
              <w:rPr>
                <w:sz w:val="20"/>
              </w:rPr>
            </w:pPr>
            <w:r w:rsidRPr="00B279F7">
              <w:rPr>
                <w:sz w:val="20"/>
              </w:rPr>
              <w:t>Read: Potter et al.</w:t>
            </w:r>
          </w:p>
          <w:p w:rsidR="00A62784" w:rsidRPr="00B11388" w:rsidRDefault="00A62784" w:rsidP="00B868D4">
            <w:pPr>
              <w:pStyle w:val="BodyText"/>
              <w:rPr>
                <w:color w:val="FF0000"/>
                <w:sz w:val="20"/>
              </w:rPr>
            </w:pPr>
            <w:r>
              <w:rPr>
                <w:sz w:val="20"/>
              </w:rPr>
              <w:t xml:space="preserve">Ch. </w:t>
            </w:r>
            <w:r w:rsidRPr="000A2B9B">
              <w:rPr>
                <w:sz w:val="20"/>
              </w:rPr>
              <w:t>20</w:t>
            </w:r>
          </w:p>
          <w:p w:rsidR="00A62784" w:rsidRDefault="00A62784" w:rsidP="00B868D4">
            <w:pPr>
              <w:pStyle w:val="BodyText"/>
              <w:rPr>
                <w:sz w:val="20"/>
              </w:rPr>
            </w:pPr>
            <w:r>
              <w:rPr>
                <w:sz w:val="20"/>
              </w:rPr>
              <w:t>In class activity</w:t>
            </w:r>
          </w:p>
          <w:p w:rsidR="00A62784" w:rsidRDefault="00A62784" w:rsidP="00E67B98">
            <w:pPr>
              <w:pStyle w:val="ListParagraph"/>
              <w:numPr>
                <w:ilvl w:val="0"/>
                <w:numId w:val="40"/>
              </w:numPr>
              <w:spacing w:after="0" w:line="240" w:lineRule="auto"/>
              <w:rPr>
                <w:rFonts w:ascii="Times New Roman" w:hAnsi="Times New Roman"/>
                <w:sz w:val="20"/>
                <w:szCs w:val="20"/>
              </w:rPr>
            </w:pPr>
            <w:r w:rsidRPr="00B868D4">
              <w:rPr>
                <w:rFonts w:ascii="Times New Roman" w:hAnsi="Times New Roman"/>
                <w:sz w:val="20"/>
                <w:szCs w:val="20"/>
              </w:rPr>
              <w:t>Caring vs. Non-caring Role Playing</w:t>
            </w:r>
          </w:p>
          <w:p w:rsidR="00A62784" w:rsidRPr="00B868D4" w:rsidRDefault="00A62784" w:rsidP="00E67B98">
            <w:pPr>
              <w:pStyle w:val="ListParagraph"/>
              <w:numPr>
                <w:ilvl w:val="0"/>
                <w:numId w:val="40"/>
              </w:numPr>
              <w:spacing w:after="0" w:line="240" w:lineRule="auto"/>
              <w:rPr>
                <w:rFonts w:ascii="Times New Roman" w:hAnsi="Times New Roman"/>
                <w:sz w:val="20"/>
                <w:szCs w:val="20"/>
              </w:rPr>
            </w:pPr>
            <w:r>
              <w:rPr>
                <w:rFonts w:ascii="Times New Roman" w:hAnsi="Times New Roman"/>
                <w:sz w:val="20"/>
                <w:szCs w:val="20"/>
              </w:rPr>
              <w:t>Video: “Care, Compassion, and Communication”</w:t>
            </w:r>
          </w:p>
        </w:tc>
      </w:tr>
      <w:tr w:rsidR="00A62784" w:rsidTr="00FA0994">
        <w:tc>
          <w:tcPr>
            <w:tcW w:w="879" w:type="dxa"/>
            <w:vMerge/>
          </w:tcPr>
          <w:p w:rsidR="00A62784" w:rsidRDefault="00A62784"/>
        </w:tc>
        <w:tc>
          <w:tcPr>
            <w:tcW w:w="3479" w:type="dxa"/>
            <w:gridSpan w:val="2"/>
          </w:tcPr>
          <w:p w:rsidR="00A62784" w:rsidRDefault="00A62784" w:rsidP="00B868D4">
            <w:r>
              <w:t>Describe different types of nursing care delivery models. (2,8)*</w:t>
            </w:r>
          </w:p>
          <w:p w:rsidR="00A62784" w:rsidRDefault="00A62784" w:rsidP="00B868D4"/>
          <w:p w:rsidR="00A62784" w:rsidRDefault="00A62784" w:rsidP="008E7A7E">
            <w:r>
              <w:t>Discuss principles to follow in the appropriate delegation of patient care activities. (8)*</w:t>
            </w:r>
          </w:p>
        </w:tc>
        <w:tc>
          <w:tcPr>
            <w:tcW w:w="5040" w:type="dxa"/>
            <w:gridSpan w:val="2"/>
          </w:tcPr>
          <w:p w:rsidR="00A62784" w:rsidRPr="00B868D4" w:rsidRDefault="00A62784" w:rsidP="00E67B98">
            <w:pPr>
              <w:pStyle w:val="ListParagraph"/>
              <w:numPr>
                <w:ilvl w:val="0"/>
                <w:numId w:val="27"/>
              </w:numPr>
              <w:spacing w:after="0" w:line="240" w:lineRule="auto"/>
              <w:ind w:left="342" w:hanging="342"/>
              <w:rPr>
                <w:rFonts w:ascii="Times New Roman" w:hAnsi="Times New Roman"/>
                <w:sz w:val="20"/>
                <w:szCs w:val="20"/>
              </w:rPr>
            </w:pPr>
            <w:r w:rsidRPr="00B868D4">
              <w:rPr>
                <w:rFonts w:ascii="Times New Roman" w:hAnsi="Times New Roman"/>
                <w:sz w:val="20"/>
                <w:szCs w:val="20"/>
              </w:rPr>
              <w:t xml:space="preserve">Managing </w:t>
            </w:r>
            <w:r>
              <w:rPr>
                <w:rFonts w:ascii="Times New Roman" w:hAnsi="Times New Roman"/>
                <w:sz w:val="20"/>
                <w:szCs w:val="20"/>
              </w:rPr>
              <w:t>patient</w:t>
            </w:r>
            <w:r w:rsidRPr="00B868D4">
              <w:rPr>
                <w:rFonts w:ascii="Times New Roman" w:hAnsi="Times New Roman"/>
                <w:sz w:val="20"/>
                <w:szCs w:val="20"/>
              </w:rPr>
              <w:t xml:space="preserve"> care </w:t>
            </w:r>
          </w:p>
          <w:p w:rsidR="00A62784" w:rsidRPr="0081055D" w:rsidRDefault="00A62784" w:rsidP="00B868D4">
            <w:pPr>
              <w:numPr>
                <w:ilvl w:val="0"/>
                <w:numId w:val="2"/>
              </w:numPr>
              <w:tabs>
                <w:tab w:val="clear" w:pos="870"/>
                <w:tab w:val="num" w:pos="702"/>
              </w:tabs>
            </w:pPr>
            <w:r>
              <w:t>Nursing care delivery models</w:t>
            </w:r>
          </w:p>
          <w:p w:rsidR="00A62784" w:rsidRPr="0081055D" w:rsidRDefault="00A62784" w:rsidP="00B868D4">
            <w:pPr>
              <w:numPr>
                <w:ilvl w:val="0"/>
                <w:numId w:val="2"/>
              </w:numPr>
              <w:tabs>
                <w:tab w:val="clear" w:pos="870"/>
                <w:tab w:val="num" w:pos="702"/>
              </w:tabs>
            </w:pPr>
            <w:r>
              <w:t>Decision making</w:t>
            </w:r>
          </w:p>
          <w:p w:rsidR="00A62784" w:rsidRDefault="00A62784" w:rsidP="00B868D4">
            <w:pPr>
              <w:numPr>
                <w:ilvl w:val="0"/>
                <w:numId w:val="2"/>
              </w:numPr>
              <w:tabs>
                <w:tab w:val="clear" w:pos="870"/>
                <w:tab w:val="num" w:pos="702"/>
              </w:tabs>
            </w:pPr>
            <w:r>
              <w:t>Leadership skills for nursing students</w:t>
            </w:r>
          </w:p>
          <w:p w:rsidR="00A62784" w:rsidRDefault="00A62784" w:rsidP="00B868D4">
            <w:pPr>
              <w:ind w:left="870"/>
            </w:pPr>
            <w:r>
              <w:t>a.  priority setting</w:t>
            </w:r>
          </w:p>
          <w:p w:rsidR="00A62784" w:rsidRDefault="00A62784" w:rsidP="00B868D4">
            <w:pPr>
              <w:ind w:left="870"/>
            </w:pPr>
            <w:r>
              <w:t>b.  organizational skills</w:t>
            </w:r>
          </w:p>
          <w:p w:rsidR="00A62784" w:rsidRDefault="00A62784" w:rsidP="00B868D4">
            <w:pPr>
              <w:ind w:left="870"/>
            </w:pPr>
            <w:r>
              <w:t>c.  time management</w:t>
            </w:r>
          </w:p>
          <w:p w:rsidR="00A62784" w:rsidRDefault="00A62784" w:rsidP="00B868D4">
            <w:pPr>
              <w:ind w:left="870"/>
            </w:pPr>
            <w:r>
              <w:t>d.  team communication</w:t>
            </w:r>
          </w:p>
          <w:p w:rsidR="00A62784" w:rsidRDefault="00A62784" w:rsidP="00B868D4">
            <w:pPr>
              <w:ind w:left="870"/>
            </w:pPr>
            <w:r>
              <w:t>e.  delegation</w:t>
            </w:r>
          </w:p>
          <w:p w:rsidR="00A62784" w:rsidRDefault="00A62784" w:rsidP="00546028">
            <w:pPr>
              <w:tabs>
                <w:tab w:val="left" w:pos="1132"/>
              </w:tabs>
              <w:ind w:left="870"/>
            </w:pPr>
            <w:r>
              <w:t>f.</w:t>
            </w:r>
            <w:r>
              <w:tab/>
              <w:t>use of resources</w:t>
            </w:r>
          </w:p>
          <w:p w:rsidR="00A62784" w:rsidRDefault="00A62784" w:rsidP="00546028">
            <w:pPr>
              <w:tabs>
                <w:tab w:val="left" w:pos="1132"/>
              </w:tabs>
              <w:ind w:left="870"/>
            </w:pPr>
          </w:p>
          <w:p w:rsidR="00A62784" w:rsidRPr="00B279F7" w:rsidRDefault="00A62784" w:rsidP="00B868D4">
            <w:pPr>
              <w:tabs>
                <w:tab w:val="left" w:pos="432"/>
              </w:tabs>
              <w:ind w:left="342" w:firstLine="90"/>
            </w:pPr>
          </w:p>
        </w:tc>
        <w:tc>
          <w:tcPr>
            <w:tcW w:w="5200" w:type="dxa"/>
            <w:gridSpan w:val="2"/>
          </w:tcPr>
          <w:p w:rsidR="00A62784" w:rsidRDefault="00A62784" w:rsidP="00B868D4">
            <w:r>
              <w:t>Read:</w:t>
            </w:r>
            <w:r>
              <w:tab/>
              <w:t>Potter et al.</w:t>
            </w:r>
          </w:p>
          <w:p w:rsidR="00A62784" w:rsidRDefault="00A62784" w:rsidP="00B868D4">
            <w:r>
              <w:tab/>
            </w:r>
            <w:r>
              <w:tab/>
              <w:t>Ch. 13</w:t>
            </w:r>
          </w:p>
          <w:p w:rsidR="00A62784" w:rsidRDefault="00A62784" w:rsidP="00B868D4"/>
          <w:p w:rsidR="00A62784" w:rsidRDefault="00A62784" w:rsidP="00B868D4">
            <w:r>
              <w:t>In class activity</w:t>
            </w:r>
          </w:p>
          <w:p w:rsidR="00A62784" w:rsidRDefault="00A62784" w:rsidP="00E67B98">
            <w:pPr>
              <w:pStyle w:val="ListParagraph"/>
              <w:numPr>
                <w:ilvl w:val="0"/>
                <w:numId w:val="49"/>
              </w:numPr>
              <w:spacing w:after="0" w:line="240" w:lineRule="auto"/>
              <w:rPr>
                <w:rFonts w:ascii="Times New Roman" w:hAnsi="Times New Roman"/>
                <w:sz w:val="20"/>
                <w:szCs w:val="20"/>
              </w:rPr>
            </w:pPr>
            <w:r w:rsidRPr="001C0538">
              <w:rPr>
                <w:rFonts w:ascii="Times New Roman" w:hAnsi="Times New Roman"/>
                <w:sz w:val="20"/>
                <w:szCs w:val="20"/>
              </w:rPr>
              <w:t>Appropriate Delegation</w:t>
            </w:r>
          </w:p>
          <w:p w:rsidR="00A62784" w:rsidRDefault="00A62784" w:rsidP="00E67B98">
            <w:pPr>
              <w:pStyle w:val="ListParagraph"/>
              <w:numPr>
                <w:ilvl w:val="0"/>
                <w:numId w:val="49"/>
              </w:numPr>
              <w:spacing w:after="0" w:line="240" w:lineRule="auto"/>
              <w:rPr>
                <w:rFonts w:ascii="Times New Roman" w:hAnsi="Times New Roman"/>
                <w:sz w:val="20"/>
                <w:szCs w:val="20"/>
              </w:rPr>
            </w:pPr>
            <w:r>
              <w:rPr>
                <w:rFonts w:ascii="Times New Roman" w:hAnsi="Times New Roman"/>
                <w:sz w:val="20"/>
                <w:szCs w:val="20"/>
              </w:rPr>
              <w:t>Prioritization activity</w:t>
            </w:r>
          </w:p>
          <w:p w:rsidR="00A62784" w:rsidRPr="00B279F7" w:rsidRDefault="00A62784" w:rsidP="00B868D4">
            <w:pPr>
              <w:pStyle w:val="BodyText"/>
              <w:rPr>
                <w:sz w:val="20"/>
              </w:rPr>
            </w:pPr>
          </w:p>
        </w:tc>
      </w:tr>
      <w:tr w:rsidR="003A29E6" w:rsidTr="00FA0994">
        <w:tc>
          <w:tcPr>
            <w:tcW w:w="879" w:type="dxa"/>
          </w:tcPr>
          <w:p w:rsidR="003A29E6" w:rsidRDefault="003A29E6" w:rsidP="000515B0">
            <w:pPr>
              <w:jc w:val="center"/>
              <w:rPr>
                <w:b/>
              </w:rPr>
            </w:pPr>
            <w:r w:rsidRPr="000515B0">
              <w:rPr>
                <w:b/>
              </w:rPr>
              <w:lastRenderedPageBreak/>
              <w:t>Week</w:t>
            </w:r>
          </w:p>
          <w:p w:rsidR="003A29E6" w:rsidRPr="000515B0" w:rsidRDefault="003A29E6" w:rsidP="000515B0">
            <w:pPr>
              <w:jc w:val="center"/>
              <w:rPr>
                <w:b/>
              </w:rPr>
            </w:pPr>
            <w:r w:rsidRPr="000515B0">
              <w:rPr>
                <w:b/>
              </w:rPr>
              <w:t>2</w:t>
            </w:r>
          </w:p>
        </w:tc>
        <w:tc>
          <w:tcPr>
            <w:tcW w:w="3479" w:type="dxa"/>
            <w:gridSpan w:val="2"/>
          </w:tcPr>
          <w:p w:rsidR="003A29E6" w:rsidRDefault="003A29E6" w:rsidP="0014020E">
            <w:r>
              <w:t>Describe nursing interventions used to break the chain of infections. (2, 5, 8)*</w:t>
            </w:r>
          </w:p>
          <w:p w:rsidR="003A29E6" w:rsidRDefault="003A29E6" w:rsidP="0014020E"/>
          <w:p w:rsidR="003A29E6" w:rsidRDefault="003A29E6" w:rsidP="0014020E"/>
          <w:p w:rsidR="003A29E6" w:rsidRDefault="003A29E6" w:rsidP="0014020E">
            <w:r>
              <w:t>Demonstrate proper hand hygiene.  (2,5,8)*</w:t>
            </w:r>
          </w:p>
          <w:p w:rsidR="003A29E6" w:rsidRDefault="003A29E6" w:rsidP="0014020E"/>
          <w:p w:rsidR="003A29E6" w:rsidRDefault="003A29E6" w:rsidP="0014020E">
            <w:r>
              <w:t>Demonstrate applying personal protective equipment.  (2,5,8)*</w:t>
            </w:r>
          </w:p>
          <w:p w:rsidR="003A29E6" w:rsidRDefault="003A29E6" w:rsidP="0014020E"/>
          <w:p w:rsidR="003A29E6" w:rsidRDefault="003A29E6" w:rsidP="0014020E">
            <w:r>
              <w:t>Explain conditions that promote the transmission of healthcare-associated infection.  (2)*</w:t>
            </w:r>
          </w:p>
          <w:p w:rsidR="003A29E6" w:rsidRDefault="003A29E6" w:rsidP="0014020E"/>
          <w:p w:rsidR="003A29E6" w:rsidRDefault="003A29E6" w:rsidP="0014020E">
            <w:r>
              <w:t>Identify patient most at risk for infection.  (1,2)*</w:t>
            </w:r>
          </w:p>
          <w:p w:rsidR="003A29E6" w:rsidRDefault="003A29E6" w:rsidP="0014020E"/>
          <w:p w:rsidR="003A29E6" w:rsidRDefault="003A29E6" w:rsidP="0014020E">
            <w:r>
              <w:t>Explain the difference between medical and surgical asepsis.  (2)*</w:t>
            </w:r>
          </w:p>
        </w:tc>
        <w:tc>
          <w:tcPr>
            <w:tcW w:w="5040" w:type="dxa"/>
            <w:gridSpan w:val="2"/>
          </w:tcPr>
          <w:p w:rsidR="003A29E6" w:rsidRPr="0014020E" w:rsidRDefault="003A29E6" w:rsidP="00E67B98">
            <w:pPr>
              <w:pStyle w:val="ListParagraph"/>
              <w:numPr>
                <w:ilvl w:val="0"/>
                <w:numId w:val="27"/>
              </w:numPr>
              <w:spacing w:after="0" w:line="240" w:lineRule="auto"/>
              <w:ind w:left="342" w:hanging="270"/>
              <w:rPr>
                <w:rFonts w:ascii="Times New Roman" w:hAnsi="Times New Roman"/>
                <w:sz w:val="20"/>
                <w:szCs w:val="20"/>
              </w:rPr>
            </w:pPr>
            <w:r w:rsidRPr="0014020E">
              <w:rPr>
                <w:rFonts w:ascii="Times New Roman" w:hAnsi="Times New Roman"/>
                <w:sz w:val="20"/>
                <w:szCs w:val="20"/>
              </w:rPr>
              <w:t>Infection Prevention and Control</w:t>
            </w:r>
          </w:p>
          <w:p w:rsidR="003A29E6" w:rsidRDefault="003A29E6" w:rsidP="00EB17BC">
            <w:pPr>
              <w:numPr>
                <w:ilvl w:val="0"/>
                <w:numId w:val="3"/>
              </w:numPr>
              <w:tabs>
                <w:tab w:val="clear" w:pos="660"/>
                <w:tab w:val="num" w:pos="682"/>
              </w:tabs>
              <w:ind w:hanging="228"/>
            </w:pPr>
            <w:r>
              <w:t>Chain of infection</w:t>
            </w:r>
          </w:p>
          <w:p w:rsidR="003A29E6" w:rsidRPr="0014020E" w:rsidRDefault="003A29E6" w:rsidP="00EB17BC">
            <w:pPr>
              <w:numPr>
                <w:ilvl w:val="0"/>
                <w:numId w:val="3"/>
              </w:numPr>
              <w:tabs>
                <w:tab w:val="clear" w:pos="660"/>
                <w:tab w:val="num" w:pos="682"/>
              </w:tabs>
              <w:ind w:hanging="228"/>
            </w:pPr>
            <w:r>
              <w:t>Course of infection</w:t>
            </w:r>
          </w:p>
          <w:p w:rsidR="003A29E6" w:rsidRPr="0014020E" w:rsidRDefault="003A29E6" w:rsidP="0014020E">
            <w:pPr>
              <w:numPr>
                <w:ilvl w:val="0"/>
                <w:numId w:val="3"/>
              </w:numPr>
              <w:ind w:hanging="228"/>
            </w:pPr>
            <w:r>
              <w:t>Defenses against infection</w:t>
            </w:r>
          </w:p>
          <w:p w:rsidR="003A29E6" w:rsidRDefault="003A29E6" w:rsidP="00EB17BC">
            <w:pPr>
              <w:numPr>
                <w:ilvl w:val="0"/>
                <w:numId w:val="3"/>
              </w:numPr>
              <w:tabs>
                <w:tab w:val="clear" w:pos="660"/>
                <w:tab w:val="num" w:pos="682"/>
              </w:tabs>
              <w:ind w:hanging="228"/>
            </w:pPr>
            <w:r>
              <w:t xml:space="preserve">Health Care – acquired infection </w:t>
            </w:r>
          </w:p>
          <w:p w:rsidR="003A29E6" w:rsidRDefault="003A29E6" w:rsidP="0014020E">
            <w:pPr>
              <w:numPr>
                <w:ilvl w:val="0"/>
                <w:numId w:val="3"/>
              </w:numPr>
              <w:ind w:hanging="228"/>
            </w:pPr>
            <w:r>
              <w:t>Factors affecting susceptibility</w:t>
            </w:r>
          </w:p>
          <w:p w:rsidR="003A29E6" w:rsidRDefault="003A29E6" w:rsidP="0014020E">
            <w:pPr>
              <w:numPr>
                <w:ilvl w:val="0"/>
                <w:numId w:val="3"/>
              </w:numPr>
              <w:ind w:hanging="228"/>
            </w:pPr>
            <w:r>
              <w:t>Laboratory data</w:t>
            </w:r>
          </w:p>
          <w:p w:rsidR="003A29E6" w:rsidRDefault="003A29E6" w:rsidP="0014020E">
            <w:pPr>
              <w:numPr>
                <w:ilvl w:val="0"/>
                <w:numId w:val="3"/>
              </w:numPr>
              <w:ind w:hanging="228"/>
            </w:pPr>
            <w:r>
              <w:t>Health promotion</w:t>
            </w:r>
          </w:p>
          <w:p w:rsidR="003A29E6" w:rsidRDefault="003A29E6" w:rsidP="0014020E">
            <w:pPr>
              <w:numPr>
                <w:ilvl w:val="0"/>
                <w:numId w:val="3"/>
              </w:numPr>
              <w:ind w:hanging="228"/>
            </w:pPr>
            <w:r>
              <w:t>Acute care</w:t>
            </w:r>
          </w:p>
          <w:p w:rsidR="003A29E6" w:rsidRDefault="003A29E6" w:rsidP="00E67B98">
            <w:pPr>
              <w:numPr>
                <w:ilvl w:val="2"/>
                <w:numId w:val="21"/>
              </w:numPr>
              <w:tabs>
                <w:tab w:val="left" w:pos="1042"/>
              </w:tabs>
              <w:ind w:hanging="1568"/>
            </w:pPr>
            <w:r>
              <w:t>Medical asepsis</w:t>
            </w:r>
          </w:p>
          <w:p w:rsidR="003A29E6" w:rsidRDefault="003A29E6" w:rsidP="0014020E">
            <w:pPr>
              <w:tabs>
                <w:tab w:val="left" w:pos="1062"/>
                <w:tab w:val="left" w:pos="1422"/>
              </w:tabs>
              <w:ind w:left="2340" w:hanging="1278"/>
            </w:pPr>
            <w:r>
              <w:t>1.    Hand hygiene</w:t>
            </w:r>
          </w:p>
          <w:p w:rsidR="003A29E6" w:rsidRDefault="003A29E6" w:rsidP="0014020E">
            <w:pPr>
              <w:tabs>
                <w:tab w:val="left" w:pos="1062"/>
                <w:tab w:val="left" w:pos="1422"/>
              </w:tabs>
              <w:ind w:left="2340" w:hanging="1278"/>
            </w:pPr>
            <w:r>
              <w:t>2.    Isolation and barrier protection</w:t>
            </w:r>
            <w:r>
              <w:tab/>
            </w:r>
          </w:p>
          <w:p w:rsidR="003A29E6" w:rsidRDefault="003A29E6" w:rsidP="00546028">
            <w:pPr>
              <w:tabs>
                <w:tab w:val="left" w:pos="1062"/>
              </w:tabs>
              <w:ind w:firstLine="772"/>
            </w:pPr>
            <w:r>
              <w:t>b.</w:t>
            </w:r>
            <w:r>
              <w:tab/>
              <w:t>Surgical asepsis</w:t>
            </w:r>
          </w:p>
          <w:p w:rsidR="003A29E6" w:rsidRDefault="003A29E6" w:rsidP="00546028">
            <w:pPr>
              <w:tabs>
                <w:tab w:val="left" w:pos="772"/>
                <w:tab w:val="left" w:pos="1042"/>
              </w:tabs>
            </w:pPr>
            <w:r>
              <w:tab/>
              <w:t>c.</w:t>
            </w:r>
            <w:r>
              <w:tab/>
              <w:t>CDC isolation guide</w:t>
            </w:r>
          </w:p>
          <w:p w:rsidR="003A29E6" w:rsidRDefault="003A29E6" w:rsidP="0014020E">
            <w:pPr>
              <w:tabs>
                <w:tab w:val="left" w:pos="1061"/>
              </w:tabs>
              <w:ind w:left="720" w:hanging="288"/>
            </w:pPr>
            <w:r>
              <w:t>9.</w:t>
            </w:r>
            <w:r>
              <w:tab/>
              <w:t>FRMC quality indicator</w:t>
            </w:r>
          </w:p>
          <w:p w:rsidR="003A29E6" w:rsidRPr="00B279F7" w:rsidRDefault="003A29E6" w:rsidP="00632A5F">
            <w:pPr>
              <w:tabs>
                <w:tab w:val="left" w:pos="702"/>
              </w:tabs>
              <w:ind w:left="342" w:firstLine="90"/>
            </w:pPr>
          </w:p>
        </w:tc>
        <w:tc>
          <w:tcPr>
            <w:tcW w:w="5200" w:type="dxa"/>
            <w:gridSpan w:val="2"/>
          </w:tcPr>
          <w:p w:rsidR="003A29E6" w:rsidRDefault="003A29E6" w:rsidP="00632A5F">
            <w:pPr>
              <w:rPr>
                <w:b/>
                <w:u w:val="single"/>
              </w:rPr>
            </w:pPr>
            <w:r w:rsidRPr="0014020E">
              <w:rPr>
                <w:b/>
                <w:u w:val="single"/>
              </w:rPr>
              <w:t>Quiz 8/27/18 at 0800 over legal/ethical, profession of  nursing, and managing patient care</w:t>
            </w:r>
          </w:p>
          <w:p w:rsidR="003A29E6" w:rsidRDefault="003A29E6" w:rsidP="00632A5F">
            <w:pPr>
              <w:rPr>
                <w:b/>
                <w:u w:val="single"/>
              </w:rPr>
            </w:pPr>
          </w:p>
          <w:p w:rsidR="003A29E6" w:rsidRDefault="003A29E6" w:rsidP="00632A5F">
            <w:pPr>
              <w:rPr>
                <w:b/>
                <w:u w:val="single"/>
              </w:rPr>
            </w:pPr>
          </w:p>
          <w:p w:rsidR="003A29E6" w:rsidRPr="00DD2F38" w:rsidRDefault="003A29E6" w:rsidP="00632A5F">
            <w:r w:rsidRPr="00DD2F38">
              <w:t>Read:</w:t>
            </w:r>
            <w:r w:rsidRPr="00DD2F38">
              <w:tab/>
              <w:t>Potter et al.</w:t>
            </w:r>
          </w:p>
          <w:p w:rsidR="003A29E6" w:rsidRDefault="003A29E6" w:rsidP="00632A5F">
            <w:r w:rsidRPr="00DD2F38">
              <w:tab/>
            </w:r>
            <w:r w:rsidRPr="00DD2F38">
              <w:tab/>
              <w:t>Ch. 14</w:t>
            </w:r>
          </w:p>
          <w:p w:rsidR="003A29E6" w:rsidRDefault="003A29E6" w:rsidP="00632A5F"/>
          <w:p w:rsidR="003A29E6" w:rsidRDefault="003A29E6" w:rsidP="00632A5F">
            <w:r>
              <w:t>Handout: Reference Guide for Isolation Precautions</w:t>
            </w:r>
          </w:p>
          <w:p w:rsidR="003A29E6" w:rsidRDefault="003A29E6" w:rsidP="00632A5F"/>
          <w:p w:rsidR="003A29E6" w:rsidRDefault="003A29E6" w:rsidP="00632A5F">
            <w:r>
              <w:t>In class activity</w:t>
            </w:r>
          </w:p>
          <w:p w:rsidR="003A29E6" w:rsidRDefault="003A29E6" w:rsidP="00E67B98">
            <w:pPr>
              <w:pStyle w:val="ListParagraph"/>
              <w:numPr>
                <w:ilvl w:val="0"/>
                <w:numId w:val="49"/>
              </w:numPr>
              <w:spacing w:after="0" w:line="240" w:lineRule="auto"/>
              <w:rPr>
                <w:rFonts w:ascii="Times New Roman" w:hAnsi="Times New Roman"/>
                <w:sz w:val="20"/>
                <w:szCs w:val="20"/>
              </w:rPr>
            </w:pPr>
            <w:r w:rsidRPr="008E7A7E">
              <w:rPr>
                <w:rFonts w:ascii="Times New Roman" w:hAnsi="Times New Roman"/>
                <w:sz w:val="20"/>
                <w:szCs w:val="20"/>
              </w:rPr>
              <w:t>Infection control</w:t>
            </w:r>
          </w:p>
          <w:p w:rsidR="003A29E6" w:rsidRPr="008E7A7E" w:rsidRDefault="003A29E6" w:rsidP="008E7A7E">
            <w:pPr>
              <w:pStyle w:val="ListParagraph"/>
              <w:spacing w:after="0" w:line="240" w:lineRule="auto"/>
              <w:rPr>
                <w:rFonts w:ascii="Times New Roman" w:hAnsi="Times New Roman"/>
                <w:sz w:val="20"/>
                <w:szCs w:val="20"/>
              </w:rPr>
            </w:pPr>
          </w:p>
          <w:p w:rsidR="003A29E6" w:rsidRPr="00D71ABB" w:rsidRDefault="003A29E6" w:rsidP="00632A5F">
            <w:pPr>
              <w:pStyle w:val="BodyText"/>
              <w:rPr>
                <w:sz w:val="20"/>
              </w:rPr>
            </w:pPr>
            <w:r w:rsidRPr="00D71ABB">
              <w:rPr>
                <w:sz w:val="20"/>
              </w:rPr>
              <w:t>Online Assignment: ATI Skills Module: Infection Control</w:t>
            </w:r>
          </w:p>
          <w:p w:rsidR="003A29E6" w:rsidRPr="00AD1C6E" w:rsidRDefault="003A29E6" w:rsidP="00632A5F">
            <w:pPr>
              <w:pStyle w:val="BodyText"/>
              <w:rPr>
                <w:b/>
                <w:sz w:val="20"/>
                <w:u w:val="single"/>
              </w:rPr>
            </w:pPr>
            <w:r w:rsidRPr="00B072D0">
              <w:rPr>
                <w:sz w:val="20"/>
              </w:rPr>
              <w:t>Module is</w:t>
            </w:r>
            <w:r>
              <w:t xml:space="preserve"> </w:t>
            </w:r>
            <w:r w:rsidRPr="000A2B9B">
              <w:rPr>
                <w:sz w:val="20"/>
              </w:rPr>
              <w:t xml:space="preserve">due 8/27/18 at </w:t>
            </w:r>
            <w:r w:rsidRPr="00D71ABB">
              <w:rPr>
                <w:sz w:val="20"/>
              </w:rPr>
              <w:t>0800</w:t>
            </w:r>
            <w:r>
              <w:rPr>
                <w:sz w:val="18"/>
                <w:szCs w:val="18"/>
              </w:rPr>
              <w:t>.</w:t>
            </w:r>
          </w:p>
          <w:p w:rsidR="003A29E6" w:rsidRPr="00DD2F38" w:rsidRDefault="003A29E6" w:rsidP="00632A5F">
            <w:pPr>
              <w:pStyle w:val="BodyText"/>
              <w:rPr>
                <w:sz w:val="20"/>
                <w:u w:val="single"/>
              </w:rPr>
            </w:pPr>
          </w:p>
          <w:p w:rsidR="003A29E6" w:rsidRDefault="003A29E6" w:rsidP="00632A5F">
            <w:r>
              <w:t xml:space="preserve">Clinical experience:  Maintaining infection control </w:t>
            </w:r>
          </w:p>
          <w:p w:rsidR="003A29E6" w:rsidRDefault="003A29E6" w:rsidP="00632A5F">
            <w:r>
              <w:t>Standards</w:t>
            </w:r>
          </w:p>
          <w:p w:rsidR="003A29E6" w:rsidRDefault="003A29E6" w:rsidP="00632A5F"/>
          <w:p w:rsidR="003A29E6" w:rsidRDefault="003A29E6" w:rsidP="00632A5F"/>
          <w:p w:rsidR="003A29E6" w:rsidRDefault="003A29E6" w:rsidP="00632A5F">
            <w:r>
              <w:rPr>
                <w:noProof/>
              </w:rPr>
              <mc:AlternateContent>
                <mc:Choice Requires="wps">
                  <w:drawing>
                    <wp:anchor distT="0" distB="0" distL="114300" distR="114300" simplePos="0" relativeHeight="251815936" behindDoc="0" locked="0" layoutInCell="1" allowOverlap="1" wp14:anchorId="04A6B8CA" wp14:editId="0B0BD97B">
                      <wp:simplePos x="0" y="0"/>
                      <wp:positionH relativeFrom="column">
                        <wp:posOffset>138872</wp:posOffset>
                      </wp:positionH>
                      <wp:positionV relativeFrom="paragraph">
                        <wp:posOffset>92434</wp:posOffset>
                      </wp:positionV>
                      <wp:extent cx="2457450" cy="492981"/>
                      <wp:effectExtent l="19050" t="19050" r="19050" b="21590"/>
                      <wp:wrapNone/>
                      <wp:docPr id="1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7450" cy="492981"/>
                              </a:xfrm>
                              <a:prstGeom prst="rect">
                                <a:avLst/>
                              </a:prstGeom>
                              <a:solidFill>
                                <a:srgbClr val="FFFFFF"/>
                              </a:solidFill>
                              <a:ln w="38100">
                                <a:solidFill>
                                  <a:srgbClr val="000000"/>
                                </a:solidFill>
                                <a:miter lim="800000"/>
                                <a:headEnd/>
                                <a:tailEnd/>
                              </a:ln>
                            </wps:spPr>
                            <wps:txbx>
                              <w:txbxContent>
                                <w:p w:rsidR="002660D5" w:rsidRPr="003802D2" w:rsidRDefault="002660D5" w:rsidP="00595BED">
                                  <w:r w:rsidRPr="003802D2">
                                    <w:t xml:space="preserve">Clinical: </w:t>
                                  </w:r>
                                  <w:r>
                                    <w:t xml:space="preserve">Orientation to </w:t>
                                  </w:r>
                                  <w:r w:rsidRPr="003802D2">
                                    <w:t>Meditech 6.1</w:t>
                                  </w:r>
                                </w:p>
                                <w:p w:rsidR="002660D5" w:rsidRPr="00B47557" w:rsidRDefault="002660D5" w:rsidP="004E08F8">
                                  <w:pPr>
                                    <w:rPr>
                                      <w:color w:val="FF0000"/>
                                    </w:rPr>
                                  </w:pPr>
                                </w:p>
                                <w:p w:rsidR="002660D5" w:rsidRDefault="002660D5" w:rsidP="004E08F8"/>
                                <w:p w:rsidR="002660D5" w:rsidRDefault="002660D5" w:rsidP="004E08F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A6B8CA" id="_x0000_t202" coordsize="21600,21600" o:spt="202" path="m,l,21600r21600,l21600,xe">
                      <v:stroke joinstyle="miter"/>
                      <v:path gradientshapeok="t" o:connecttype="rect"/>
                    </v:shapetype>
                    <v:shape id="Text Box 11" o:spid="_x0000_s1026" type="#_x0000_t202" style="position:absolute;margin-left:10.95pt;margin-top:7.3pt;width:193.5pt;height:38.8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" strokeweight="3pt">
                      <v:textbox>
                        <w:txbxContent>
                          <w:p w:rsidR="002660D5" w:rsidRPr="003802D2" w:rsidRDefault="002660D5" w:rsidP="00595BED">
                            <w:r w:rsidRPr="003802D2">
                              <w:t xml:space="preserve">Clinical: </w:t>
                            </w:r>
                            <w:r>
                              <w:t xml:space="preserve">Orientation to </w:t>
                            </w:r>
                            <w:r w:rsidRPr="003802D2">
                              <w:t>Meditech 6.1</w:t>
                            </w:r>
                          </w:p>
                          <w:p w:rsidR="002660D5" w:rsidRPr="00B47557" w:rsidRDefault="002660D5" w:rsidP="004E08F8">
                            <w:pPr>
                              <w:rPr>
                                <w:color w:val="FF0000"/>
                              </w:rPr>
                            </w:pPr>
                          </w:p>
                          <w:p w:rsidR="002660D5" w:rsidRDefault="002660D5" w:rsidP="004E08F8"/>
                          <w:p w:rsidR="002660D5" w:rsidRDefault="002660D5" w:rsidP="004E08F8"/>
                        </w:txbxContent>
                      </v:textbox>
                    </v:shape>
                  </w:pict>
                </mc:Fallback>
              </mc:AlternateContent>
            </w:r>
          </w:p>
          <w:p w:rsidR="003A29E6" w:rsidRDefault="003A29E6" w:rsidP="00632A5F"/>
          <w:p w:rsidR="003A29E6" w:rsidRDefault="003A29E6" w:rsidP="00632A5F"/>
          <w:p w:rsidR="003A29E6" w:rsidRDefault="003A29E6" w:rsidP="00632A5F"/>
          <w:p w:rsidR="003A29E6" w:rsidRDefault="003A29E6" w:rsidP="00632A5F"/>
          <w:p w:rsidR="003A29E6" w:rsidRDefault="003A29E6" w:rsidP="00632A5F"/>
          <w:p w:rsidR="003A29E6" w:rsidRDefault="003A29E6" w:rsidP="00632A5F"/>
          <w:p w:rsidR="003A29E6" w:rsidRDefault="003A29E6" w:rsidP="00632A5F"/>
          <w:p w:rsidR="003A29E6" w:rsidRDefault="003A29E6" w:rsidP="00632A5F"/>
          <w:p w:rsidR="003A29E6" w:rsidRDefault="003A29E6" w:rsidP="00632A5F"/>
          <w:p w:rsidR="003A29E6" w:rsidRDefault="003A29E6" w:rsidP="00632A5F"/>
          <w:p w:rsidR="003A29E6" w:rsidRDefault="003A29E6" w:rsidP="00632A5F"/>
          <w:p w:rsidR="003A29E6" w:rsidRDefault="003A29E6" w:rsidP="00632A5F"/>
          <w:p w:rsidR="003A29E6" w:rsidRDefault="003A29E6" w:rsidP="00632A5F"/>
          <w:p w:rsidR="003A29E6" w:rsidRDefault="003A29E6" w:rsidP="00632A5F"/>
          <w:p w:rsidR="003A29E6" w:rsidRDefault="003A29E6" w:rsidP="00632A5F"/>
          <w:p w:rsidR="003A29E6" w:rsidRDefault="003A29E6" w:rsidP="00632A5F"/>
          <w:p w:rsidR="003A29E6" w:rsidRDefault="003A29E6" w:rsidP="00632A5F"/>
          <w:p w:rsidR="003A29E6" w:rsidRDefault="003A29E6" w:rsidP="00632A5F"/>
          <w:p w:rsidR="003A29E6" w:rsidRDefault="003A29E6" w:rsidP="004E08F8"/>
          <w:p w:rsidR="003A29E6" w:rsidRDefault="003A29E6" w:rsidP="00632A5F"/>
          <w:p w:rsidR="003A29E6" w:rsidRDefault="003A29E6" w:rsidP="00632A5F">
            <w:r>
              <w:rPr>
                <w:noProof/>
              </w:rPr>
              <mc:AlternateContent>
                <mc:Choice Requires="wps">
                  <w:drawing>
                    <wp:anchor distT="0" distB="0" distL="114300" distR="114300" simplePos="0" relativeHeight="251810816" behindDoc="0" locked="0" layoutInCell="1" allowOverlap="1" wp14:anchorId="60A2EAB8" wp14:editId="65138708">
                      <wp:simplePos x="0" y="0"/>
                      <wp:positionH relativeFrom="column">
                        <wp:posOffset>138872</wp:posOffset>
                      </wp:positionH>
                      <wp:positionV relativeFrom="paragraph">
                        <wp:posOffset>25951</wp:posOffset>
                      </wp:positionV>
                      <wp:extent cx="2457450" cy="4675367"/>
                      <wp:effectExtent l="19050" t="19050" r="19050" b="1143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7450" cy="4675367"/>
                              </a:xfrm>
                              <a:prstGeom prst="rect">
                                <a:avLst/>
                              </a:prstGeom>
                              <a:solidFill>
                                <a:srgbClr val="FFFFFF"/>
                              </a:solidFill>
                              <a:ln w="38100">
                                <a:solidFill>
                                  <a:srgbClr val="000000"/>
                                </a:solidFill>
                                <a:miter lim="800000"/>
                                <a:headEnd/>
                                <a:tailEnd/>
                              </a:ln>
                            </wps:spPr>
                            <wps:txbx>
                              <w:txbxContent>
                                <w:p w:rsidR="002660D5" w:rsidRPr="00E31C39" w:rsidRDefault="002660D5" w:rsidP="00D71ABB">
                                  <w:pPr>
                                    <w:rPr>
                                      <w:b/>
                                      <w:sz w:val="18"/>
                                      <w:szCs w:val="18"/>
                                      <w:u w:val="single"/>
                                    </w:rPr>
                                  </w:pPr>
                                  <w:r w:rsidRPr="00E31C39">
                                    <w:rPr>
                                      <w:b/>
                                      <w:sz w:val="18"/>
                                      <w:szCs w:val="18"/>
                                      <w:u w:val="single"/>
                                    </w:rPr>
                                    <w:t xml:space="preserve">Week 2 Lab:  Hand washing / hand hygiene </w:t>
                                  </w:r>
                                </w:p>
                                <w:p w:rsidR="002660D5" w:rsidRPr="00E31C39" w:rsidRDefault="002660D5" w:rsidP="00D71ABB">
                                  <w:pPr>
                                    <w:rPr>
                                      <w:sz w:val="18"/>
                                      <w:szCs w:val="18"/>
                                    </w:rPr>
                                  </w:pPr>
                                  <w:r w:rsidRPr="00E31C39">
                                    <w:rPr>
                                      <w:sz w:val="18"/>
                                      <w:szCs w:val="18"/>
                                    </w:rPr>
                                    <w:t>Checklist: (red folder)</w:t>
                                  </w:r>
                                </w:p>
                                <w:p w:rsidR="002660D5" w:rsidRPr="00E31C39" w:rsidRDefault="002660D5" w:rsidP="001A1BA7">
                                  <w:pPr>
                                    <w:rPr>
                                      <w:sz w:val="18"/>
                                      <w:szCs w:val="18"/>
                                    </w:rPr>
                                  </w:pPr>
                                  <w:r w:rsidRPr="00E31C39">
                                    <w:rPr>
                                      <w:sz w:val="18"/>
                                      <w:szCs w:val="18"/>
                                    </w:rPr>
                                    <w:t xml:space="preserve">       Hand Hygiene </w:t>
                                  </w:r>
                                </w:p>
                                <w:p w:rsidR="002660D5" w:rsidRPr="00E31C39" w:rsidRDefault="002660D5" w:rsidP="001A1BA7">
                                  <w:pPr>
                                    <w:rPr>
                                      <w:sz w:val="18"/>
                                      <w:szCs w:val="18"/>
                                    </w:rPr>
                                  </w:pPr>
                                  <w:r w:rsidRPr="00E31C39">
                                    <w:rPr>
                                      <w:sz w:val="18"/>
                                      <w:szCs w:val="18"/>
                                    </w:rPr>
                                    <w:t xml:space="preserve">Read:  </w:t>
                                  </w:r>
                                </w:p>
                                <w:p w:rsidR="002660D5" w:rsidRPr="00E31C39" w:rsidRDefault="002660D5" w:rsidP="00D71ABB">
                                  <w:pPr>
                                    <w:ind w:left="432"/>
                                    <w:rPr>
                                      <w:sz w:val="18"/>
                                      <w:szCs w:val="18"/>
                                      <w:u w:val="single"/>
                                    </w:rPr>
                                  </w:pPr>
                                  <w:r w:rsidRPr="00E31C39">
                                    <w:rPr>
                                      <w:sz w:val="18"/>
                                      <w:szCs w:val="18"/>
                                      <w:u w:val="single"/>
                                    </w:rPr>
                                    <w:t>Potter &amp; Perry textbook-</w:t>
                                  </w:r>
                                </w:p>
                                <w:p w:rsidR="002660D5" w:rsidRPr="00E31C39" w:rsidRDefault="002660D5" w:rsidP="00D71ABB">
                                  <w:pPr>
                                    <w:ind w:left="432"/>
                                    <w:rPr>
                                      <w:sz w:val="18"/>
                                      <w:szCs w:val="18"/>
                                    </w:rPr>
                                  </w:pPr>
                                  <w:r w:rsidRPr="00E31C39">
                                    <w:rPr>
                                      <w:sz w:val="18"/>
                                      <w:szCs w:val="18"/>
                                    </w:rPr>
                                    <w:t>Box 14-10</w:t>
                                  </w:r>
                                </w:p>
                                <w:p w:rsidR="002660D5" w:rsidRPr="00E31C39" w:rsidRDefault="002660D5" w:rsidP="00A20592">
                                  <w:pPr>
                                    <w:rPr>
                                      <w:b/>
                                      <w:sz w:val="18"/>
                                      <w:szCs w:val="18"/>
                                    </w:rPr>
                                  </w:pPr>
                                  <w:r w:rsidRPr="00E31C39">
                                    <w:rPr>
                                      <w:b/>
                                      <w:sz w:val="18"/>
                                      <w:szCs w:val="18"/>
                                    </w:rPr>
                                    <w:t>*In-lab 1:1 observation</w:t>
                                  </w:r>
                                </w:p>
                                <w:p w:rsidR="002660D5" w:rsidRPr="00E31C39" w:rsidRDefault="002660D5" w:rsidP="00A20592">
                                  <w:pPr>
                                    <w:rPr>
                                      <w:b/>
                                      <w:sz w:val="18"/>
                                      <w:szCs w:val="18"/>
                                    </w:rPr>
                                  </w:pPr>
                                </w:p>
                                <w:p w:rsidR="002660D5" w:rsidRPr="00E31C39" w:rsidRDefault="002660D5" w:rsidP="006A56B7">
                                  <w:pPr>
                                    <w:rPr>
                                      <w:b/>
                                      <w:sz w:val="18"/>
                                      <w:szCs w:val="18"/>
                                      <w:u w:val="single"/>
                                    </w:rPr>
                                  </w:pPr>
                                  <w:r w:rsidRPr="00E31C39">
                                    <w:rPr>
                                      <w:b/>
                                      <w:sz w:val="18"/>
                                      <w:szCs w:val="18"/>
                                      <w:u w:val="single"/>
                                    </w:rPr>
                                    <w:t>Week 2 Lab: Vital Signs</w:t>
                                  </w:r>
                                </w:p>
                                <w:p w:rsidR="002660D5" w:rsidRPr="00E31C39" w:rsidRDefault="002660D5" w:rsidP="006A56B7">
                                  <w:pPr>
                                    <w:rPr>
                                      <w:sz w:val="18"/>
                                      <w:szCs w:val="18"/>
                                    </w:rPr>
                                  </w:pPr>
                                  <w:r w:rsidRPr="00E31C39">
                                    <w:rPr>
                                      <w:sz w:val="18"/>
                                      <w:szCs w:val="18"/>
                                    </w:rPr>
                                    <w:t>Checklist: (red folder)</w:t>
                                  </w:r>
                                </w:p>
                                <w:p w:rsidR="002660D5" w:rsidRPr="00E31C39" w:rsidRDefault="002660D5" w:rsidP="006A56B7">
                                  <w:pPr>
                                    <w:rPr>
                                      <w:sz w:val="18"/>
                                      <w:szCs w:val="18"/>
                                    </w:rPr>
                                  </w:pPr>
                                  <w:r w:rsidRPr="00E31C39">
                                    <w:rPr>
                                      <w:sz w:val="18"/>
                                      <w:szCs w:val="18"/>
                                    </w:rPr>
                                    <w:t xml:space="preserve">       Vital Signs </w:t>
                                  </w:r>
                                </w:p>
                                <w:p w:rsidR="002660D5" w:rsidRPr="00E31C39" w:rsidRDefault="002660D5" w:rsidP="006A56B7">
                                  <w:pPr>
                                    <w:rPr>
                                      <w:sz w:val="18"/>
                                      <w:szCs w:val="18"/>
                                    </w:rPr>
                                  </w:pPr>
                                  <w:r w:rsidRPr="00E31C39">
                                    <w:rPr>
                                      <w:sz w:val="18"/>
                                      <w:szCs w:val="18"/>
                                    </w:rPr>
                                    <w:t xml:space="preserve">Read:  </w:t>
                                  </w:r>
                                </w:p>
                                <w:p w:rsidR="002660D5" w:rsidRPr="00E31C39" w:rsidRDefault="002660D5" w:rsidP="006A56B7">
                                  <w:pPr>
                                    <w:ind w:left="432"/>
                                    <w:rPr>
                                      <w:sz w:val="18"/>
                                      <w:szCs w:val="18"/>
                                      <w:u w:val="single"/>
                                    </w:rPr>
                                  </w:pPr>
                                  <w:r w:rsidRPr="00E31C39">
                                    <w:rPr>
                                      <w:sz w:val="18"/>
                                      <w:szCs w:val="18"/>
                                      <w:u w:val="single"/>
                                    </w:rPr>
                                    <w:t>Potter &amp; Perry textbook-</w:t>
                                  </w:r>
                                </w:p>
                                <w:p w:rsidR="002660D5" w:rsidRPr="00E31C39" w:rsidRDefault="002660D5" w:rsidP="00A20592">
                                  <w:pPr>
                                    <w:rPr>
                                      <w:sz w:val="18"/>
                                      <w:szCs w:val="18"/>
                                    </w:rPr>
                                  </w:pPr>
                                  <w:r w:rsidRPr="00E31C39">
                                    <w:rPr>
                                      <w:sz w:val="18"/>
                                      <w:szCs w:val="18"/>
                                    </w:rPr>
                                    <w:t xml:space="preserve">          Skills 15-1, 15-2, 15-3, 15-4, 15-5</w:t>
                                  </w:r>
                                </w:p>
                                <w:p w:rsidR="002660D5" w:rsidRPr="00E31C39" w:rsidRDefault="002660D5" w:rsidP="00A20592">
                                  <w:pPr>
                                    <w:rPr>
                                      <w:sz w:val="18"/>
                                      <w:szCs w:val="18"/>
                                    </w:rPr>
                                  </w:pPr>
                                  <w:r w:rsidRPr="00E31C39">
                                    <w:rPr>
                                      <w:sz w:val="18"/>
                                      <w:szCs w:val="18"/>
                                    </w:rPr>
                                    <w:t xml:space="preserve">          Boxes 15-6, 15-10</w:t>
                                  </w:r>
                                </w:p>
                                <w:p w:rsidR="002660D5" w:rsidRPr="00E31C39" w:rsidRDefault="002660D5" w:rsidP="00A20592">
                                  <w:pPr>
                                    <w:rPr>
                                      <w:sz w:val="18"/>
                                      <w:szCs w:val="18"/>
                                    </w:rPr>
                                  </w:pPr>
                                  <w:r w:rsidRPr="00E31C39">
                                    <w:rPr>
                                      <w:sz w:val="18"/>
                                      <w:szCs w:val="18"/>
                                    </w:rPr>
                                    <w:t>View:</w:t>
                                  </w:r>
                                </w:p>
                                <w:p w:rsidR="002660D5" w:rsidRPr="00E31C39" w:rsidRDefault="002660D5" w:rsidP="00A20592">
                                  <w:pPr>
                                    <w:rPr>
                                      <w:sz w:val="18"/>
                                      <w:szCs w:val="18"/>
                                    </w:rPr>
                                  </w:pPr>
                                  <w:r w:rsidRPr="00E31C39">
                                    <w:rPr>
                                      <w:sz w:val="18"/>
                                      <w:szCs w:val="18"/>
                                    </w:rPr>
                                    <w:t xml:space="preserve">          ATI Skills Module-</w:t>
                                  </w:r>
                                </w:p>
                                <w:p w:rsidR="002660D5" w:rsidRPr="00E31C39" w:rsidRDefault="002660D5" w:rsidP="00A20592">
                                  <w:pPr>
                                    <w:rPr>
                                      <w:sz w:val="18"/>
                                      <w:szCs w:val="18"/>
                                    </w:rPr>
                                  </w:pPr>
                                  <w:r w:rsidRPr="00E31C39">
                                    <w:rPr>
                                      <w:sz w:val="18"/>
                                      <w:szCs w:val="18"/>
                                    </w:rPr>
                                    <w:t xml:space="preserve">          Vital Signs (All step by step videos)</w:t>
                                  </w:r>
                                </w:p>
                                <w:p w:rsidR="002660D5" w:rsidRPr="00E31C39" w:rsidRDefault="002660D5" w:rsidP="00A20592">
                                  <w:pPr>
                                    <w:rPr>
                                      <w:b/>
                                      <w:sz w:val="18"/>
                                      <w:szCs w:val="18"/>
                                    </w:rPr>
                                  </w:pPr>
                                  <w:r w:rsidRPr="00E31C39">
                                    <w:rPr>
                                      <w:b/>
                                      <w:sz w:val="18"/>
                                      <w:szCs w:val="18"/>
                                    </w:rPr>
                                    <w:t>*In-lab guided practice</w:t>
                                  </w:r>
                                </w:p>
                                <w:p w:rsidR="002660D5" w:rsidRPr="00E31C39" w:rsidRDefault="002660D5" w:rsidP="00A20592">
                                  <w:pPr>
                                    <w:rPr>
                                      <w:b/>
                                      <w:sz w:val="18"/>
                                      <w:szCs w:val="18"/>
                                    </w:rPr>
                                  </w:pPr>
                                </w:p>
                                <w:p w:rsidR="002660D5" w:rsidRPr="00E31C39" w:rsidRDefault="002660D5" w:rsidP="00595BED">
                                  <w:pPr>
                                    <w:rPr>
                                      <w:b/>
                                      <w:sz w:val="18"/>
                                      <w:szCs w:val="18"/>
                                      <w:u w:val="single"/>
                                    </w:rPr>
                                  </w:pPr>
                                  <w:r w:rsidRPr="00E31C39">
                                    <w:rPr>
                                      <w:b/>
                                      <w:sz w:val="18"/>
                                      <w:szCs w:val="18"/>
                                      <w:u w:val="single"/>
                                    </w:rPr>
                                    <w:t xml:space="preserve">Week 2 Lab: Micromedex </w:t>
                                  </w:r>
                                </w:p>
                                <w:p w:rsidR="002660D5" w:rsidRPr="00E31C39" w:rsidRDefault="002660D5" w:rsidP="00A20592">
                                  <w:pPr>
                                    <w:rPr>
                                      <w:b/>
                                      <w:sz w:val="18"/>
                                      <w:szCs w:val="18"/>
                                    </w:rPr>
                                  </w:pPr>
                                  <w:r w:rsidRPr="00E31C39">
                                    <w:rPr>
                                      <w:b/>
                                      <w:sz w:val="18"/>
                                      <w:szCs w:val="18"/>
                                    </w:rPr>
                                    <w:t>*In-lab</w:t>
                                  </w:r>
                                  <w:r w:rsidRPr="00E31C39">
                                    <w:rPr>
                                      <w:sz w:val="18"/>
                                      <w:szCs w:val="18"/>
                                    </w:rPr>
                                    <w:t xml:space="preserve"> </w:t>
                                  </w:r>
                                  <w:r w:rsidRPr="00E31C39">
                                    <w:rPr>
                                      <w:b/>
                                      <w:sz w:val="18"/>
                                      <w:szCs w:val="18"/>
                                    </w:rPr>
                                    <w:t>guided practice</w:t>
                                  </w:r>
                                </w:p>
                                <w:p w:rsidR="002660D5" w:rsidRPr="00E31C39" w:rsidRDefault="002660D5" w:rsidP="00A20592">
                                  <w:pPr>
                                    <w:rPr>
                                      <w:b/>
                                      <w:sz w:val="18"/>
                                      <w:szCs w:val="18"/>
                                    </w:rPr>
                                  </w:pPr>
                                </w:p>
                                <w:p w:rsidR="002660D5" w:rsidRPr="00E31C39" w:rsidRDefault="002660D5" w:rsidP="00D71ABB">
                                  <w:pPr>
                                    <w:rPr>
                                      <w:b/>
                                      <w:sz w:val="18"/>
                                      <w:szCs w:val="18"/>
                                      <w:u w:val="single"/>
                                    </w:rPr>
                                  </w:pPr>
                                  <w:r w:rsidRPr="00E31C39">
                                    <w:rPr>
                                      <w:b/>
                                      <w:sz w:val="18"/>
                                      <w:szCs w:val="18"/>
                                      <w:u w:val="single"/>
                                    </w:rPr>
                                    <w:t>Week 2 Lab:  PPE exercise</w:t>
                                  </w:r>
                                </w:p>
                                <w:p w:rsidR="002660D5" w:rsidRPr="00E31C39" w:rsidRDefault="002660D5" w:rsidP="00D71ABB">
                                  <w:pPr>
                                    <w:rPr>
                                      <w:sz w:val="18"/>
                                      <w:szCs w:val="18"/>
                                    </w:rPr>
                                  </w:pPr>
                                  <w:r w:rsidRPr="00E31C39">
                                    <w:rPr>
                                      <w:sz w:val="18"/>
                                      <w:szCs w:val="18"/>
                                    </w:rPr>
                                    <w:t>Checklist: (red folder)</w:t>
                                  </w:r>
                                </w:p>
                                <w:p w:rsidR="002660D5" w:rsidRPr="00E31C39" w:rsidRDefault="002660D5" w:rsidP="001A1BA7">
                                  <w:pPr>
                                    <w:ind w:firstLine="432"/>
                                    <w:rPr>
                                      <w:sz w:val="18"/>
                                      <w:szCs w:val="18"/>
                                    </w:rPr>
                                  </w:pPr>
                                  <w:r w:rsidRPr="00E31C39">
                                    <w:rPr>
                                      <w:sz w:val="18"/>
                                      <w:szCs w:val="18"/>
                                    </w:rPr>
                                    <w:t>PPE</w:t>
                                  </w:r>
                                </w:p>
                                <w:p w:rsidR="002660D5" w:rsidRPr="00E31C39" w:rsidRDefault="002660D5" w:rsidP="001A1BA7">
                                  <w:pPr>
                                    <w:rPr>
                                      <w:sz w:val="18"/>
                                      <w:szCs w:val="18"/>
                                    </w:rPr>
                                  </w:pPr>
                                  <w:r w:rsidRPr="00E31C39">
                                    <w:rPr>
                                      <w:sz w:val="18"/>
                                      <w:szCs w:val="18"/>
                                    </w:rPr>
                                    <w:t xml:space="preserve">Read:  </w:t>
                                  </w:r>
                                </w:p>
                                <w:p w:rsidR="002660D5" w:rsidRPr="00E31C39" w:rsidRDefault="002660D5" w:rsidP="00D71ABB">
                                  <w:pPr>
                                    <w:ind w:left="432"/>
                                    <w:rPr>
                                      <w:sz w:val="18"/>
                                      <w:szCs w:val="18"/>
                                    </w:rPr>
                                  </w:pPr>
                                  <w:r w:rsidRPr="00E31C39">
                                    <w:rPr>
                                      <w:sz w:val="18"/>
                                      <w:szCs w:val="18"/>
                                      <w:u w:val="single"/>
                                    </w:rPr>
                                    <w:t>Potter &amp; Perry textbook-</w:t>
                                  </w:r>
                                </w:p>
                                <w:p w:rsidR="002660D5" w:rsidRPr="004E08F8" w:rsidRDefault="002660D5" w:rsidP="00D71ABB">
                                  <w:pPr>
                                    <w:ind w:left="432"/>
                                    <w:rPr>
                                      <w:color w:val="FF0000"/>
                                      <w:sz w:val="18"/>
                                      <w:szCs w:val="18"/>
                                    </w:rPr>
                                  </w:pPr>
                                  <w:r w:rsidRPr="008A5DF4">
                                    <w:rPr>
                                      <w:sz w:val="18"/>
                                      <w:szCs w:val="18"/>
                                    </w:rPr>
                                    <w:t xml:space="preserve">Boxes </w:t>
                                  </w:r>
                                  <w:r w:rsidRPr="00E31C39">
                                    <w:rPr>
                                      <w:sz w:val="18"/>
                                      <w:szCs w:val="18"/>
                                    </w:rPr>
                                    <w:t>14-12, 14-13</w:t>
                                  </w:r>
                                </w:p>
                                <w:p w:rsidR="002660D5" w:rsidRPr="008A5DF4" w:rsidRDefault="002660D5" w:rsidP="00D71ABB">
                                  <w:pPr>
                                    <w:ind w:left="432"/>
                                    <w:rPr>
                                      <w:sz w:val="18"/>
                                      <w:szCs w:val="18"/>
                                    </w:rPr>
                                  </w:pPr>
                                  <w:r>
                                    <w:rPr>
                                      <w:sz w:val="18"/>
                                      <w:szCs w:val="18"/>
                                    </w:rPr>
                                    <w:t>Table 14-5</w:t>
                                  </w:r>
                                </w:p>
                                <w:p w:rsidR="002660D5" w:rsidRPr="008A5DF4" w:rsidRDefault="002660D5" w:rsidP="001A1BA7">
                                  <w:pPr>
                                    <w:rPr>
                                      <w:sz w:val="18"/>
                                      <w:szCs w:val="18"/>
                                    </w:rPr>
                                  </w:pPr>
                                  <w:r w:rsidRPr="008A5DF4">
                                    <w:rPr>
                                      <w:sz w:val="18"/>
                                      <w:szCs w:val="18"/>
                                    </w:rPr>
                                    <w:t>View:</w:t>
                                  </w:r>
                                </w:p>
                                <w:p w:rsidR="002660D5" w:rsidRPr="008A5DF4" w:rsidRDefault="002660D5" w:rsidP="00D71ABB">
                                  <w:pPr>
                                    <w:ind w:left="432"/>
                                    <w:rPr>
                                      <w:sz w:val="18"/>
                                      <w:szCs w:val="18"/>
                                      <w:u w:val="single"/>
                                    </w:rPr>
                                  </w:pPr>
                                  <w:r w:rsidRPr="008A5DF4">
                                    <w:rPr>
                                      <w:sz w:val="18"/>
                                      <w:szCs w:val="18"/>
                                      <w:u w:val="single"/>
                                    </w:rPr>
                                    <w:t>ATI skills module-</w:t>
                                  </w:r>
                                </w:p>
                                <w:p w:rsidR="002660D5" w:rsidRDefault="002660D5" w:rsidP="00D71ABB">
                                  <w:pPr>
                                    <w:ind w:left="432"/>
                                    <w:rPr>
                                      <w:sz w:val="18"/>
                                      <w:szCs w:val="18"/>
                                    </w:rPr>
                                  </w:pPr>
                                  <w:r w:rsidRPr="008A5DF4">
                                    <w:rPr>
                                      <w:sz w:val="18"/>
                                      <w:szCs w:val="18"/>
                                    </w:rPr>
                                    <w:t>Infection Control (All step by step videos)</w:t>
                                  </w:r>
                                </w:p>
                                <w:p w:rsidR="002660D5" w:rsidRDefault="002660D5" w:rsidP="001A1BA7">
                                  <w:pPr>
                                    <w:rPr>
                                      <w:b/>
                                      <w:sz w:val="18"/>
                                      <w:szCs w:val="18"/>
                                    </w:rPr>
                                  </w:pPr>
                                  <w:r>
                                    <w:rPr>
                                      <w:b/>
                                      <w:sz w:val="18"/>
                                      <w:szCs w:val="18"/>
                                    </w:rPr>
                                    <w:t>*</w:t>
                                  </w:r>
                                  <w:r w:rsidRPr="001A1BA7">
                                    <w:rPr>
                                      <w:b/>
                                      <w:sz w:val="18"/>
                                      <w:szCs w:val="18"/>
                                    </w:rPr>
                                    <w:t>In-lab activity/observation</w:t>
                                  </w:r>
                                </w:p>
                                <w:p w:rsidR="002660D5" w:rsidRDefault="002660D5" w:rsidP="001A1BA7">
                                  <w:pPr>
                                    <w:rPr>
                                      <w:b/>
                                      <w:sz w:val="18"/>
                                      <w:szCs w:val="18"/>
                                    </w:rPr>
                                  </w:pPr>
                                </w:p>
                                <w:p w:rsidR="002660D5" w:rsidRDefault="002660D5" w:rsidP="001A1BA7">
                                  <w:pPr>
                                    <w:rPr>
                                      <w:b/>
                                      <w:sz w:val="18"/>
                                      <w:szCs w:val="18"/>
                                    </w:rPr>
                                  </w:pPr>
                                </w:p>
                                <w:p w:rsidR="002660D5" w:rsidRDefault="002660D5" w:rsidP="001A1BA7">
                                  <w:pPr>
                                    <w:rPr>
                                      <w:b/>
                                      <w:sz w:val="18"/>
                                      <w:szCs w:val="18"/>
                                    </w:rPr>
                                  </w:pPr>
                                </w:p>
                                <w:p w:rsidR="002660D5" w:rsidRDefault="002660D5" w:rsidP="001A1BA7">
                                  <w:pPr>
                                    <w:rPr>
                                      <w:b/>
                                      <w:sz w:val="18"/>
                                      <w:szCs w:val="18"/>
                                    </w:rPr>
                                  </w:pPr>
                                </w:p>
                                <w:p w:rsidR="002660D5" w:rsidRPr="001A1BA7" w:rsidRDefault="002660D5" w:rsidP="001A1BA7">
                                  <w:pPr>
                                    <w:rPr>
                                      <w:b/>
                                      <w:sz w:val="18"/>
                                      <w:szCs w:val="18"/>
                                    </w:rPr>
                                  </w:pPr>
                                </w:p>
                                <w:p w:rsidR="002660D5" w:rsidRPr="008A5DF4" w:rsidRDefault="002660D5" w:rsidP="00D71ABB">
                                  <w:pPr>
                                    <w:ind w:left="432"/>
                                    <w:rPr>
                                      <w:sz w:val="18"/>
                                      <w:szCs w:val="18"/>
                                    </w:rPr>
                                  </w:pPr>
                                </w:p>
                                <w:p w:rsidR="002660D5" w:rsidRDefault="002660D5" w:rsidP="00D71AB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A2EAB8" id="Text Box 2" o:spid="_x0000_s1027" type="#_x0000_t202" style="position:absolute;margin-left:10.95pt;margin-top:2.05pt;width:193.5pt;height:368.1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" strokeweight="3pt">
                      <v:textbox>
                        <w:txbxContent>
                          <w:p w:rsidR="002660D5" w:rsidRPr="00E31C39" w:rsidRDefault="002660D5" w:rsidP="00D71ABB">
                            <w:pPr>
                              <w:rPr>
                                <w:b/>
                                <w:sz w:val="18"/>
                                <w:szCs w:val="18"/>
                                <w:u w:val="single"/>
                              </w:rPr>
                            </w:pPr>
                            <w:r w:rsidRPr="00E31C39">
                              <w:rPr>
                                <w:b/>
                                <w:sz w:val="18"/>
                                <w:szCs w:val="18"/>
                                <w:u w:val="single"/>
                              </w:rPr>
                              <w:t xml:space="preserve">Week 2 Lab:  Hand washing / hand hygiene </w:t>
                            </w:r>
                          </w:p>
                          <w:p w:rsidR="002660D5" w:rsidRPr="00E31C39" w:rsidRDefault="002660D5" w:rsidP="00D71ABB">
                            <w:pPr>
                              <w:rPr>
                                <w:sz w:val="18"/>
                                <w:szCs w:val="18"/>
                              </w:rPr>
                            </w:pPr>
                            <w:r w:rsidRPr="00E31C39">
                              <w:rPr>
                                <w:sz w:val="18"/>
                                <w:szCs w:val="18"/>
                              </w:rPr>
                              <w:t>Checklist: (red folder)</w:t>
                            </w:r>
                          </w:p>
                          <w:p w:rsidR="002660D5" w:rsidRPr="00E31C39" w:rsidRDefault="002660D5" w:rsidP="001A1BA7">
                            <w:pPr>
                              <w:rPr>
                                <w:sz w:val="18"/>
                                <w:szCs w:val="18"/>
                              </w:rPr>
                            </w:pPr>
                            <w:r w:rsidRPr="00E31C39">
                              <w:rPr>
                                <w:sz w:val="18"/>
                                <w:szCs w:val="18"/>
                              </w:rPr>
                              <w:t xml:space="preserve">       Hand Hygiene </w:t>
                            </w:r>
                          </w:p>
                          <w:p w:rsidR="002660D5" w:rsidRPr="00E31C39" w:rsidRDefault="002660D5" w:rsidP="001A1BA7">
                            <w:pPr>
                              <w:rPr>
                                <w:sz w:val="18"/>
                                <w:szCs w:val="18"/>
                              </w:rPr>
                            </w:pPr>
                            <w:r w:rsidRPr="00E31C39">
                              <w:rPr>
                                <w:sz w:val="18"/>
                                <w:szCs w:val="18"/>
                              </w:rPr>
                              <w:t xml:space="preserve">Read:  </w:t>
                            </w:r>
                          </w:p>
                          <w:p w:rsidR="002660D5" w:rsidRPr="00E31C39" w:rsidRDefault="002660D5" w:rsidP="00D71ABB">
                            <w:pPr>
                              <w:ind w:left="432"/>
                              <w:rPr>
                                <w:sz w:val="18"/>
                                <w:szCs w:val="18"/>
                                <w:u w:val="single"/>
                              </w:rPr>
                            </w:pPr>
                            <w:r w:rsidRPr="00E31C39">
                              <w:rPr>
                                <w:sz w:val="18"/>
                                <w:szCs w:val="18"/>
                                <w:u w:val="single"/>
                              </w:rPr>
                              <w:t>Potter &amp; Perry textbook-</w:t>
                            </w:r>
                          </w:p>
                          <w:p w:rsidR="002660D5" w:rsidRPr="00E31C39" w:rsidRDefault="002660D5" w:rsidP="00D71ABB">
                            <w:pPr>
                              <w:ind w:left="432"/>
                              <w:rPr>
                                <w:sz w:val="18"/>
                                <w:szCs w:val="18"/>
                              </w:rPr>
                            </w:pPr>
                            <w:r w:rsidRPr="00E31C39">
                              <w:rPr>
                                <w:sz w:val="18"/>
                                <w:szCs w:val="18"/>
                              </w:rPr>
                              <w:t>Box 14-10</w:t>
                            </w:r>
                          </w:p>
                          <w:p w:rsidR="002660D5" w:rsidRPr="00E31C39" w:rsidRDefault="002660D5" w:rsidP="00A20592">
                            <w:pPr>
                              <w:rPr>
                                <w:b/>
                                <w:sz w:val="18"/>
                                <w:szCs w:val="18"/>
                              </w:rPr>
                            </w:pPr>
                            <w:r w:rsidRPr="00E31C39">
                              <w:rPr>
                                <w:b/>
                                <w:sz w:val="18"/>
                                <w:szCs w:val="18"/>
                              </w:rPr>
                              <w:t>*In-lab 1:1 observation</w:t>
                            </w:r>
                          </w:p>
                          <w:p w:rsidR="002660D5" w:rsidRPr="00E31C39" w:rsidRDefault="002660D5" w:rsidP="00A20592">
                            <w:pPr>
                              <w:rPr>
                                <w:b/>
                                <w:sz w:val="18"/>
                                <w:szCs w:val="18"/>
                              </w:rPr>
                            </w:pPr>
                          </w:p>
                          <w:p w:rsidR="002660D5" w:rsidRPr="00E31C39" w:rsidRDefault="002660D5" w:rsidP="006A56B7">
                            <w:pPr>
                              <w:rPr>
                                <w:b/>
                                <w:sz w:val="18"/>
                                <w:szCs w:val="18"/>
                                <w:u w:val="single"/>
                              </w:rPr>
                            </w:pPr>
                            <w:r w:rsidRPr="00E31C39">
                              <w:rPr>
                                <w:b/>
                                <w:sz w:val="18"/>
                                <w:szCs w:val="18"/>
                                <w:u w:val="single"/>
                              </w:rPr>
                              <w:t>Week 2 Lab: Vital Signs</w:t>
                            </w:r>
                          </w:p>
                          <w:p w:rsidR="002660D5" w:rsidRPr="00E31C39" w:rsidRDefault="002660D5" w:rsidP="006A56B7">
                            <w:pPr>
                              <w:rPr>
                                <w:sz w:val="18"/>
                                <w:szCs w:val="18"/>
                              </w:rPr>
                            </w:pPr>
                            <w:r w:rsidRPr="00E31C39">
                              <w:rPr>
                                <w:sz w:val="18"/>
                                <w:szCs w:val="18"/>
                              </w:rPr>
                              <w:t>Checklist: (red folder)</w:t>
                            </w:r>
                          </w:p>
                          <w:p w:rsidR="002660D5" w:rsidRPr="00E31C39" w:rsidRDefault="002660D5" w:rsidP="006A56B7">
                            <w:pPr>
                              <w:rPr>
                                <w:sz w:val="18"/>
                                <w:szCs w:val="18"/>
                              </w:rPr>
                            </w:pPr>
                            <w:r w:rsidRPr="00E31C39">
                              <w:rPr>
                                <w:sz w:val="18"/>
                                <w:szCs w:val="18"/>
                              </w:rPr>
                              <w:t xml:space="preserve">       Vital Signs </w:t>
                            </w:r>
                          </w:p>
                          <w:p w:rsidR="002660D5" w:rsidRPr="00E31C39" w:rsidRDefault="002660D5" w:rsidP="006A56B7">
                            <w:pPr>
                              <w:rPr>
                                <w:sz w:val="18"/>
                                <w:szCs w:val="18"/>
                              </w:rPr>
                            </w:pPr>
                            <w:r w:rsidRPr="00E31C39">
                              <w:rPr>
                                <w:sz w:val="18"/>
                                <w:szCs w:val="18"/>
                              </w:rPr>
                              <w:t xml:space="preserve">Read:  </w:t>
                            </w:r>
                          </w:p>
                          <w:p w:rsidR="002660D5" w:rsidRPr="00E31C39" w:rsidRDefault="002660D5" w:rsidP="006A56B7">
                            <w:pPr>
                              <w:ind w:left="432"/>
                              <w:rPr>
                                <w:sz w:val="18"/>
                                <w:szCs w:val="18"/>
                                <w:u w:val="single"/>
                              </w:rPr>
                            </w:pPr>
                            <w:r w:rsidRPr="00E31C39">
                              <w:rPr>
                                <w:sz w:val="18"/>
                                <w:szCs w:val="18"/>
                                <w:u w:val="single"/>
                              </w:rPr>
                              <w:t>Potter &amp; Perry textbook-</w:t>
                            </w:r>
                          </w:p>
                          <w:p w:rsidR="002660D5" w:rsidRPr="00E31C39" w:rsidRDefault="002660D5" w:rsidP="00A20592">
                            <w:pPr>
                              <w:rPr>
                                <w:sz w:val="18"/>
                                <w:szCs w:val="18"/>
                              </w:rPr>
                            </w:pPr>
                            <w:r w:rsidRPr="00E31C39">
                              <w:rPr>
                                <w:sz w:val="18"/>
                                <w:szCs w:val="18"/>
                              </w:rPr>
                              <w:t xml:space="preserve">          Skills 15-1, 15-2, 15-3, 15-4, 15-5</w:t>
                            </w:r>
                          </w:p>
                          <w:p w:rsidR="002660D5" w:rsidRPr="00E31C39" w:rsidRDefault="002660D5" w:rsidP="00A20592">
                            <w:pPr>
                              <w:rPr>
                                <w:sz w:val="18"/>
                                <w:szCs w:val="18"/>
                              </w:rPr>
                            </w:pPr>
                            <w:r w:rsidRPr="00E31C39">
                              <w:rPr>
                                <w:sz w:val="18"/>
                                <w:szCs w:val="18"/>
                              </w:rPr>
                              <w:t xml:space="preserve">          Boxes 15-6, 15-10</w:t>
                            </w:r>
                          </w:p>
                          <w:p w:rsidR="002660D5" w:rsidRPr="00E31C39" w:rsidRDefault="002660D5" w:rsidP="00A20592">
                            <w:pPr>
                              <w:rPr>
                                <w:sz w:val="18"/>
                                <w:szCs w:val="18"/>
                              </w:rPr>
                            </w:pPr>
                            <w:r w:rsidRPr="00E31C39">
                              <w:rPr>
                                <w:sz w:val="18"/>
                                <w:szCs w:val="18"/>
                              </w:rPr>
                              <w:t>View:</w:t>
                            </w:r>
                          </w:p>
                          <w:p w:rsidR="002660D5" w:rsidRPr="00E31C39" w:rsidRDefault="002660D5" w:rsidP="00A20592">
                            <w:pPr>
                              <w:rPr>
                                <w:sz w:val="18"/>
                                <w:szCs w:val="18"/>
                              </w:rPr>
                            </w:pPr>
                            <w:r w:rsidRPr="00E31C39">
                              <w:rPr>
                                <w:sz w:val="18"/>
                                <w:szCs w:val="18"/>
                              </w:rPr>
                              <w:t xml:space="preserve">          ATI Skills Module-</w:t>
                            </w:r>
                          </w:p>
                          <w:p w:rsidR="002660D5" w:rsidRPr="00E31C39" w:rsidRDefault="002660D5" w:rsidP="00A20592">
                            <w:pPr>
                              <w:rPr>
                                <w:sz w:val="18"/>
                                <w:szCs w:val="18"/>
                              </w:rPr>
                            </w:pPr>
                            <w:r w:rsidRPr="00E31C39">
                              <w:rPr>
                                <w:sz w:val="18"/>
                                <w:szCs w:val="18"/>
                              </w:rPr>
                              <w:t xml:space="preserve">          Vital Signs (All step by step videos)</w:t>
                            </w:r>
                          </w:p>
                          <w:p w:rsidR="002660D5" w:rsidRPr="00E31C39" w:rsidRDefault="002660D5" w:rsidP="00A20592">
                            <w:pPr>
                              <w:rPr>
                                <w:b/>
                                <w:sz w:val="18"/>
                                <w:szCs w:val="18"/>
                              </w:rPr>
                            </w:pPr>
                            <w:r w:rsidRPr="00E31C39">
                              <w:rPr>
                                <w:b/>
                                <w:sz w:val="18"/>
                                <w:szCs w:val="18"/>
                              </w:rPr>
                              <w:t>*In-lab guided practice</w:t>
                            </w:r>
                          </w:p>
                          <w:p w:rsidR="002660D5" w:rsidRPr="00E31C39" w:rsidRDefault="002660D5" w:rsidP="00A20592">
                            <w:pPr>
                              <w:rPr>
                                <w:b/>
                                <w:sz w:val="18"/>
                                <w:szCs w:val="18"/>
                              </w:rPr>
                            </w:pPr>
                          </w:p>
                          <w:p w:rsidR="002660D5" w:rsidRPr="00E31C39" w:rsidRDefault="002660D5" w:rsidP="00595BED">
                            <w:pPr>
                              <w:rPr>
                                <w:b/>
                                <w:sz w:val="18"/>
                                <w:szCs w:val="18"/>
                                <w:u w:val="single"/>
                              </w:rPr>
                            </w:pPr>
                            <w:r w:rsidRPr="00E31C39">
                              <w:rPr>
                                <w:b/>
                                <w:sz w:val="18"/>
                                <w:szCs w:val="18"/>
                                <w:u w:val="single"/>
                              </w:rPr>
                              <w:t xml:space="preserve">Week 2 Lab: Micromedex </w:t>
                            </w:r>
                          </w:p>
                          <w:p w:rsidR="002660D5" w:rsidRPr="00E31C39" w:rsidRDefault="002660D5" w:rsidP="00A20592">
                            <w:pPr>
                              <w:rPr>
                                <w:b/>
                                <w:sz w:val="18"/>
                                <w:szCs w:val="18"/>
                              </w:rPr>
                            </w:pPr>
                            <w:r w:rsidRPr="00E31C39">
                              <w:rPr>
                                <w:b/>
                                <w:sz w:val="18"/>
                                <w:szCs w:val="18"/>
                              </w:rPr>
                              <w:t>*In-lab</w:t>
                            </w:r>
                            <w:r w:rsidRPr="00E31C39">
                              <w:rPr>
                                <w:sz w:val="18"/>
                                <w:szCs w:val="18"/>
                              </w:rPr>
                              <w:t xml:space="preserve"> </w:t>
                            </w:r>
                            <w:r w:rsidRPr="00E31C39">
                              <w:rPr>
                                <w:b/>
                                <w:sz w:val="18"/>
                                <w:szCs w:val="18"/>
                              </w:rPr>
                              <w:t>guided practice</w:t>
                            </w:r>
                          </w:p>
                          <w:p w:rsidR="002660D5" w:rsidRPr="00E31C39" w:rsidRDefault="002660D5" w:rsidP="00A20592">
                            <w:pPr>
                              <w:rPr>
                                <w:b/>
                                <w:sz w:val="18"/>
                                <w:szCs w:val="18"/>
                              </w:rPr>
                            </w:pPr>
                          </w:p>
                          <w:p w:rsidR="002660D5" w:rsidRPr="00E31C39" w:rsidRDefault="002660D5" w:rsidP="00D71ABB">
                            <w:pPr>
                              <w:rPr>
                                <w:b/>
                                <w:sz w:val="18"/>
                                <w:szCs w:val="18"/>
                                <w:u w:val="single"/>
                              </w:rPr>
                            </w:pPr>
                            <w:r w:rsidRPr="00E31C39">
                              <w:rPr>
                                <w:b/>
                                <w:sz w:val="18"/>
                                <w:szCs w:val="18"/>
                                <w:u w:val="single"/>
                              </w:rPr>
                              <w:t>Week 2 Lab:  PPE exercise</w:t>
                            </w:r>
                          </w:p>
                          <w:p w:rsidR="002660D5" w:rsidRPr="00E31C39" w:rsidRDefault="002660D5" w:rsidP="00D71ABB">
                            <w:pPr>
                              <w:rPr>
                                <w:sz w:val="18"/>
                                <w:szCs w:val="18"/>
                              </w:rPr>
                            </w:pPr>
                            <w:r w:rsidRPr="00E31C39">
                              <w:rPr>
                                <w:sz w:val="18"/>
                                <w:szCs w:val="18"/>
                              </w:rPr>
                              <w:t>Checklist: (red folder)</w:t>
                            </w:r>
                          </w:p>
                          <w:p w:rsidR="002660D5" w:rsidRPr="00E31C39" w:rsidRDefault="002660D5" w:rsidP="001A1BA7">
                            <w:pPr>
                              <w:ind w:firstLine="432"/>
                              <w:rPr>
                                <w:sz w:val="18"/>
                                <w:szCs w:val="18"/>
                              </w:rPr>
                            </w:pPr>
                            <w:r w:rsidRPr="00E31C39">
                              <w:rPr>
                                <w:sz w:val="18"/>
                                <w:szCs w:val="18"/>
                              </w:rPr>
                              <w:t>PPE</w:t>
                            </w:r>
                          </w:p>
                          <w:p w:rsidR="002660D5" w:rsidRPr="00E31C39" w:rsidRDefault="002660D5" w:rsidP="001A1BA7">
                            <w:pPr>
                              <w:rPr>
                                <w:sz w:val="18"/>
                                <w:szCs w:val="18"/>
                              </w:rPr>
                            </w:pPr>
                            <w:r w:rsidRPr="00E31C39">
                              <w:rPr>
                                <w:sz w:val="18"/>
                                <w:szCs w:val="18"/>
                              </w:rPr>
                              <w:t xml:space="preserve">Read:  </w:t>
                            </w:r>
                          </w:p>
                          <w:p w:rsidR="002660D5" w:rsidRPr="00E31C39" w:rsidRDefault="002660D5" w:rsidP="00D71ABB">
                            <w:pPr>
                              <w:ind w:left="432"/>
                              <w:rPr>
                                <w:sz w:val="18"/>
                                <w:szCs w:val="18"/>
                              </w:rPr>
                            </w:pPr>
                            <w:r w:rsidRPr="00E31C39">
                              <w:rPr>
                                <w:sz w:val="18"/>
                                <w:szCs w:val="18"/>
                                <w:u w:val="single"/>
                              </w:rPr>
                              <w:t>Potter &amp; Perry textbook-</w:t>
                            </w:r>
                          </w:p>
                          <w:p w:rsidR="002660D5" w:rsidRPr="004E08F8" w:rsidRDefault="002660D5" w:rsidP="00D71ABB">
                            <w:pPr>
                              <w:ind w:left="432"/>
                              <w:rPr>
                                <w:color w:val="FF0000"/>
                                <w:sz w:val="18"/>
                                <w:szCs w:val="18"/>
                              </w:rPr>
                            </w:pPr>
                            <w:r w:rsidRPr="008A5DF4">
                              <w:rPr>
                                <w:sz w:val="18"/>
                                <w:szCs w:val="18"/>
                              </w:rPr>
                              <w:t xml:space="preserve">Boxes </w:t>
                            </w:r>
                            <w:r w:rsidRPr="00E31C39">
                              <w:rPr>
                                <w:sz w:val="18"/>
                                <w:szCs w:val="18"/>
                              </w:rPr>
                              <w:t>14-12, 14-13</w:t>
                            </w:r>
                          </w:p>
                          <w:p w:rsidR="002660D5" w:rsidRPr="008A5DF4" w:rsidRDefault="002660D5" w:rsidP="00D71ABB">
                            <w:pPr>
                              <w:ind w:left="432"/>
                              <w:rPr>
                                <w:sz w:val="18"/>
                                <w:szCs w:val="18"/>
                              </w:rPr>
                            </w:pPr>
                            <w:r>
                              <w:rPr>
                                <w:sz w:val="18"/>
                                <w:szCs w:val="18"/>
                              </w:rPr>
                              <w:t>Table 14-5</w:t>
                            </w:r>
                          </w:p>
                          <w:p w:rsidR="002660D5" w:rsidRPr="008A5DF4" w:rsidRDefault="002660D5" w:rsidP="001A1BA7">
                            <w:pPr>
                              <w:rPr>
                                <w:sz w:val="18"/>
                                <w:szCs w:val="18"/>
                              </w:rPr>
                            </w:pPr>
                            <w:r w:rsidRPr="008A5DF4">
                              <w:rPr>
                                <w:sz w:val="18"/>
                                <w:szCs w:val="18"/>
                              </w:rPr>
                              <w:t>View:</w:t>
                            </w:r>
                          </w:p>
                          <w:p w:rsidR="002660D5" w:rsidRPr="008A5DF4" w:rsidRDefault="002660D5" w:rsidP="00D71ABB">
                            <w:pPr>
                              <w:ind w:left="432"/>
                              <w:rPr>
                                <w:sz w:val="18"/>
                                <w:szCs w:val="18"/>
                                <w:u w:val="single"/>
                              </w:rPr>
                            </w:pPr>
                            <w:r w:rsidRPr="008A5DF4">
                              <w:rPr>
                                <w:sz w:val="18"/>
                                <w:szCs w:val="18"/>
                                <w:u w:val="single"/>
                              </w:rPr>
                              <w:t>ATI skills module-</w:t>
                            </w:r>
                          </w:p>
                          <w:p w:rsidR="002660D5" w:rsidRDefault="002660D5" w:rsidP="00D71ABB">
                            <w:pPr>
                              <w:ind w:left="432"/>
                              <w:rPr>
                                <w:sz w:val="18"/>
                                <w:szCs w:val="18"/>
                              </w:rPr>
                            </w:pPr>
                            <w:r w:rsidRPr="008A5DF4">
                              <w:rPr>
                                <w:sz w:val="18"/>
                                <w:szCs w:val="18"/>
                              </w:rPr>
                              <w:t>Infection Control (All step by step videos)</w:t>
                            </w:r>
                          </w:p>
                          <w:p w:rsidR="002660D5" w:rsidRDefault="002660D5" w:rsidP="001A1BA7">
                            <w:pPr>
                              <w:rPr>
                                <w:b/>
                                <w:sz w:val="18"/>
                                <w:szCs w:val="18"/>
                              </w:rPr>
                            </w:pPr>
                            <w:r>
                              <w:rPr>
                                <w:b/>
                                <w:sz w:val="18"/>
                                <w:szCs w:val="18"/>
                              </w:rPr>
                              <w:t>*</w:t>
                            </w:r>
                            <w:r w:rsidRPr="001A1BA7">
                              <w:rPr>
                                <w:b/>
                                <w:sz w:val="18"/>
                                <w:szCs w:val="18"/>
                              </w:rPr>
                              <w:t>In-lab activity/observation</w:t>
                            </w:r>
                          </w:p>
                          <w:p w:rsidR="002660D5" w:rsidRDefault="002660D5" w:rsidP="001A1BA7">
                            <w:pPr>
                              <w:rPr>
                                <w:b/>
                                <w:sz w:val="18"/>
                                <w:szCs w:val="18"/>
                              </w:rPr>
                            </w:pPr>
                          </w:p>
                          <w:p w:rsidR="002660D5" w:rsidRDefault="002660D5" w:rsidP="001A1BA7">
                            <w:pPr>
                              <w:rPr>
                                <w:b/>
                                <w:sz w:val="18"/>
                                <w:szCs w:val="18"/>
                              </w:rPr>
                            </w:pPr>
                          </w:p>
                          <w:p w:rsidR="002660D5" w:rsidRDefault="002660D5" w:rsidP="001A1BA7">
                            <w:pPr>
                              <w:rPr>
                                <w:b/>
                                <w:sz w:val="18"/>
                                <w:szCs w:val="18"/>
                              </w:rPr>
                            </w:pPr>
                          </w:p>
                          <w:p w:rsidR="002660D5" w:rsidRDefault="002660D5" w:rsidP="001A1BA7">
                            <w:pPr>
                              <w:rPr>
                                <w:b/>
                                <w:sz w:val="18"/>
                                <w:szCs w:val="18"/>
                              </w:rPr>
                            </w:pPr>
                          </w:p>
                          <w:p w:rsidR="002660D5" w:rsidRPr="001A1BA7" w:rsidRDefault="002660D5" w:rsidP="001A1BA7">
                            <w:pPr>
                              <w:rPr>
                                <w:b/>
                                <w:sz w:val="18"/>
                                <w:szCs w:val="18"/>
                              </w:rPr>
                            </w:pPr>
                          </w:p>
                          <w:p w:rsidR="002660D5" w:rsidRPr="008A5DF4" w:rsidRDefault="002660D5" w:rsidP="00D71ABB">
                            <w:pPr>
                              <w:ind w:left="432"/>
                              <w:rPr>
                                <w:sz w:val="18"/>
                                <w:szCs w:val="18"/>
                              </w:rPr>
                            </w:pPr>
                          </w:p>
                          <w:p w:rsidR="002660D5" w:rsidRDefault="002660D5" w:rsidP="00D71ABB"/>
                        </w:txbxContent>
                      </v:textbox>
                    </v:shape>
                  </w:pict>
                </mc:Fallback>
              </mc:AlternateContent>
            </w:r>
          </w:p>
          <w:p w:rsidR="003A29E6" w:rsidRDefault="003A29E6" w:rsidP="00632A5F"/>
          <w:p w:rsidR="003A29E6" w:rsidRDefault="003A29E6" w:rsidP="00632A5F"/>
          <w:p w:rsidR="003A29E6" w:rsidRDefault="003A29E6" w:rsidP="00632A5F"/>
          <w:p w:rsidR="003A29E6" w:rsidRDefault="003A29E6" w:rsidP="00632A5F"/>
          <w:p w:rsidR="003A29E6" w:rsidRDefault="003A29E6" w:rsidP="00632A5F"/>
          <w:p w:rsidR="003A29E6" w:rsidRDefault="003A29E6" w:rsidP="00632A5F"/>
          <w:p w:rsidR="003A29E6" w:rsidRDefault="003A29E6" w:rsidP="00632A5F"/>
          <w:p w:rsidR="003A29E6" w:rsidRDefault="003A29E6" w:rsidP="00632A5F"/>
          <w:p w:rsidR="003A29E6" w:rsidRDefault="003A29E6" w:rsidP="00632A5F"/>
          <w:p w:rsidR="003A29E6" w:rsidRDefault="003A29E6" w:rsidP="00632A5F"/>
          <w:p w:rsidR="003A29E6" w:rsidRDefault="003A29E6" w:rsidP="00632A5F"/>
          <w:p w:rsidR="003A29E6" w:rsidRDefault="003A29E6" w:rsidP="00632A5F"/>
          <w:p w:rsidR="003A29E6" w:rsidRDefault="003A29E6" w:rsidP="00632A5F"/>
          <w:p w:rsidR="003A29E6" w:rsidRDefault="003A29E6" w:rsidP="00632A5F"/>
          <w:p w:rsidR="003A29E6" w:rsidRDefault="003A29E6" w:rsidP="00632A5F"/>
          <w:p w:rsidR="003A29E6" w:rsidRDefault="003A29E6" w:rsidP="00632A5F"/>
          <w:p w:rsidR="003A29E6" w:rsidRDefault="003A29E6" w:rsidP="00632A5F"/>
          <w:p w:rsidR="003A29E6" w:rsidRDefault="003A29E6" w:rsidP="00632A5F"/>
          <w:p w:rsidR="003A29E6" w:rsidRDefault="003A29E6" w:rsidP="00632A5F"/>
          <w:p w:rsidR="003A29E6" w:rsidRDefault="003A29E6" w:rsidP="00632A5F"/>
          <w:p w:rsidR="003A29E6" w:rsidRDefault="003A29E6" w:rsidP="00632A5F"/>
          <w:p w:rsidR="003A29E6" w:rsidRDefault="003A29E6" w:rsidP="00632A5F"/>
          <w:p w:rsidR="003A29E6" w:rsidRDefault="003A29E6" w:rsidP="00632A5F"/>
          <w:p w:rsidR="003A29E6" w:rsidRDefault="003A29E6" w:rsidP="00632A5F"/>
          <w:p w:rsidR="003A29E6" w:rsidRDefault="003A29E6" w:rsidP="00632A5F"/>
          <w:p w:rsidR="003A29E6" w:rsidRDefault="003A29E6" w:rsidP="00632A5F"/>
          <w:p w:rsidR="003A29E6" w:rsidRDefault="003A29E6" w:rsidP="00632A5F"/>
          <w:p w:rsidR="003A29E6" w:rsidRDefault="003A29E6" w:rsidP="00632A5F"/>
          <w:p w:rsidR="003A29E6" w:rsidRDefault="003A29E6" w:rsidP="00632A5F"/>
          <w:p w:rsidR="003A29E6" w:rsidRDefault="003A29E6" w:rsidP="00632A5F"/>
          <w:p w:rsidR="003A29E6" w:rsidRDefault="003A29E6" w:rsidP="00632A5F"/>
          <w:p w:rsidR="003A29E6" w:rsidRPr="0014020E" w:rsidRDefault="003A29E6" w:rsidP="00632A5F"/>
        </w:tc>
      </w:tr>
      <w:tr w:rsidR="003A29E6" w:rsidTr="00FA0994">
        <w:tc>
          <w:tcPr>
            <w:tcW w:w="879" w:type="dxa"/>
          </w:tcPr>
          <w:p w:rsidR="003A29E6" w:rsidRDefault="003A29E6"/>
        </w:tc>
        <w:tc>
          <w:tcPr>
            <w:tcW w:w="3479" w:type="dxa"/>
            <w:gridSpan w:val="2"/>
          </w:tcPr>
          <w:p w:rsidR="003A29E6" w:rsidRDefault="003A29E6" w:rsidP="00C35772">
            <w:r>
              <w:t>Describe basic elements of the communication process.  (3)*</w:t>
            </w:r>
          </w:p>
          <w:p w:rsidR="003A29E6" w:rsidRDefault="003A29E6" w:rsidP="00C35772"/>
          <w:p w:rsidR="003A29E6" w:rsidRDefault="003A29E6" w:rsidP="00C35772">
            <w:r>
              <w:lastRenderedPageBreak/>
              <w:t>Identify features and expected outcomes of nurse-patient helping relationships.  (3,8)*</w:t>
            </w:r>
          </w:p>
          <w:p w:rsidR="003A29E6" w:rsidRDefault="003A29E6" w:rsidP="00C35772"/>
          <w:p w:rsidR="003A29E6" w:rsidRDefault="003A29E6" w:rsidP="00C35772"/>
          <w:p w:rsidR="003A29E6" w:rsidRDefault="003A29E6" w:rsidP="00C35772"/>
          <w:p w:rsidR="003A29E6" w:rsidRDefault="003A29E6" w:rsidP="001B2399">
            <w:r>
              <w:t>List the nursing focus areas within the four phases of a nurse-patient helping relationship.  (3,5)*</w:t>
            </w:r>
          </w:p>
          <w:p w:rsidR="003A29E6" w:rsidRDefault="003A29E6" w:rsidP="001B2399"/>
          <w:p w:rsidR="003A29E6" w:rsidRDefault="003A29E6" w:rsidP="00F51AEA">
            <w:r>
              <w:t xml:space="preserve">Recognize therapeutic communication techniques and professional behaviors in the nursing role. (3,8)* </w:t>
            </w:r>
          </w:p>
          <w:p w:rsidR="003A29E6" w:rsidRDefault="003A29E6" w:rsidP="00F51AEA"/>
          <w:p w:rsidR="003A29E6" w:rsidRDefault="003A29E6" w:rsidP="00F51AEA">
            <w:r>
              <w:t>Describe behaviors and techniques that affect communication.  (1,3,5,8)*</w:t>
            </w:r>
          </w:p>
          <w:p w:rsidR="003A29E6" w:rsidRDefault="003A29E6" w:rsidP="00F51AEA"/>
          <w:p w:rsidR="003A29E6" w:rsidRDefault="003A29E6" w:rsidP="00F51AEA">
            <w:r>
              <w:t>Identify ways to maintain confidentiality of reports.  (1,3,4)*</w:t>
            </w:r>
          </w:p>
          <w:p w:rsidR="003A29E6" w:rsidRDefault="003A29E6" w:rsidP="00F51AEA"/>
        </w:tc>
        <w:tc>
          <w:tcPr>
            <w:tcW w:w="5040" w:type="dxa"/>
            <w:gridSpan w:val="2"/>
          </w:tcPr>
          <w:p w:rsidR="003A29E6" w:rsidRDefault="003A29E6" w:rsidP="00C35772">
            <w:r>
              <w:lastRenderedPageBreak/>
              <w:t>J.</w:t>
            </w:r>
            <w:r>
              <w:tab/>
              <w:t>Communication</w:t>
            </w:r>
          </w:p>
          <w:p w:rsidR="003A29E6" w:rsidRDefault="003A29E6" w:rsidP="00C35772">
            <w:pPr>
              <w:numPr>
                <w:ilvl w:val="0"/>
                <w:numId w:val="4"/>
              </w:numPr>
              <w:tabs>
                <w:tab w:val="clear" w:pos="600"/>
                <w:tab w:val="num" w:pos="702"/>
              </w:tabs>
              <w:ind w:hanging="168"/>
            </w:pPr>
            <w:r>
              <w:t xml:space="preserve">   Forms of communication</w:t>
            </w:r>
          </w:p>
          <w:p w:rsidR="003A29E6" w:rsidRDefault="003A29E6" w:rsidP="00C35772">
            <w:pPr>
              <w:numPr>
                <w:ilvl w:val="0"/>
                <w:numId w:val="4"/>
              </w:numPr>
              <w:tabs>
                <w:tab w:val="clear" w:pos="600"/>
                <w:tab w:val="num" w:pos="702"/>
              </w:tabs>
              <w:ind w:hanging="168"/>
            </w:pPr>
            <w:r>
              <w:t xml:space="preserve">   Factors influencing communication</w:t>
            </w:r>
          </w:p>
          <w:p w:rsidR="003A29E6" w:rsidRDefault="003A29E6" w:rsidP="00EB17BC">
            <w:pPr>
              <w:tabs>
                <w:tab w:val="left" w:pos="1222"/>
              </w:tabs>
              <w:ind w:left="600" w:firstLine="352"/>
            </w:pPr>
            <w:r>
              <w:lastRenderedPageBreak/>
              <w:t>a.</w:t>
            </w:r>
            <w:r>
              <w:tab/>
              <w:t>AIDET</w:t>
            </w:r>
          </w:p>
          <w:p w:rsidR="003A29E6" w:rsidRDefault="003A29E6" w:rsidP="00C35772">
            <w:pPr>
              <w:numPr>
                <w:ilvl w:val="0"/>
                <w:numId w:val="4"/>
              </w:numPr>
              <w:tabs>
                <w:tab w:val="clear" w:pos="600"/>
                <w:tab w:val="num" w:pos="702"/>
              </w:tabs>
              <w:ind w:hanging="168"/>
            </w:pPr>
            <w:r>
              <w:t xml:space="preserve">   Reporting</w:t>
            </w:r>
          </w:p>
          <w:p w:rsidR="003A29E6" w:rsidRDefault="003A29E6" w:rsidP="00EB17BC">
            <w:pPr>
              <w:tabs>
                <w:tab w:val="left" w:pos="1222"/>
              </w:tabs>
              <w:ind w:left="600" w:firstLine="352"/>
            </w:pPr>
            <w:r>
              <w:t>a.</w:t>
            </w:r>
            <w:r>
              <w:tab/>
              <w:t>SBAR</w:t>
            </w:r>
          </w:p>
          <w:p w:rsidR="003A29E6" w:rsidRDefault="003A29E6" w:rsidP="00EB17BC">
            <w:pPr>
              <w:tabs>
                <w:tab w:val="left" w:pos="1222"/>
              </w:tabs>
              <w:ind w:left="600" w:firstLine="352"/>
            </w:pPr>
            <w:r>
              <w:t>b.</w:t>
            </w:r>
            <w:r>
              <w:tab/>
              <w:t>Hand-off report</w:t>
            </w:r>
          </w:p>
          <w:p w:rsidR="003A29E6" w:rsidRDefault="003A29E6" w:rsidP="00F51AEA">
            <w:pPr>
              <w:numPr>
                <w:ilvl w:val="0"/>
                <w:numId w:val="4"/>
              </w:numPr>
              <w:tabs>
                <w:tab w:val="clear" w:pos="600"/>
                <w:tab w:val="num" w:pos="772"/>
              </w:tabs>
              <w:ind w:hanging="168"/>
            </w:pPr>
            <w:r>
              <w:t xml:space="preserve">   Lateral Violence</w:t>
            </w:r>
          </w:p>
          <w:p w:rsidR="003A29E6" w:rsidRDefault="003A29E6" w:rsidP="00C35772">
            <w:pPr>
              <w:numPr>
                <w:ilvl w:val="0"/>
                <w:numId w:val="4"/>
              </w:numPr>
              <w:tabs>
                <w:tab w:val="clear" w:pos="600"/>
                <w:tab w:val="num" w:pos="702"/>
              </w:tabs>
              <w:ind w:hanging="168"/>
            </w:pPr>
            <w:r>
              <w:t xml:space="preserve">   Establishing a therapeutic relationship</w:t>
            </w:r>
          </w:p>
          <w:p w:rsidR="003A29E6" w:rsidRDefault="003A29E6" w:rsidP="00EB17BC">
            <w:pPr>
              <w:tabs>
                <w:tab w:val="left" w:pos="1222"/>
              </w:tabs>
              <w:ind w:left="600" w:firstLine="352"/>
            </w:pPr>
            <w:r>
              <w:t>a.</w:t>
            </w:r>
            <w:r>
              <w:tab/>
              <w:t>Professionalism</w:t>
            </w:r>
          </w:p>
          <w:p w:rsidR="003A29E6" w:rsidRDefault="003A29E6" w:rsidP="00EB17BC">
            <w:pPr>
              <w:tabs>
                <w:tab w:val="left" w:pos="1222"/>
              </w:tabs>
              <w:ind w:left="600" w:firstLine="352"/>
            </w:pPr>
            <w:r>
              <w:t>b.</w:t>
            </w:r>
            <w:r>
              <w:tab/>
              <w:t>Courtesy</w:t>
            </w:r>
          </w:p>
          <w:p w:rsidR="003A29E6" w:rsidRDefault="003A29E6" w:rsidP="00EB17BC">
            <w:pPr>
              <w:tabs>
                <w:tab w:val="left" w:pos="1222"/>
              </w:tabs>
              <w:ind w:left="600" w:firstLine="352"/>
            </w:pPr>
            <w:r>
              <w:t>c.</w:t>
            </w:r>
            <w:r>
              <w:tab/>
              <w:t>Confidentiality</w:t>
            </w:r>
          </w:p>
          <w:p w:rsidR="003A29E6" w:rsidRDefault="003A29E6" w:rsidP="00EB17BC">
            <w:pPr>
              <w:tabs>
                <w:tab w:val="left" w:pos="1222"/>
              </w:tabs>
              <w:ind w:left="600" w:firstLine="352"/>
            </w:pPr>
            <w:r>
              <w:t>d.</w:t>
            </w:r>
            <w:r>
              <w:tab/>
              <w:t>Trust</w:t>
            </w:r>
          </w:p>
          <w:p w:rsidR="003A29E6" w:rsidRDefault="003A29E6" w:rsidP="00EB17BC">
            <w:pPr>
              <w:tabs>
                <w:tab w:val="left" w:pos="1222"/>
              </w:tabs>
              <w:ind w:left="600" w:firstLine="352"/>
            </w:pPr>
            <w:r>
              <w:t>e.</w:t>
            </w:r>
            <w:r>
              <w:tab/>
              <w:t>Acceptance</w:t>
            </w:r>
          </w:p>
          <w:p w:rsidR="003A29E6" w:rsidRDefault="003A29E6" w:rsidP="00EB17BC">
            <w:pPr>
              <w:tabs>
                <w:tab w:val="left" w:pos="1222"/>
              </w:tabs>
              <w:ind w:left="600" w:firstLine="352"/>
            </w:pPr>
            <w:r>
              <w:t>f.</w:t>
            </w:r>
            <w:r>
              <w:tab/>
              <w:t>Presence</w:t>
            </w:r>
          </w:p>
          <w:p w:rsidR="003A29E6" w:rsidRDefault="003A29E6" w:rsidP="00C35772">
            <w:pPr>
              <w:numPr>
                <w:ilvl w:val="0"/>
                <w:numId w:val="4"/>
              </w:numPr>
              <w:tabs>
                <w:tab w:val="clear" w:pos="600"/>
                <w:tab w:val="num" w:pos="702"/>
              </w:tabs>
              <w:ind w:hanging="168"/>
            </w:pPr>
            <w:r>
              <w:t xml:space="preserve">   Therapeutic communication techniques</w:t>
            </w:r>
          </w:p>
          <w:p w:rsidR="003A29E6" w:rsidRDefault="003A29E6" w:rsidP="00C35772">
            <w:pPr>
              <w:numPr>
                <w:ilvl w:val="0"/>
                <w:numId w:val="4"/>
              </w:numPr>
              <w:tabs>
                <w:tab w:val="clear" w:pos="600"/>
                <w:tab w:val="num" w:pos="702"/>
              </w:tabs>
              <w:ind w:hanging="168"/>
            </w:pPr>
            <w:r>
              <w:t xml:space="preserve">   Non-therapeutic communication techniques</w:t>
            </w:r>
          </w:p>
          <w:p w:rsidR="003A29E6" w:rsidRDefault="003A29E6" w:rsidP="00F51AEA">
            <w:pPr>
              <w:numPr>
                <w:ilvl w:val="0"/>
                <w:numId w:val="4"/>
              </w:numPr>
              <w:tabs>
                <w:tab w:val="clear" w:pos="600"/>
                <w:tab w:val="num" w:pos="702"/>
              </w:tabs>
              <w:ind w:hanging="168"/>
            </w:pPr>
            <w:r>
              <w:tab/>
              <w:t xml:space="preserve"> Assertiveness and autonomy</w:t>
            </w:r>
          </w:p>
          <w:p w:rsidR="003A29E6" w:rsidRDefault="003A29E6" w:rsidP="00F51AEA">
            <w:pPr>
              <w:numPr>
                <w:ilvl w:val="0"/>
                <w:numId w:val="4"/>
              </w:numPr>
              <w:tabs>
                <w:tab w:val="clear" w:pos="600"/>
                <w:tab w:val="num" w:pos="772"/>
              </w:tabs>
              <w:ind w:hanging="168"/>
            </w:pPr>
            <w:r>
              <w:tab/>
              <w:t>Touch</w:t>
            </w:r>
          </w:p>
          <w:p w:rsidR="003A29E6" w:rsidRDefault="003A29E6" w:rsidP="001B2399">
            <w:pPr>
              <w:numPr>
                <w:ilvl w:val="0"/>
                <w:numId w:val="4"/>
              </w:numPr>
              <w:tabs>
                <w:tab w:val="clear" w:pos="600"/>
                <w:tab w:val="num" w:pos="702"/>
              </w:tabs>
              <w:ind w:left="772" w:hanging="340"/>
            </w:pPr>
            <w:r>
              <w:t xml:space="preserve"> </w:t>
            </w:r>
            <w:r>
              <w:tab/>
              <w:t>Communicating with patients with special needs</w:t>
            </w:r>
          </w:p>
          <w:p w:rsidR="003A29E6" w:rsidRDefault="003A29E6" w:rsidP="00EB17BC">
            <w:pPr>
              <w:tabs>
                <w:tab w:val="left" w:pos="772"/>
                <w:tab w:val="left" w:pos="1222"/>
                <w:tab w:val="left" w:pos="1302"/>
              </w:tabs>
              <w:ind w:left="600" w:firstLine="352"/>
            </w:pPr>
            <w:r>
              <w:t>a.</w:t>
            </w:r>
            <w:r>
              <w:tab/>
              <w:t>LGBTQ Community</w:t>
            </w:r>
          </w:p>
          <w:p w:rsidR="003A29E6" w:rsidRPr="00B279F7" w:rsidRDefault="003A29E6" w:rsidP="00C35772">
            <w:pPr>
              <w:ind w:left="342"/>
            </w:pPr>
          </w:p>
        </w:tc>
        <w:tc>
          <w:tcPr>
            <w:tcW w:w="5200" w:type="dxa"/>
            <w:gridSpan w:val="2"/>
          </w:tcPr>
          <w:p w:rsidR="003A29E6" w:rsidRDefault="003A29E6" w:rsidP="00C35772">
            <w:r>
              <w:lastRenderedPageBreak/>
              <w:t>Read:</w:t>
            </w:r>
            <w:r>
              <w:tab/>
              <w:t>Potter et al.</w:t>
            </w:r>
          </w:p>
          <w:p w:rsidR="003A29E6" w:rsidRDefault="003A29E6" w:rsidP="00C35772">
            <w:r>
              <w:tab/>
            </w:r>
            <w:r>
              <w:tab/>
              <w:t>Ch. 11</w:t>
            </w:r>
          </w:p>
          <w:p w:rsidR="003A29E6" w:rsidRDefault="003A29E6" w:rsidP="00C35772">
            <w:r>
              <w:t>Handout:</w:t>
            </w:r>
          </w:p>
          <w:p w:rsidR="003A29E6" w:rsidRPr="00B279F7" w:rsidRDefault="003A29E6" w:rsidP="00E67B98">
            <w:pPr>
              <w:pStyle w:val="ListParagraph"/>
              <w:numPr>
                <w:ilvl w:val="0"/>
                <w:numId w:val="39"/>
              </w:numPr>
              <w:spacing w:after="0" w:line="240" w:lineRule="auto"/>
              <w:rPr>
                <w:rFonts w:ascii="Times New Roman" w:hAnsi="Times New Roman"/>
                <w:sz w:val="20"/>
                <w:szCs w:val="20"/>
              </w:rPr>
            </w:pPr>
            <w:r w:rsidRPr="00B279F7">
              <w:rPr>
                <w:rFonts w:ascii="Times New Roman" w:hAnsi="Times New Roman"/>
                <w:sz w:val="20"/>
                <w:szCs w:val="20"/>
              </w:rPr>
              <w:lastRenderedPageBreak/>
              <w:t xml:space="preserve">ANA </w:t>
            </w:r>
            <w:r>
              <w:rPr>
                <w:rFonts w:ascii="Times New Roman" w:hAnsi="Times New Roman"/>
                <w:sz w:val="20"/>
                <w:szCs w:val="20"/>
              </w:rPr>
              <w:t>T</w:t>
            </w:r>
            <w:r w:rsidRPr="00B279F7">
              <w:rPr>
                <w:rFonts w:ascii="Times New Roman" w:hAnsi="Times New Roman"/>
                <w:sz w:val="20"/>
                <w:szCs w:val="20"/>
              </w:rPr>
              <w:t xml:space="preserve">ips for Nurses: Dealing with Bullying &amp; </w:t>
            </w:r>
          </w:p>
          <w:p w:rsidR="003A29E6" w:rsidRDefault="003A29E6" w:rsidP="00C35772">
            <w:pPr>
              <w:pStyle w:val="ListParagraph"/>
              <w:spacing w:after="0" w:line="240" w:lineRule="auto"/>
              <w:rPr>
                <w:rFonts w:ascii="Times New Roman" w:hAnsi="Times New Roman"/>
                <w:sz w:val="20"/>
                <w:szCs w:val="20"/>
              </w:rPr>
            </w:pPr>
            <w:r w:rsidRPr="00B279F7">
              <w:rPr>
                <w:rFonts w:ascii="Times New Roman" w:hAnsi="Times New Roman"/>
                <w:sz w:val="20"/>
                <w:szCs w:val="20"/>
              </w:rPr>
              <w:t>Lateral Violence</w:t>
            </w:r>
          </w:p>
          <w:p w:rsidR="003A29E6" w:rsidRDefault="003A29E6" w:rsidP="00C35772">
            <w:pPr>
              <w:pStyle w:val="ListParagraph"/>
              <w:spacing w:after="0" w:line="240" w:lineRule="auto"/>
              <w:rPr>
                <w:rFonts w:ascii="Times New Roman" w:hAnsi="Times New Roman"/>
                <w:sz w:val="20"/>
                <w:szCs w:val="20"/>
              </w:rPr>
            </w:pPr>
          </w:p>
          <w:p w:rsidR="003A29E6" w:rsidRDefault="003A29E6" w:rsidP="00C35772">
            <w:r>
              <w:t>In class activity:</w:t>
            </w:r>
          </w:p>
          <w:p w:rsidR="003A29E6" w:rsidRDefault="003A29E6" w:rsidP="00E67B98">
            <w:pPr>
              <w:pStyle w:val="BodyText"/>
              <w:numPr>
                <w:ilvl w:val="0"/>
                <w:numId w:val="49"/>
              </w:numPr>
              <w:rPr>
                <w:sz w:val="20"/>
              </w:rPr>
            </w:pPr>
            <w:r>
              <w:rPr>
                <w:sz w:val="20"/>
              </w:rPr>
              <w:t xml:space="preserve">Communication </w:t>
            </w:r>
            <w:r w:rsidR="00725BFA">
              <w:rPr>
                <w:sz w:val="20"/>
              </w:rPr>
              <w:t>activity</w:t>
            </w:r>
            <w:r>
              <w:rPr>
                <w:sz w:val="20"/>
              </w:rPr>
              <w:t xml:space="preserve"> and debriefing</w:t>
            </w:r>
          </w:p>
          <w:p w:rsidR="003A29E6" w:rsidRDefault="003A29E6" w:rsidP="00E67B98">
            <w:pPr>
              <w:pStyle w:val="BodyText"/>
              <w:numPr>
                <w:ilvl w:val="0"/>
                <w:numId w:val="49"/>
              </w:numPr>
              <w:rPr>
                <w:sz w:val="20"/>
              </w:rPr>
            </w:pPr>
            <w:r>
              <w:rPr>
                <w:sz w:val="20"/>
              </w:rPr>
              <w:t>Hand-off Report</w:t>
            </w:r>
          </w:p>
          <w:p w:rsidR="003A29E6" w:rsidRDefault="003A29E6" w:rsidP="00E67B98">
            <w:pPr>
              <w:pStyle w:val="BodyText"/>
              <w:numPr>
                <w:ilvl w:val="0"/>
                <w:numId w:val="49"/>
              </w:numPr>
              <w:rPr>
                <w:sz w:val="20"/>
              </w:rPr>
            </w:pPr>
            <w:r>
              <w:rPr>
                <w:sz w:val="20"/>
              </w:rPr>
              <w:t>SBAR</w:t>
            </w:r>
          </w:p>
          <w:p w:rsidR="003A29E6" w:rsidRDefault="003A29E6" w:rsidP="00E67B98">
            <w:pPr>
              <w:pStyle w:val="BodyText"/>
              <w:numPr>
                <w:ilvl w:val="0"/>
                <w:numId w:val="49"/>
              </w:numPr>
              <w:rPr>
                <w:sz w:val="20"/>
              </w:rPr>
            </w:pPr>
            <w:r>
              <w:rPr>
                <w:sz w:val="20"/>
              </w:rPr>
              <w:t>Video: Lateral Violence in Nursing</w:t>
            </w:r>
          </w:p>
          <w:p w:rsidR="003A29E6" w:rsidRDefault="003A29E6" w:rsidP="001B2399">
            <w:pPr>
              <w:pStyle w:val="BodyText"/>
              <w:rPr>
                <w:sz w:val="20"/>
              </w:rPr>
            </w:pPr>
          </w:p>
          <w:p w:rsidR="003A29E6" w:rsidRDefault="003A29E6" w:rsidP="001B2399">
            <w:pPr>
              <w:pStyle w:val="BodyText"/>
              <w:rPr>
                <w:sz w:val="20"/>
              </w:rPr>
            </w:pPr>
            <w:r>
              <w:rPr>
                <w:sz w:val="20"/>
              </w:rPr>
              <w:t>Clinical experience: Communicate with patients, peers, and other health care professionals while maintaining confidentiality.</w:t>
            </w:r>
          </w:p>
          <w:p w:rsidR="00725BFA" w:rsidRDefault="00725BFA" w:rsidP="001B2399">
            <w:pPr>
              <w:pStyle w:val="BodyText"/>
              <w:rPr>
                <w:sz w:val="20"/>
              </w:rPr>
            </w:pPr>
          </w:p>
          <w:p w:rsidR="00725BFA" w:rsidRDefault="00725BFA" w:rsidP="001B2399">
            <w:pPr>
              <w:pStyle w:val="BodyText"/>
              <w:rPr>
                <w:sz w:val="20"/>
              </w:rPr>
            </w:pPr>
            <w:r>
              <w:rPr>
                <w:sz w:val="20"/>
              </w:rPr>
              <w:t xml:space="preserve">Guest Speaker: </w:t>
            </w:r>
          </w:p>
          <w:p w:rsidR="00725BFA" w:rsidRPr="00B279F7" w:rsidRDefault="00725BFA" w:rsidP="001B2399">
            <w:pPr>
              <w:pStyle w:val="BodyText"/>
              <w:rPr>
                <w:sz w:val="20"/>
              </w:rPr>
            </w:pPr>
            <w:r>
              <w:rPr>
                <w:sz w:val="20"/>
              </w:rPr>
              <w:t xml:space="preserve">Jenn </w:t>
            </w:r>
            <w:proofErr w:type="spellStart"/>
            <w:r>
              <w:rPr>
                <w:sz w:val="20"/>
              </w:rPr>
              <w:t>Eidemiller</w:t>
            </w:r>
            <w:proofErr w:type="spellEnd"/>
            <w:r>
              <w:rPr>
                <w:sz w:val="20"/>
              </w:rPr>
              <w:t>; BRAVO Training &amp; Technical Assistance Coordinator</w:t>
            </w:r>
          </w:p>
        </w:tc>
      </w:tr>
      <w:tr w:rsidR="00A62784" w:rsidTr="00FA0994">
        <w:tc>
          <w:tcPr>
            <w:tcW w:w="879" w:type="dxa"/>
            <w:vMerge w:val="restart"/>
          </w:tcPr>
          <w:p w:rsidR="00A62784" w:rsidRDefault="00A62784"/>
        </w:tc>
        <w:tc>
          <w:tcPr>
            <w:tcW w:w="3479" w:type="dxa"/>
            <w:gridSpan w:val="2"/>
          </w:tcPr>
          <w:p w:rsidR="00A62784" w:rsidRDefault="00A62784" w:rsidP="0057380F">
            <w:r>
              <w:t>Discuss standards of patient education (3,6)*</w:t>
            </w:r>
          </w:p>
          <w:p w:rsidR="00A62784" w:rsidRDefault="00A62784" w:rsidP="0057380F"/>
          <w:p w:rsidR="00A62784" w:rsidRDefault="00A62784" w:rsidP="0057380F">
            <w:r>
              <w:t>Discuss teaching principles, learning principles and documentation (3,6)*</w:t>
            </w:r>
          </w:p>
          <w:p w:rsidR="00A62784" w:rsidRDefault="00A62784" w:rsidP="0057380F"/>
          <w:p w:rsidR="00A62784" w:rsidRDefault="00A62784" w:rsidP="0057380F">
            <w:r>
              <w:t>Integrate the nursing process into teaching process (6)*</w:t>
            </w:r>
          </w:p>
        </w:tc>
        <w:tc>
          <w:tcPr>
            <w:tcW w:w="5040" w:type="dxa"/>
            <w:gridSpan w:val="2"/>
          </w:tcPr>
          <w:p w:rsidR="00A62784" w:rsidRDefault="00A62784" w:rsidP="0057380F">
            <w:pPr>
              <w:ind w:firstLine="72"/>
            </w:pPr>
            <w:r>
              <w:t>K.</w:t>
            </w:r>
            <w:r>
              <w:tab/>
              <w:t>Patient Education</w:t>
            </w:r>
          </w:p>
          <w:p w:rsidR="00A62784" w:rsidRDefault="00A62784" w:rsidP="00EB17BC">
            <w:pPr>
              <w:tabs>
                <w:tab w:val="left" w:pos="432"/>
              </w:tabs>
              <w:ind w:firstLine="72"/>
            </w:pPr>
            <w:r>
              <w:tab/>
              <w:t xml:space="preserve">1.   Standards for patient education </w:t>
            </w:r>
          </w:p>
          <w:p w:rsidR="00A62784" w:rsidRDefault="00A62784" w:rsidP="0057380F">
            <w:pPr>
              <w:tabs>
                <w:tab w:val="left" w:pos="702"/>
              </w:tabs>
              <w:ind w:firstLine="432"/>
            </w:pPr>
            <w:r>
              <w:t>2.</w:t>
            </w:r>
            <w:r>
              <w:tab/>
              <w:t xml:space="preserve">Purposes of patient education </w:t>
            </w:r>
          </w:p>
          <w:p w:rsidR="00A62784" w:rsidRDefault="00A62784" w:rsidP="0057380F">
            <w:pPr>
              <w:tabs>
                <w:tab w:val="left" w:pos="702"/>
              </w:tabs>
              <w:ind w:left="432" w:hanging="360"/>
            </w:pPr>
            <w:r>
              <w:tab/>
              <w:t>3.</w:t>
            </w:r>
            <w:r>
              <w:tab/>
              <w:t xml:space="preserve">Teaching and learning </w:t>
            </w:r>
          </w:p>
          <w:p w:rsidR="00A62784" w:rsidRDefault="00A62784" w:rsidP="0057380F">
            <w:pPr>
              <w:tabs>
                <w:tab w:val="left" w:pos="432"/>
              </w:tabs>
              <w:ind w:firstLine="72"/>
            </w:pPr>
            <w:r>
              <w:tab/>
              <w:t xml:space="preserve">4.   Domains of learning </w:t>
            </w:r>
          </w:p>
          <w:p w:rsidR="00A62784" w:rsidRDefault="00A62784" w:rsidP="0057380F">
            <w:pPr>
              <w:tabs>
                <w:tab w:val="left" w:pos="432"/>
              </w:tabs>
              <w:ind w:firstLine="72"/>
            </w:pPr>
            <w:r>
              <w:tab/>
              <w:t xml:space="preserve">5.   Basic learning principles </w:t>
            </w:r>
          </w:p>
          <w:p w:rsidR="00A62784" w:rsidRDefault="00A62784" w:rsidP="0057380F">
            <w:pPr>
              <w:tabs>
                <w:tab w:val="left" w:pos="432"/>
              </w:tabs>
              <w:ind w:firstLine="72"/>
            </w:pPr>
            <w:r>
              <w:tab/>
              <w:t xml:space="preserve">6.   Integrating the nursing and teaching processes </w:t>
            </w:r>
          </w:p>
          <w:p w:rsidR="00A62784" w:rsidRDefault="00A62784" w:rsidP="006576E8">
            <w:pPr>
              <w:tabs>
                <w:tab w:val="left" w:pos="432"/>
              </w:tabs>
              <w:ind w:firstLine="72"/>
            </w:pPr>
            <w:r>
              <w:tab/>
              <w:t xml:space="preserve">7.   Documentation of patient teaching </w:t>
            </w:r>
            <w:r>
              <w:tab/>
            </w:r>
          </w:p>
          <w:p w:rsidR="00A62784" w:rsidRPr="00B279F7" w:rsidRDefault="00A62784" w:rsidP="0057380F">
            <w:pPr>
              <w:ind w:left="342"/>
            </w:pPr>
          </w:p>
        </w:tc>
        <w:tc>
          <w:tcPr>
            <w:tcW w:w="5200" w:type="dxa"/>
            <w:gridSpan w:val="2"/>
          </w:tcPr>
          <w:p w:rsidR="00A62784" w:rsidRPr="0057380F" w:rsidRDefault="00A62784" w:rsidP="0057380F">
            <w:r w:rsidRPr="0057380F">
              <w:t>Read:</w:t>
            </w:r>
            <w:r w:rsidRPr="0057380F">
              <w:tab/>
              <w:t>Potter et al.</w:t>
            </w:r>
          </w:p>
          <w:p w:rsidR="00A62784" w:rsidRPr="0057380F" w:rsidRDefault="00A62784" w:rsidP="0057380F">
            <w:r w:rsidRPr="0057380F">
              <w:tab/>
            </w:r>
            <w:r w:rsidRPr="0057380F">
              <w:tab/>
              <w:t>Ch. 12</w:t>
            </w:r>
          </w:p>
          <w:p w:rsidR="00A62784" w:rsidRPr="0057380F" w:rsidRDefault="00A62784" w:rsidP="0057380F"/>
          <w:p w:rsidR="00A62784" w:rsidRPr="0057380F" w:rsidRDefault="00A62784" w:rsidP="0057380F">
            <w:r w:rsidRPr="0057380F">
              <w:t>Handout:</w:t>
            </w:r>
          </w:p>
          <w:p w:rsidR="00A62784" w:rsidRPr="0057380F" w:rsidRDefault="00A62784" w:rsidP="00E67B98">
            <w:pPr>
              <w:pStyle w:val="ListParagraph"/>
              <w:numPr>
                <w:ilvl w:val="0"/>
                <w:numId w:val="52"/>
              </w:numPr>
              <w:rPr>
                <w:rFonts w:ascii="Times New Roman" w:hAnsi="Times New Roman"/>
                <w:sz w:val="20"/>
                <w:szCs w:val="20"/>
              </w:rPr>
            </w:pPr>
            <w:r>
              <w:rPr>
                <w:rFonts w:ascii="Times New Roman" w:hAnsi="Times New Roman"/>
                <w:sz w:val="20"/>
                <w:szCs w:val="20"/>
              </w:rPr>
              <w:t xml:space="preserve">FRMC </w:t>
            </w:r>
            <w:r w:rsidRPr="0057380F">
              <w:rPr>
                <w:rFonts w:ascii="Times New Roman" w:hAnsi="Times New Roman"/>
                <w:sz w:val="20"/>
                <w:szCs w:val="20"/>
              </w:rPr>
              <w:t xml:space="preserve">Patient </w:t>
            </w:r>
            <w:r>
              <w:rPr>
                <w:rFonts w:ascii="Times New Roman" w:hAnsi="Times New Roman"/>
                <w:sz w:val="20"/>
                <w:szCs w:val="20"/>
              </w:rPr>
              <w:t>Discharge Folder</w:t>
            </w:r>
          </w:p>
          <w:p w:rsidR="00A62784" w:rsidRPr="0057380F" w:rsidRDefault="00A62784" w:rsidP="0057380F">
            <w:pPr>
              <w:pStyle w:val="BodyText"/>
              <w:rPr>
                <w:sz w:val="20"/>
              </w:rPr>
            </w:pPr>
            <w:r w:rsidRPr="0057380F">
              <w:rPr>
                <w:sz w:val="20"/>
              </w:rPr>
              <w:t>Clinical</w:t>
            </w:r>
            <w:r>
              <w:rPr>
                <w:sz w:val="20"/>
              </w:rPr>
              <w:t xml:space="preserve"> experience</w:t>
            </w:r>
            <w:r w:rsidRPr="0057380F">
              <w:rPr>
                <w:sz w:val="20"/>
              </w:rPr>
              <w:t>:  Provide patient education to a patient.</w:t>
            </w:r>
          </w:p>
        </w:tc>
      </w:tr>
      <w:tr w:rsidR="00A62784" w:rsidTr="00FA0994">
        <w:tc>
          <w:tcPr>
            <w:tcW w:w="879" w:type="dxa"/>
            <w:vMerge/>
          </w:tcPr>
          <w:p w:rsidR="00A62784" w:rsidRDefault="00A62784"/>
        </w:tc>
        <w:tc>
          <w:tcPr>
            <w:tcW w:w="3479" w:type="dxa"/>
            <w:gridSpan w:val="2"/>
          </w:tcPr>
          <w:p w:rsidR="00A62784" w:rsidRDefault="00A62784" w:rsidP="00BD1A20">
            <w:r>
              <w:t>Discuss techniques for patients with special communication needs.  (1,3,5,6,8)*</w:t>
            </w:r>
          </w:p>
        </w:tc>
        <w:tc>
          <w:tcPr>
            <w:tcW w:w="5040" w:type="dxa"/>
            <w:gridSpan w:val="2"/>
          </w:tcPr>
          <w:p w:rsidR="00A62784" w:rsidRPr="006104B9" w:rsidRDefault="00A62784" w:rsidP="006104B9">
            <w:pPr>
              <w:ind w:left="360" w:hanging="308"/>
            </w:pPr>
            <w:r>
              <w:t>L.</w:t>
            </w:r>
            <w:r>
              <w:tab/>
            </w:r>
            <w:r w:rsidRPr="006104B9">
              <w:t>Sensory Alterations</w:t>
            </w:r>
          </w:p>
          <w:p w:rsidR="00A62784" w:rsidRDefault="00A62784" w:rsidP="00E67B98">
            <w:pPr>
              <w:numPr>
                <w:ilvl w:val="4"/>
                <w:numId w:val="18"/>
              </w:numPr>
              <w:ind w:hanging="308"/>
            </w:pPr>
            <w:r>
              <w:t>Types of sensory alterations</w:t>
            </w:r>
          </w:p>
          <w:p w:rsidR="00A62784" w:rsidRDefault="00A62784" w:rsidP="00E67B98">
            <w:pPr>
              <w:numPr>
                <w:ilvl w:val="4"/>
                <w:numId w:val="18"/>
              </w:numPr>
              <w:ind w:hanging="308"/>
            </w:pPr>
            <w:r>
              <w:t>Factors that influence sensory function</w:t>
            </w:r>
          </w:p>
          <w:p w:rsidR="00A62784" w:rsidRDefault="00A62784" w:rsidP="00E67B98">
            <w:pPr>
              <w:numPr>
                <w:ilvl w:val="4"/>
                <w:numId w:val="18"/>
              </w:numPr>
              <w:ind w:hanging="308"/>
            </w:pPr>
            <w:r>
              <w:t>Behaviors indicating sensory deficits</w:t>
            </w:r>
          </w:p>
          <w:p w:rsidR="00A62784" w:rsidRDefault="00A62784" w:rsidP="00E67B98">
            <w:pPr>
              <w:numPr>
                <w:ilvl w:val="4"/>
                <w:numId w:val="18"/>
              </w:numPr>
              <w:ind w:hanging="308"/>
            </w:pPr>
            <w:r>
              <w:t>Health promotion</w:t>
            </w:r>
          </w:p>
          <w:p w:rsidR="00A62784" w:rsidRDefault="00A62784" w:rsidP="00E67B98">
            <w:pPr>
              <w:numPr>
                <w:ilvl w:val="4"/>
                <w:numId w:val="18"/>
              </w:numPr>
              <w:ind w:hanging="308"/>
            </w:pPr>
            <w:r>
              <w:t xml:space="preserve">Communication </w:t>
            </w:r>
          </w:p>
          <w:p w:rsidR="00A62784" w:rsidRDefault="00A62784" w:rsidP="00E67B98">
            <w:pPr>
              <w:numPr>
                <w:ilvl w:val="4"/>
                <w:numId w:val="18"/>
              </w:numPr>
              <w:ind w:hanging="308"/>
            </w:pPr>
            <w:r>
              <w:t>Acute care</w:t>
            </w:r>
          </w:p>
          <w:p w:rsidR="00A62784" w:rsidRPr="00B279F7" w:rsidRDefault="00A62784" w:rsidP="0057380F">
            <w:pPr>
              <w:ind w:left="342"/>
            </w:pPr>
          </w:p>
        </w:tc>
        <w:tc>
          <w:tcPr>
            <w:tcW w:w="5200" w:type="dxa"/>
            <w:gridSpan w:val="2"/>
          </w:tcPr>
          <w:p w:rsidR="00A62784" w:rsidRDefault="00A62784" w:rsidP="0057380F">
            <w:r>
              <w:t>Read:</w:t>
            </w:r>
            <w:r>
              <w:tab/>
              <w:t>Potter et al.</w:t>
            </w:r>
          </w:p>
          <w:p w:rsidR="00A62784" w:rsidRDefault="00A62784" w:rsidP="0057380F">
            <w:pPr>
              <w:rPr>
                <w:b/>
              </w:rPr>
            </w:pPr>
            <w:r>
              <w:tab/>
            </w:r>
            <w:r>
              <w:tab/>
              <w:t>Ch. 3</w:t>
            </w:r>
            <w:r w:rsidRPr="000A2B9B">
              <w:t>9</w:t>
            </w:r>
          </w:p>
          <w:p w:rsidR="00A62784" w:rsidRDefault="00A62784" w:rsidP="0057380F">
            <w:pPr>
              <w:rPr>
                <w:b/>
              </w:rPr>
            </w:pPr>
          </w:p>
          <w:p w:rsidR="00A62784" w:rsidRDefault="00A62784" w:rsidP="0057380F">
            <w:r>
              <w:t>In class activity</w:t>
            </w:r>
          </w:p>
          <w:p w:rsidR="00A62784" w:rsidRPr="00D92D70" w:rsidRDefault="00A62784" w:rsidP="00E67B98">
            <w:pPr>
              <w:pStyle w:val="ListParagraph"/>
              <w:numPr>
                <w:ilvl w:val="0"/>
                <w:numId w:val="50"/>
              </w:numPr>
              <w:spacing w:after="0" w:line="240" w:lineRule="auto"/>
              <w:rPr>
                <w:rFonts w:ascii="Times New Roman" w:hAnsi="Times New Roman"/>
                <w:sz w:val="20"/>
                <w:szCs w:val="20"/>
              </w:rPr>
            </w:pPr>
            <w:r w:rsidRPr="00D92D70">
              <w:rPr>
                <w:rFonts w:ascii="Times New Roman" w:hAnsi="Times New Roman"/>
                <w:sz w:val="20"/>
                <w:szCs w:val="20"/>
              </w:rPr>
              <w:t xml:space="preserve">Patient </w:t>
            </w:r>
            <w:r>
              <w:rPr>
                <w:rFonts w:ascii="Times New Roman" w:hAnsi="Times New Roman"/>
                <w:sz w:val="20"/>
                <w:szCs w:val="20"/>
              </w:rPr>
              <w:t>E</w:t>
            </w:r>
            <w:r w:rsidRPr="00D92D70">
              <w:rPr>
                <w:rFonts w:ascii="Times New Roman" w:hAnsi="Times New Roman"/>
                <w:sz w:val="20"/>
                <w:szCs w:val="20"/>
              </w:rPr>
              <w:t xml:space="preserve">ducation/Sensory </w:t>
            </w:r>
            <w:r>
              <w:rPr>
                <w:rFonts w:ascii="Times New Roman" w:hAnsi="Times New Roman"/>
                <w:sz w:val="20"/>
                <w:szCs w:val="20"/>
              </w:rPr>
              <w:t>Deficit Case Study</w:t>
            </w:r>
          </w:p>
          <w:p w:rsidR="00A62784" w:rsidRDefault="00A62784" w:rsidP="0057380F">
            <w:pPr>
              <w:rPr>
                <w:b/>
              </w:rPr>
            </w:pPr>
          </w:p>
          <w:p w:rsidR="00A62784" w:rsidRDefault="00A62784" w:rsidP="0057380F">
            <w:r w:rsidRPr="000A2B9B">
              <w:t>Clinical</w:t>
            </w:r>
            <w:r>
              <w:t xml:space="preserve"> experience</w:t>
            </w:r>
            <w:r w:rsidRPr="000A2B9B">
              <w:t xml:space="preserve">:  Care for patients with </w:t>
            </w:r>
            <w:r>
              <w:t>s</w:t>
            </w:r>
            <w:r w:rsidRPr="000A2B9B">
              <w:t>ensor</w:t>
            </w:r>
            <w:r>
              <w:t>y</w:t>
            </w:r>
            <w:r w:rsidRPr="000A2B9B">
              <w:t xml:space="preserve"> </w:t>
            </w:r>
            <w:r>
              <w:t>a</w:t>
            </w:r>
            <w:r w:rsidRPr="000A2B9B">
              <w:t xml:space="preserve">lterations. </w:t>
            </w:r>
          </w:p>
          <w:p w:rsidR="003802D2" w:rsidRPr="000A2B9B" w:rsidRDefault="003802D2" w:rsidP="0057380F"/>
          <w:p w:rsidR="00A62784" w:rsidRPr="0057380F" w:rsidRDefault="00A62784" w:rsidP="0057380F">
            <w:pPr>
              <w:rPr>
                <w:b/>
                <w:u w:val="single"/>
              </w:rPr>
            </w:pPr>
            <w:r w:rsidRPr="0057380F">
              <w:rPr>
                <w:b/>
              </w:rPr>
              <w:lastRenderedPageBreak/>
              <w:t xml:space="preserve">                               </w:t>
            </w:r>
            <w:r w:rsidRPr="0057380F">
              <w:rPr>
                <w:b/>
                <w:u w:val="single"/>
              </w:rPr>
              <w:t>UNIT I TEST</w:t>
            </w:r>
          </w:p>
          <w:p w:rsidR="00A62784" w:rsidRPr="00595BED" w:rsidRDefault="00A62784" w:rsidP="0057380F">
            <w:pPr>
              <w:pStyle w:val="BodyText"/>
              <w:rPr>
                <w:b/>
                <w:sz w:val="20"/>
              </w:rPr>
            </w:pPr>
            <w:r w:rsidRPr="0057380F">
              <w:rPr>
                <w:b/>
                <w:sz w:val="20"/>
              </w:rPr>
              <w:tab/>
            </w:r>
            <w:r w:rsidRPr="0057380F">
              <w:rPr>
                <w:b/>
                <w:sz w:val="20"/>
              </w:rPr>
              <w:tab/>
              <w:t xml:space="preserve">            8/30/18 at 0800</w:t>
            </w:r>
          </w:p>
        </w:tc>
      </w:tr>
      <w:tr w:rsidR="00A62784" w:rsidTr="00FA0994">
        <w:tc>
          <w:tcPr>
            <w:tcW w:w="879" w:type="dxa"/>
            <w:vMerge w:val="restart"/>
          </w:tcPr>
          <w:p w:rsidR="00A62784" w:rsidRDefault="00A62784"/>
        </w:tc>
        <w:tc>
          <w:tcPr>
            <w:tcW w:w="3479" w:type="dxa"/>
            <w:gridSpan w:val="2"/>
          </w:tcPr>
          <w:p w:rsidR="00A62784" w:rsidRDefault="00A62784" w:rsidP="0057380F"/>
        </w:tc>
        <w:tc>
          <w:tcPr>
            <w:tcW w:w="5040" w:type="dxa"/>
            <w:gridSpan w:val="2"/>
          </w:tcPr>
          <w:p w:rsidR="00A62784" w:rsidRPr="0057380F" w:rsidRDefault="00A62784" w:rsidP="000515B0">
            <w:pPr>
              <w:pStyle w:val="ListParagraph"/>
              <w:spacing w:after="0" w:line="240" w:lineRule="auto"/>
              <w:ind w:left="0"/>
              <w:rPr>
                <w:rFonts w:ascii="Times New Roman" w:hAnsi="Times New Roman"/>
                <w:sz w:val="20"/>
                <w:szCs w:val="20"/>
              </w:rPr>
            </w:pPr>
            <w:r w:rsidRPr="0057380F">
              <w:rPr>
                <w:rFonts w:ascii="Times New Roman" w:hAnsi="Times New Roman"/>
                <w:sz w:val="20"/>
                <w:szCs w:val="20"/>
              </w:rPr>
              <w:t>UNIT II: VITAL SIGNS, PHYSICAL ASSESSMENT,  NURSING PROCESS &amp; SAFETY (21.5 hours)</w:t>
            </w:r>
          </w:p>
        </w:tc>
        <w:tc>
          <w:tcPr>
            <w:tcW w:w="5200" w:type="dxa"/>
            <w:gridSpan w:val="2"/>
          </w:tcPr>
          <w:p w:rsidR="00A62784" w:rsidRDefault="00A62784" w:rsidP="0057380F"/>
        </w:tc>
      </w:tr>
      <w:tr w:rsidR="00A62784" w:rsidTr="00FA0994">
        <w:tc>
          <w:tcPr>
            <w:tcW w:w="879" w:type="dxa"/>
            <w:vMerge/>
          </w:tcPr>
          <w:p w:rsidR="00A62784" w:rsidRDefault="00A62784"/>
        </w:tc>
        <w:tc>
          <w:tcPr>
            <w:tcW w:w="3479" w:type="dxa"/>
            <w:gridSpan w:val="2"/>
          </w:tcPr>
          <w:p w:rsidR="00A62784" w:rsidRDefault="00A62784" w:rsidP="0057380F">
            <w:r>
              <w:t>Describe nursing interventions specific to patient’s age for reducing risk of falls, fires, poisonings, and electrical hazards.  (1,2,5)*</w:t>
            </w:r>
          </w:p>
          <w:p w:rsidR="00A62784" w:rsidRDefault="00A62784" w:rsidP="0057380F"/>
          <w:p w:rsidR="00A62784" w:rsidRDefault="00A62784" w:rsidP="0057380F">
            <w:r>
              <w:t>Identify factors to assess when it becomes necessary to physically restrain a patient.  (1,2,3,5,8)*</w:t>
            </w:r>
          </w:p>
        </w:tc>
        <w:tc>
          <w:tcPr>
            <w:tcW w:w="5040" w:type="dxa"/>
            <w:gridSpan w:val="2"/>
          </w:tcPr>
          <w:p w:rsidR="00A62784" w:rsidRDefault="00A62784" w:rsidP="00E67B98">
            <w:pPr>
              <w:numPr>
                <w:ilvl w:val="0"/>
                <w:numId w:val="20"/>
              </w:numPr>
            </w:pPr>
            <w:r>
              <w:t>Patient Safety</w:t>
            </w:r>
          </w:p>
          <w:p w:rsidR="00A62784" w:rsidRDefault="00A62784" w:rsidP="0057380F">
            <w:pPr>
              <w:numPr>
                <w:ilvl w:val="0"/>
                <w:numId w:val="10"/>
              </w:numPr>
            </w:pPr>
            <w:r>
              <w:t>Safe Practices for Healthcare</w:t>
            </w:r>
          </w:p>
          <w:p w:rsidR="00A62784" w:rsidRDefault="00A62784" w:rsidP="0057380F">
            <w:pPr>
              <w:numPr>
                <w:ilvl w:val="0"/>
                <w:numId w:val="10"/>
              </w:numPr>
            </w:pPr>
            <w:r>
              <w:t>Individual risk factors</w:t>
            </w:r>
          </w:p>
          <w:p w:rsidR="00A62784" w:rsidRDefault="00A62784" w:rsidP="0057380F">
            <w:pPr>
              <w:numPr>
                <w:ilvl w:val="0"/>
                <w:numId w:val="10"/>
              </w:numPr>
            </w:pPr>
            <w:r>
              <w:t>Acute care environment</w:t>
            </w:r>
          </w:p>
          <w:p w:rsidR="00A62784" w:rsidRDefault="00A62784" w:rsidP="00E67B98">
            <w:pPr>
              <w:numPr>
                <w:ilvl w:val="0"/>
                <w:numId w:val="25"/>
              </w:numPr>
            </w:pPr>
            <w:r>
              <w:t>falls</w:t>
            </w:r>
          </w:p>
          <w:p w:rsidR="00A62784" w:rsidRDefault="00A62784" w:rsidP="00E67B98">
            <w:pPr>
              <w:numPr>
                <w:ilvl w:val="0"/>
                <w:numId w:val="25"/>
              </w:numPr>
            </w:pPr>
            <w:r>
              <w:t>staff delegation</w:t>
            </w:r>
          </w:p>
          <w:p w:rsidR="00A62784" w:rsidRDefault="00A62784" w:rsidP="00E67B98">
            <w:pPr>
              <w:numPr>
                <w:ilvl w:val="0"/>
                <w:numId w:val="25"/>
              </w:numPr>
            </w:pPr>
            <w:r>
              <w:t>restraints</w:t>
            </w:r>
          </w:p>
          <w:p w:rsidR="00A62784" w:rsidRDefault="00A62784" w:rsidP="00E67B98">
            <w:pPr>
              <w:numPr>
                <w:ilvl w:val="0"/>
                <w:numId w:val="25"/>
              </w:numPr>
            </w:pPr>
            <w:r>
              <w:t>fires</w:t>
            </w:r>
          </w:p>
          <w:p w:rsidR="00A62784" w:rsidRDefault="00A62784" w:rsidP="00E67B98">
            <w:pPr>
              <w:numPr>
                <w:ilvl w:val="0"/>
                <w:numId w:val="25"/>
              </w:numPr>
            </w:pPr>
            <w:r>
              <w:t>poisoning</w:t>
            </w:r>
          </w:p>
          <w:p w:rsidR="00A62784" w:rsidRDefault="00A62784" w:rsidP="00E67B98">
            <w:pPr>
              <w:numPr>
                <w:ilvl w:val="0"/>
                <w:numId w:val="25"/>
              </w:numPr>
            </w:pPr>
            <w:r>
              <w:t>bioterrorist attack</w:t>
            </w:r>
          </w:p>
          <w:p w:rsidR="00A62784" w:rsidRDefault="00A62784" w:rsidP="00E67B98">
            <w:pPr>
              <w:numPr>
                <w:ilvl w:val="0"/>
                <w:numId w:val="25"/>
              </w:numPr>
            </w:pPr>
            <w:r>
              <w:t>electrical hazards</w:t>
            </w:r>
          </w:p>
          <w:p w:rsidR="00A62784" w:rsidRDefault="00A62784" w:rsidP="00E67B98">
            <w:pPr>
              <w:numPr>
                <w:ilvl w:val="0"/>
                <w:numId w:val="25"/>
              </w:numPr>
            </w:pPr>
            <w:r>
              <w:t>seizures</w:t>
            </w:r>
          </w:p>
          <w:p w:rsidR="00A62784" w:rsidRDefault="00A62784" w:rsidP="00E67B98">
            <w:pPr>
              <w:numPr>
                <w:ilvl w:val="0"/>
                <w:numId w:val="25"/>
              </w:numPr>
            </w:pPr>
            <w:r>
              <w:t>radiation exposure</w:t>
            </w:r>
          </w:p>
          <w:p w:rsidR="00A62784" w:rsidRDefault="00A62784" w:rsidP="0057380F">
            <w:pPr>
              <w:pStyle w:val="ListParagraph"/>
              <w:numPr>
                <w:ilvl w:val="0"/>
                <w:numId w:val="10"/>
              </w:numPr>
              <w:spacing w:after="0" w:line="240" w:lineRule="auto"/>
            </w:pPr>
            <w:r w:rsidRPr="001B0C76">
              <w:rPr>
                <w:rFonts w:ascii="Times New Roman" w:hAnsi="Times New Roman"/>
                <w:sz w:val="20"/>
                <w:szCs w:val="20"/>
              </w:rPr>
              <w:t>Clinical alarm national patient safety goal</w:t>
            </w:r>
          </w:p>
          <w:p w:rsidR="00A62784" w:rsidRPr="0057380F" w:rsidRDefault="00A62784" w:rsidP="0057380F">
            <w:pPr>
              <w:pStyle w:val="ListParagraph"/>
              <w:spacing w:after="0" w:line="240" w:lineRule="auto"/>
              <w:ind w:left="360"/>
              <w:rPr>
                <w:rFonts w:ascii="Times New Roman" w:hAnsi="Times New Roman"/>
                <w:sz w:val="20"/>
                <w:szCs w:val="20"/>
              </w:rPr>
            </w:pPr>
          </w:p>
        </w:tc>
        <w:tc>
          <w:tcPr>
            <w:tcW w:w="5200" w:type="dxa"/>
            <w:gridSpan w:val="2"/>
          </w:tcPr>
          <w:p w:rsidR="00A62784" w:rsidRDefault="00A62784" w:rsidP="0057380F">
            <w:r>
              <w:t>Read:</w:t>
            </w:r>
            <w:r>
              <w:tab/>
              <w:t xml:space="preserve">Potter et al </w:t>
            </w:r>
          </w:p>
          <w:p w:rsidR="00A62784" w:rsidRPr="000A2B9B" w:rsidRDefault="00A62784" w:rsidP="0057380F">
            <w:r>
              <w:t xml:space="preserve">                 Ch. </w:t>
            </w:r>
            <w:r w:rsidRPr="000A2B9B">
              <w:t>30</w:t>
            </w:r>
          </w:p>
          <w:p w:rsidR="00A62784" w:rsidRDefault="00A62784" w:rsidP="0057380F">
            <w:pPr>
              <w:rPr>
                <w:sz w:val="16"/>
                <w:szCs w:val="16"/>
              </w:rPr>
            </w:pPr>
          </w:p>
          <w:p w:rsidR="00A62784" w:rsidRPr="000406F3" w:rsidRDefault="00A62784" w:rsidP="0057380F">
            <w:pPr>
              <w:rPr>
                <w:sz w:val="16"/>
                <w:szCs w:val="16"/>
              </w:rPr>
            </w:pPr>
          </w:p>
          <w:p w:rsidR="00A62784" w:rsidRPr="001E5BD0" w:rsidRDefault="00A62784" w:rsidP="0057380F">
            <w:r w:rsidRPr="001E5BD0">
              <w:t xml:space="preserve">In Class: </w:t>
            </w:r>
          </w:p>
          <w:p w:rsidR="00A62784" w:rsidRPr="001E5BD0" w:rsidRDefault="00A62784" w:rsidP="00E67B98">
            <w:pPr>
              <w:pStyle w:val="ListParagraph"/>
              <w:numPr>
                <w:ilvl w:val="0"/>
                <w:numId w:val="42"/>
              </w:numPr>
              <w:spacing w:after="0" w:line="240" w:lineRule="auto"/>
              <w:rPr>
                <w:rFonts w:ascii="Times New Roman" w:hAnsi="Times New Roman"/>
                <w:sz w:val="20"/>
                <w:szCs w:val="20"/>
              </w:rPr>
            </w:pPr>
            <w:r w:rsidRPr="001E5BD0">
              <w:rPr>
                <w:rFonts w:ascii="Times New Roman" w:hAnsi="Times New Roman"/>
                <w:sz w:val="20"/>
                <w:szCs w:val="20"/>
              </w:rPr>
              <w:t xml:space="preserve">View Video: </w:t>
            </w:r>
          </w:p>
          <w:p w:rsidR="00A62784" w:rsidRPr="001E5BD0" w:rsidRDefault="00A62784" w:rsidP="0057380F">
            <w:pPr>
              <w:tabs>
                <w:tab w:val="left" w:pos="719"/>
              </w:tabs>
              <w:ind w:left="360"/>
            </w:pPr>
            <w:r>
              <w:tab/>
            </w:r>
            <w:r w:rsidRPr="001E5BD0">
              <w:t>http://www.youtube.com/watch?v=BFd54Yzg-vo</w:t>
            </w:r>
          </w:p>
          <w:p w:rsidR="00A62784" w:rsidRPr="001E5BD0" w:rsidRDefault="00A62784" w:rsidP="0057380F">
            <w:pPr>
              <w:pStyle w:val="ListParagraph"/>
              <w:spacing w:after="0" w:line="240" w:lineRule="auto"/>
              <w:rPr>
                <w:rFonts w:ascii="Times New Roman" w:hAnsi="Times New Roman"/>
                <w:sz w:val="20"/>
                <w:szCs w:val="20"/>
              </w:rPr>
            </w:pPr>
            <w:r w:rsidRPr="001E5BD0">
              <w:rPr>
                <w:rFonts w:ascii="Times New Roman" w:hAnsi="Times New Roman"/>
                <w:sz w:val="20"/>
                <w:szCs w:val="20"/>
              </w:rPr>
              <w:t>Are-you-safe-in-the-u-s-healthcare-system</w:t>
            </w:r>
          </w:p>
          <w:p w:rsidR="00A62784" w:rsidRDefault="00A62784" w:rsidP="00E67B98">
            <w:pPr>
              <w:pStyle w:val="ListParagraph"/>
              <w:numPr>
                <w:ilvl w:val="0"/>
                <w:numId w:val="42"/>
              </w:numPr>
              <w:spacing w:after="0" w:line="240" w:lineRule="auto"/>
              <w:rPr>
                <w:rFonts w:ascii="Times New Roman" w:hAnsi="Times New Roman"/>
                <w:sz w:val="20"/>
                <w:szCs w:val="20"/>
              </w:rPr>
            </w:pPr>
            <w:r w:rsidRPr="001E5BD0">
              <w:rPr>
                <w:rFonts w:ascii="Times New Roman" w:hAnsi="Times New Roman"/>
                <w:sz w:val="20"/>
                <w:szCs w:val="20"/>
              </w:rPr>
              <w:t>View various types of restraints</w:t>
            </w:r>
          </w:p>
          <w:p w:rsidR="00A62784" w:rsidRDefault="00A62784" w:rsidP="00E67B98">
            <w:pPr>
              <w:pStyle w:val="ListParagraph"/>
              <w:numPr>
                <w:ilvl w:val="0"/>
                <w:numId w:val="42"/>
              </w:numPr>
              <w:spacing w:after="0" w:line="240" w:lineRule="auto"/>
              <w:rPr>
                <w:rFonts w:ascii="Times New Roman" w:hAnsi="Times New Roman"/>
                <w:sz w:val="20"/>
                <w:szCs w:val="20"/>
              </w:rPr>
            </w:pPr>
            <w:r>
              <w:rPr>
                <w:rFonts w:ascii="Times New Roman" w:hAnsi="Times New Roman"/>
                <w:sz w:val="20"/>
                <w:szCs w:val="20"/>
              </w:rPr>
              <w:t>Develop a nursing care plan:  Falls, Risk for with</w:t>
            </w:r>
          </w:p>
          <w:p w:rsidR="00A62784" w:rsidRDefault="00A62784" w:rsidP="0057380F">
            <w:pPr>
              <w:pStyle w:val="ListParagraph"/>
              <w:spacing w:after="0" w:line="240" w:lineRule="auto"/>
              <w:rPr>
                <w:rFonts w:ascii="Times New Roman" w:hAnsi="Times New Roman"/>
                <w:sz w:val="20"/>
                <w:szCs w:val="20"/>
              </w:rPr>
            </w:pPr>
            <w:r>
              <w:rPr>
                <w:rFonts w:ascii="Times New Roman" w:hAnsi="Times New Roman"/>
                <w:sz w:val="20"/>
                <w:szCs w:val="20"/>
              </w:rPr>
              <w:t>prioritized interventions</w:t>
            </w:r>
          </w:p>
          <w:p w:rsidR="00A62784" w:rsidRPr="001E5BD0" w:rsidRDefault="00A62784" w:rsidP="00E67B98">
            <w:pPr>
              <w:pStyle w:val="ListParagraph"/>
              <w:numPr>
                <w:ilvl w:val="0"/>
                <w:numId w:val="42"/>
              </w:numPr>
              <w:spacing w:after="0" w:line="240" w:lineRule="auto"/>
              <w:rPr>
                <w:rFonts w:ascii="Times New Roman" w:hAnsi="Times New Roman"/>
                <w:sz w:val="20"/>
                <w:szCs w:val="20"/>
              </w:rPr>
            </w:pPr>
            <w:r>
              <w:rPr>
                <w:rFonts w:ascii="Times New Roman" w:hAnsi="Times New Roman"/>
                <w:sz w:val="20"/>
                <w:szCs w:val="20"/>
              </w:rPr>
              <w:t>Simulated safety environment scenario</w:t>
            </w:r>
          </w:p>
          <w:p w:rsidR="00A62784" w:rsidRDefault="00A62784" w:rsidP="0057380F"/>
          <w:p w:rsidR="00A62784" w:rsidRDefault="00A62784" w:rsidP="0057380F">
            <w:r>
              <w:t>Clinical experience:  Provide patient safety at all times.</w:t>
            </w:r>
          </w:p>
        </w:tc>
      </w:tr>
      <w:tr w:rsidR="003A29E6" w:rsidTr="00FA0994">
        <w:tc>
          <w:tcPr>
            <w:tcW w:w="879" w:type="dxa"/>
          </w:tcPr>
          <w:p w:rsidR="003A29E6" w:rsidRPr="00B71C87" w:rsidRDefault="003A29E6" w:rsidP="00B71C87">
            <w:pPr>
              <w:jc w:val="center"/>
              <w:rPr>
                <w:b/>
              </w:rPr>
            </w:pPr>
            <w:r w:rsidRPr="00B71C87">
              <w:rPr>
                <w:b/>
              </w:rPr>
              <w:t>Week</w:t>
            </w:r>
          </w:p>
          <w:p w:rsidR="003A29E6" w:rsidRPr="00B71C87" w:rsidRDefault="003A29E6" w:rsidP="00B71C87">
            <w:pPr>
              <w:jc w:val="center"/>
              <w:rPr>
                <w:b/>
              </w:rPr>
            </w:pPr>
            <w:r w:rsidRPr="00B71C87">
              <w:rPr>
                <w:b/>
              </w:rPr>
              <w:t>3</w:t>
            </w:r>
          </w:p>
        </w:tc>
        <w:tc>
          <w:tcPr>
            <w:tcW w:w="3479" w:type="dxa"/>
            <w:gridSpan w:val="2"/>
          </w:tcPr>
          <w:p w:rsidR="003A29E6" w:rsidRDefault="003A29E6" w:rsidP="00180B83"/>
          <w:p w:rsidR="003A29E6" w:rsidRDefault="003A29E6" w:rsidP="00180B83">
            <w:r>
              <w:t>Describe importance of obtaining vital signs and pain assessment.  (2)*</w:t>
            </w:r>
          </w:p>
          <w:p w:rsidR="003A29E6" w:rsidRDefault="003A29E6" w:rsidP="00180B83"/>
          <w:p w:rsidR="003A29E6" w:rsidRDefault="003A29E6" w:rsidP="00180B83">
            <w:r>
              <w:t>Demonstrate proper technique and accurate measurement of vital signs. (2,5)*</w:t>
            </w:r>
          </w:p>
          <w:p w:rsidR="003A29E6" w:rsidRDefault="003A29E6" w:rsidP="00180B83"/>
          <w:p w:rsidR="003A29E6" w:rsidRDefault="003A29E6" w:rsidP="00180B83"/>
          <w:p w:rsidR="003A29E6" w:rsidRDefault="003A29E6" w:rsidP="00180B83">
            <w:r>
              <w:t>Demonstrate correct documentation of vital signs in Meditech 6.1. (4)*</w:t>
            </w:r>
          </w:p>
          <w:p w:rsidR="003A29E6" w:rsidRDefault="003A29E6" w:rsidP="00180B83"/>
          <w:p w:rsidR="003A29E6" w:rsidRDefault="003A29E6" w:rsidP="00180B83">
            <w:r>
              <w:t>Discuss factors that can influence alterations in normal vital signs. (2,6)*</w:t>
            </w:r>
          </w:p>
          <w:p w:rsidR="003A29E6" w:rsidRDefault="003A29E6" w:rsidP="00180B83"/>
          <w:p w:rsidR="003A29E6" w:rsidRDefault="003A29E6" w:rsidP="00180B83">
            <w:r>
              <w:t>Identify prioritization of nursing care related to various vital sign measurements (2,5,6)*</w:t>
            </w:r>
          </w:p>
          <w:p w:rsidR="003A29E6" w:rsidRDefault="003A29E6" w:rsidP="00180B83"/>
          <w:p w:rsidR="003A29E6" w:rsidRDefault="003A29E6" w:rsidP="00180B83"/>
          <w:p w:rsidR="003A29E6" w:rsidRDefault="003A29E6" w:rsidP="00180B83"/>
          <w:p w:rsidR="003A29E6" w:rsidRDefault="00F238C6" w:rsidP="00180B83">
            <w:r>
              <w:rPr>
                <w:noProof/>
              </w:rPr>
              <mc:AlternateContent>
                <mc:Choice Requires="wps">
                  <w:drawing>
                    <wp:anchor distT="0" distB="0" distL="114300" distR="114300" simplePos="0" relativeHeight="251811840" behindDoc="0" locked="0" layoutInCell="1" allowOverlap="1" wp14:anchorId="6A958209" wp14:editId="04AA731B">
                      <wp:simplePos x="0" y="0"/>
                      <wp:positionH relativeFrom="column">
                        <wp:posOffset>5617845</wp:posOffset>
                      </wp:positionH>
                      <wp:positionV relativeFrom="paragraph">
                        <wp:posOffset>78740</wp:posOffset>
                      </wp:positionV>
                      <wp:extent cx="2560320" cy="1600200"/>
                      <wp:effectExtent l="19050" t="19050" r="11430" b="19050"/>
                      <wp:wrapNone/>
                      <wp:docPr id="1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0320" cy="1600200"/>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660D5" w:rsidRPr="00725BFA" w:rsidRDefault="002660D5" w:rsidP="00023AB3">
                                  <w:pPr>
                                    <w:rPr>
                                      <w:b/>
                                      <w:sz w:val="18"/>
                                      <w:szCs w:val="18"/>
                                      <w:u w:val="single"/>
                                    </w:rPr>
                                  </w:pPr>
                                  <w:proofErr w:type="gramStart"/>
                                  <w:r w:rsidRPr="00725BFA">
                                    <w:rPr>
                                      <w:b/>
                                      <w:sz w:val="18"/>
                                      <w:szCs w:val="18"/>
                                      <w:u w:val="single"/>
                                    </w:rPr>
                                    <w:t>Week  3</w:t>
                                  </w:r>
                                  <w:proofErr w:type="gramEnd"/>
                                  <w:r w:rsidRPr="00725BFA">
                                    <w:rPr>
                                      <w:b/>
                                      <w:sz w:val="18"/>
                                      <w:szCs w:val="18"/>
                                      <w:u w:val="single"/>
                                    </w:rPr>
                                    <w:t xml:space="preserve"> Lab:  Vital Signs</w:t>
                                  </w:r>
                                </w:p>
                                <w:p w:rsidR="002660D5" w:rsidRPr="00725BFA" w:rsidRDefault="002660D5" w:rsidP="00023AB3">
                                  <w:pPr>
                                    <w:rPr>
                                      <w:sz w:val="18"/>
                                      <w:szCs w:val="18"/>
                                    </w:rPr>
                                  </w:pPr>
                                  <w:r w:rsidRPr="00725BFA">
                                    <w:rPr>
                                      <w:sz w:val="18"/>
                                      <w:szCs w:val="18"/>
                                    </w:rPr>
                                    <w:t>Checklist: (red folder)</w:t>
                                  </w:r>
                                </w:p>
                                <w:p w:rsidR="002660D5" w:rsidRPr="00725BFA" w:rsidRDefault="002660D5" w:rsidP="00A20592">
                                  <w:pPr>
                                    <w:ind w:firstLine="432"/>
                                    <w:rPr>
                                      <w:sz w:val="18"/>
                                      <w:szCs w:val="18"/>
                                    </w:rPr>
                                  </w:pPr>
                                  <w:r w:rsidRPr="00725BFA">
                                    <w:rPr>
                                      <w:sz w:val="18"/>
                                      <w:szCs w:val="18"/>
                                    </w:rPr>
                                    <w:t>Vital Signs</w:t>
                                  </w:r>
                                </w:p>
                                <w:p w:rsidR="002660D5" w:rsidRPr="00725BFA" w:rsidRDefault="002660D5" w:rsidP="00A20592">
                                  <w:pPr>
                                    <w:rPr>
                                      <w:sz w:val="18"/>
                                      <w:szCs w:val="18"/>
                                    </w:rPr>
                                  </w:pPr>
                                  <w:r w:rsidRPr="00725BFA">
                                    <w:rPr>
                                      <w:sz w:val="18"/>
                                      <w:szCs w:val="18"/>
                                    </w:rPr>
                                    <w:t xml:space="preserve">Read:  </w:t>
                                  </w:r>
                                </w:p>
                                <w:p w:rsidR="002660D5" w:rsidRPr="00725BFA" w:rsidRDefault="002660D5" w:rsidP="00023AB3">
                                  <w:pPr>
                                    <w:ind w:left="432"/>
                                    <w:rPr>
                                      <w:sz w:val="18"/>
                                      <w:szCs w:val="18"/>
                                    </w:rPr>
                                  </w:pPr>
                                  <w:r w:rsidRPr="00725BFA">
                                    <w:rPr>
                                      <w:sz w:val="18"/>
                                      <w:szCs w:val="18"/>
                                      <w:u w:val="single"/>
                                    </w:rPr>
                                    <w:t>Potter &amp; Perry textbook-</w:t>
                                  </w:r>
                                  <w:r w:rsidRPr="00725BFA">
                                    <w:rPr>
                                      <w:sz w:val="18"/>
                                      <w:szCs w:val="18"/>
                                    </w:rPr>
                                    <w:t xml:space="preserve"> </w:t>
                                  </w:r>
                                </w:p>
                                <w:p w:rsidR="002660D5" w:rsidRPr="00725BFA" w:rsidRDefault="002660D5" w:rsidP="00023AB3">
                                  <w:pPr>
                                    <w:ind w:left="432"/>
                                    <w:rPr>
                                      <w:sz w:val="18"/>
                                      <w:szCs w:val="18"/>
                                    </w:rPr>
                                  </w:pPr>
                                  <w:r w:rsidRPr="00725BFA">
                                    <w:rPr>
                                      <w:sz w:val="18"/>
                                      <w:szCs w:val="18"/>
                                    </w:rPr>
                                    <w:t xml:space="preserve">Skills 15-1, 15-2, 15-3, 15-4, 15-5  </w:t>
                                  </w:r>
                                </w:p>
                                <w:p w:rsidR="002660D5" w:rsidRPr="00725BFA" w:rsidRDefault="002660D5" w:rsidP="00023AB3">
                                  <w:pPr>
                                    <w:ind w:left="432"/>
                                    <w:rPr>
                                      <w:sz w:val="18"/>
                                      <w:szCs w:val="18"/>
                                    </w:rPr>
                                  </w:pPr>
                                  <w:r w:rsidRPr="00725BFA">
                                    <w:rPr>
                                      <w:sz w:val="18"/>
                                      <w:szCs w:val="18"/>
                                    </w:rPr>
                                    <w:t>Boxes 15-6, 15-10</w:t>
                                  </w:r>
                                </w:p>
                                <w:p w:rsidR="002660D5" w:rsidRPr="00725BFA" w:rsidRDefault="002660D5" w:rsidP="00A20592">
                                  <w:pPr>
                                    <w:rPr>
                                      <w:sz w:val="18"/>
                                      <w:szCs w:val="18"/>
                                    </w:rPr>
                                  </w:pPr>
                                  <w:r w:rsidRPr="00725BFA">
                                    <w:rPr>
                                      <w:sz w:val="18"/>
                                      <w:szCs w:val="18"/>
                                    </w:rPr>
                                    <w:t>View:</w:t>
                                  </w:r>
                                </w:p>
                                <w:p w:rsidR="002660D5" w:rsidRPr="00725BFA" w:rsidRDefault="002660D5" w:rsidP="00023AB3">
                                  <w:pPr>
                                    <w:ind w:left="432"/>
                                    <w:rPr>
                                      <w:sz w:val="18"/>
                                      <w:szCs w:val="18"/>
                                    </w:rPr>
                                  </w:pPr>
                                  <w:r w:rsidRPr="00725BFA">
                                    <w:rPr>
                                      <w:sz w:val="18"/>
                                      <w:szCs w:val="18"/>
                                    </w:rPr>
                                    <w:t xml:space="preserve"> </w:t>
                                  </w:r>
                                  <w:r w:rsidRPr="00725BFA">
                                    <w:rPr>
                                      <w:sz w:val="18"/>
                                      <w:szCs w:val="18"/>
                                      <w:u w:val="single"/>
                                    </w:rPr>
                                    <w:t>ATI Skills Module-</w:t>
                                  </w:r>
                                  <w:r w:rsidRPr="00725BFA">
                                    <w:rPr>
                                      <w:sz w:val="18"/>
                                      <w:szCs w:val="18"/>
                                    </w:rPr>
                                    <w:t xml:space="preserve"> </w:t>
                                  </w:r>
                                </w:p>
                                <w:p w:rsidR="002660D5" w:rsidRPr="00725BFA" w:rsidRDefault="002660D5" w:rsidP="00023AB3">
                                  <w:pPr>
                                    <w:ind w:left="432"/>
                                    <w:rPr>
                                      <w:sz w:val="18"/>
                                      <w:szCs w:val="18"/>
                                    </w:rPr>
                                  </w:pPr>
                                  <w:r w:rsidRPr="00725BFA">
                                    <w:rPr>
                                      <w:sz w:val="18"/>
                                      <w:szCs w:val="18"/>
                                    </w:rPr>
                                    <w:t>Vital Signs (All step by step videos)</w:t>
                                  </w:r>
                                </w:p>
                                <w:p w:rsidR="002660D5" w:rsidRPr="00725BFA" w:rsidRDefault="002660D5" w:rsidP="00A20592">
                                  <w:pPr>
                                    <w:rPr>
                                      <w:b/>
                                      <w:sz w:val="18"/>
                                      <w:szCs w:val="18"/>
                                    </w:rPr>
                                  </w:pPr>
                                  <w:r w:rsidRPr="00725BFA">
                                    <w:rPr>
                                      <w:b/>
                                      <w:sz w:val="18"/>
                                      <w:szCs w:val="18"/>
                                    </w:rPr>
                                    <w:t xml:space="preserve">*In-lab 1:1 observation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958209" id="Rectangle 10" o:spid="_x0000_s1028" style="position:absolute;margin-left:442.35pt;margin-top:6.2pt;width:201.6pt;height:126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" strokeweight="2.5pt">
                      <v:shadow color="#868686"/>
                      <v:textbox>
                        <w:txbxContent>
                          <w:p w:rsidR="002660D5" w:rsidRPr="00725BFA" w:rsidRDefault="002660D5" w:rsidP="00023AB3">
                            <w:pPr>
                              <w:rPr>
                                <w:b/>
                                <w:sz w:val="18"/>
                                <w:szCs w:val="18"/>
                                <w:u w:val="single"/>
                              </w:rPr>
                            </w:pPr>
                            <w:proofErr w:type="gramStart"/>
                            <w:r w:rsidRPr="00725BFA">
                              <w:rPr>
                                <w:b/>
                                <w:sz w:val="18"/>
                                <w:szCs w:val="18"/>
                                <w:u w:val="single"/>
                              </w:rPr>
                              <w:t>Week  3</w:t>
                            </w:r>
                            <w:proofErr w:type="gramEnd"/>
                            <w:r w:rsidRPr="00725BFA">
                              <w:rPr>
                                <w:b/>
                                <w:sz w:val="18"/>
                                <w:szCs w:val="18"/>
                                <w:u w:val="single"/>
                              </w:rPr>
                              <w:t xml:space="preserve"> Lab:  Vital Signs</w:t>
                            </w:r>
                          </w:p>
                          <w:p w:rsidR="002660D5" w:rsidRPr="00725BFA" w:rsidRDefault="002660D5" w:rsidP="00023AB3">
                            <w:pPr>
                              <w:rPr>
                                <w:sz w:val="18"/>
                                <w:szCs w:val="18"/>
                              </w:rPr>
                            </w:pPr>
                            <w:r w:rsidRPr="00725BFA">
                              <w:rPr>
                                <w:sz w:val="18"/>
                                <w:szCs w:val="18"/>
                              </w:rPr>
                              <w:t>Checklist: (red folder)</w:t>
                            </w:r>
                          </w:p>
                          <w:p w:rsidR="002660D5" w:rsidRPr="00725BFA" w:rsidRDefault="002660D5" w:rsidP="00A20592">
                            <w:pPr>
                              <w:ind w:firstLine="432"/>
                              <w:rPr>
                                <w:sz w:val="18"/>
                                <w:szCs w:val="18"/>
                              </w:rPr>
                            </w:pPr>
                            <w:r w:rsidRPr="00725BFA">
                              <w:rPr>
                                <w:sz w:val="18"/>
                                <w:szCs w:val="18"/>
                              </w:rPr>
                              <w:t>Vital Signs</w:t>
                            </w:r>
                          </w:p>
                          <w:p w:rsidR="002660D5" w:rsidRPr="00725BFA" w:rsidRDefault="002660D5" w:rsidP="00A20592">
                            <w:pPr>
                              <w:rPr>
                                <w:sz w:val="18"/>
                                <w:szCs w:val="18"/>
                              </w:rPr>
                            </w:pPr>
                            <w:r w:rsidRPr="00725BFA">
                              <w:rPr>
                                <w:sz w:val="18"/>
                                <w:szCs w:val="18"/>
                              </w:rPr>
                              <w:t xml:space="preserve">Read:  </w:t>
                            </w:r>
                          </w:p>
                          <w:p w:rsidR="002660D5" w:rsidRPr="00725BFA" w:rsidRDefault="002660D5" w:rsidP="00023AB3">
                            <w:pPr>
                              <w:ind w:left="432"/>
                              <w:rPr>
                                <w:sz w:val="18"/>
                                <w:szCs w:val="18"/>
                              </w:rPr>
                            </w:pPr>
                            <w:r w:rsidRPr="00725BFA">
                              <w:rPr>
                                <w:sz w:val="18"/>
                                <w:szCs w:val="18"/>
                                <w:u w:val="single"/>
                              </w:rPr>
                              <w:t>Potter &amp; Perry textbook-</w:t>
                            </w:r>
                            <w:r w:rsidRPr="00725BFA">
                              <w:rPr>
                                <w:sz w:val="18"/>
                                <w:szCs w:val="18"/>
                              </w:rPr>
                              <w:t xml:space="preserve"> </w:t>
                            </w:r>
                          </w:p>
                          <w:p w:rsidR="002660D5" w:rsidRPr="00725BFA" w:rsidRDefault="002660D5" w:rsidP="00023AB3">
                            <w:pPr>
                              <w:ind w:left="432"/>
                              <w:rPr>
                                <w:sz w:val="18"/>
                                <w:szCs w:val="18"/>
                              </w:rPr>
                            </w:pPr>
                            <w:r w:rsidRPr="00725BFA">
                              <w:rPr>
                                <w:sz w:val="18"/>
                                <w:szCs w:val="18"/>
                              </w:rPr>
                              <w:t xml:space="preserve">Skills 15-1, 15-2, 15-3, 15-4, 15-5  </w:t>
                            </w:r>
                          </w:p>
                          <w:p w:rsidR="002660D5" w:rsidRPr="00725BFA" w:rsidRDefault="002660D5" w:rsidP="00023AB3">
                            <w:pPr>
                              <w:ind w:left="432"/>
                              <w:rPr>
                                <w:sz w:val="18"/>
                                <w:szCs w:val="18"/>
                              </w:rPr>
                            </w:pPr>
                            <w:r w:rsidRPr="00725BFA">
                              <w:rPr>
                                <w:sz w:val="18"/>
                                <w:szCs w:val="18"/>
                              </w:rPr>
                              <w:t>Boxes 15-6, 15-10</w:t>
                            </w:r>
                          </w:p>
                          <w:p w:rsidR="002660D5" w:rsidRPr="00725BFA" w:rsidRDefault="002660D5" w:rsidP="00A20592">
                            <w:pPr>
                              <w:rPr>
                                <w:sz w:val="18"/>
                                <w:szCs w:val="18"/>
                              </w:rPr>
                            </w:pPr>
                            <w:r w:rsidRPr="00725BFA">
                              <w:rPr>
                                <w:sz w:val="18"/>
                                <w:szCs w:val="18"/>
                              </w:rPr>
                              <w:t>View:</w:t>
                            </w:r>
                          </w:p>
                          <w:p w:rsidR="002660D5" w:rsidRPr="00725BFA" w:rsidRDefault="002660D5" w:rsidP="00023AB3">
                            <w:pPr>
                              <w:ind w:left="432"/>
                              <w:rPr>
                                <w:sz w:val="18"/>
                                <w:szCs w:val="18"/>
                              </w:rPr>
                            </w:pPr>
                            <w:r w:rsidRPr="00725BFA">
                              <w:rPr>
                                <w:sz w:val="18"/>
                                <w:szCs w:val="18"/>
                              </w:rPr>
                              <w:t xml:space="preserve"> </w:t>
                            </w:r>
                            <w:r w:rsidRPr="00725BFA">
                              <w:rPr>
                                <w:sz w:val="18"/>
                                <w:szCs w:val="18"/>
                                <w:u w:val="single"/>
                              </w:rPr>
                              <w:t>ATI Skills Module-</w:t>
                            </w:r>
                            <w:r w:rsidRPr="00725BFA">
                              <w:rPr>
                                <w:sz w:val="18"/>
                                <w:szCs w:val="18"/>
                              </w:rPr>
                              <w:t xml:space="preserve"> </w:t>
                            </w:r>
                          </w:p>
                          <w:p w:rsidR="002660D5" w:rsidRPr="00725BFA" w:rsidRDefault="002660D5" w:rsidP="00023AB3">
                            <w:pPr>
                              <w:ind w:left="432"/>
                              <w:rPr>
                                <w:sz w:val="18"/>
                                <w:szCs w:val="18"/>
                              </w:rPr>
                            </w:pPr>
                            <w:r w:rsidRPr="00725BFA">
                              <w:rPr>
                                <w:sz w:val="18"/>
                                <w:szCs w:val="18"/>
                              </w:rPr>
                              <w:t>Vital Signs (All step by step videos)</w:t>
                            </w:r>
                          </w:p>
                          <w:p w:rsidR="002660D5" w:rsidRPr="00725BFA" w:rsidRDefault="002660D5" w:rsidP="00A20592">
                            <w:pPr>
                              <w:rPr>
                                <w:b/>
                                <w:sz w:val="18"/>
                                <w:szCs w:val="18"/>
                              </w:rPr>
                            </w:pPr>
                            <w:r w:rsidRPr="00725BFA">
                              <w:rPr>
                                <w:b/>
                                <w:sz w:val="18"/>
                                <w:szCs w:val="18"/>
                              </w:rPr>
                              <w:t xml:space="preserve">*In-lab 1:1 observation </w:t>
                            </w:r>
                          </w:p>
                        </w:txbxContent>
                      </v:textbox>
                    </v:rect>
                  </w:pict>
                </mc:Fallback>
              </mc:AlternateContent>
            </w:r>
          </w:p>
          <w:p w:rsidR="003A29E6" w:rsidRDefault="003A29E6" w:rsidP="00180B83"/>
          <w:p w:rsidR="003A29E6" w:rsidRDefault="003A29E6" w:rsidP="00180B83"/>
          <w:p w:rsidR="003A29E6" w:rsidRDefault="003A29E6" w:rsidP="00180B83"/>
          <w:p w:rsidR="003A29E6" w:rsidRDefault="003A29E6" w:rsidP="00180B83"/>
          <w:p w:rsidR="003A29E6" w:rsidRDefault="003A29E6" w:rsidP="00180B83"/>
          <w:p w:rsidR="003A29E6" w:rsidRDefault="003A29E6" w:rsidP="00180B83"/>
          <w:p w:rsidR="003A29E6" w:rsidRDefault="003A29E6" w:rsidP="00180B83"/>
          <w:p w:rsidR="003A29E6" w:rsidRDefault="003A29E6" w:rsidP="00180B83"/>
          <w:p w:rsidR="003A29E6" w:rsidRDefault="003A29E6" w:rsidP="00180B83"/>
          <w:p w:rsidR="00725BFA" w:rsidRDefault="00725BFA" w:rsidP="00180B83"/>
          <w:p w:rsidR="00725BFA" w:rsidRDefault="00725BFA" w:rsidP="00180B83"/>
          <w:p w:rsidR="003A29E6" w:rsidRPr="00F51AEA" w:rsidRDefault="003A29E6" w:rsidP="00180B83">
            <w:pPr>
              <w:rPr>
                <w:sz w:val="16"/>
                <w:szCs w:val="16"/>
              </w:rPr>
            </w:pPr>
          </w:p>
        </w:tc>
        <w:tc>
          <w:tcPr>
            <w:tcW w:w="5040" w:type="dxa"/>
            <w:gridSpan w:val="2"/>
          </w:tcPr>
          <w:p w:rsidR="003A29E6" w:rsidRPr="00023AB3" w:rsidRDefault="003A29E6" w:rsidP="00180B83">
            <w:pPr>
              <w:ind w:left="432" w:hanging="432"/>
            </w:pPr>
            <w:r>
              <w:lastRenderedPageBreak/>
              <w:t xml:space="preserve">B.  </w:t>
            </w:r>
            <w:r w:rsidRPr="00023AB3">
              <w:t>Vital Signs</w:t>
            </w:r>
          </w:p>
          <w:p w:rsidR="003A29E6" w:rsidRPr="00B61DFC" w:rsidRDefault="003A29E6" w:rsidP="00180B83">
            <w:pPr>
              <w:ind w:firstLine="432"/>
            </w:pPr>
            <w:r>
              <w:t>1.</w:t>
            </w:r>
            <w:r>
              <w:tab/>
            </w:r>
            <w:r w:rsidRPr="00B61DFC">
              <w:t>Vital signs</w:t>
            </w:r>
          </w:p>
          <w:p w:rsidR="003A29E6" w:rsidRPr="00C87D68" w:rsidRDefault="003A29E6" w:rsidP="00E67B98">
            <w:pPr>
              <w:numPr>
                <w:ilvl w:val="0"/>
                <w:numId w:val="24"/>
              </w:numPr>
              <w:ind w:hanging="198"/>
            </w:pPr>
            <w:r w:rsidRPr="00C87D68">
              <w:t>temperature</w:t>
            </w:r>
          </w:p>
          <w:p w:rsidR="003A29E6" w:rsidRPr="00C87D68" w:rsidRDefault="003A29E6" w:rsidP="00E67B98">
            <w:pPr>
              <w:numPr>
                <w:ilvl w:val="0"/>
                <w:numId w:val="24"/>
              </w:numPr>
              <w:ind w:hanging="198"/>
            </w:pPr>
            <w:r w:rsidRPr="00C87D68">
              <w:t>pulse</w:t>
            </w:r>
          </w:p>
          <w:p w:rsidR="003A29E6" w:rsidRPr="00C87D68" w:rsidRDefault="003A29E6" w:rsidP="00E67B98">
            <w:pPr>
              <w:numPr>
                <w:ilvl w:val="0"/>
                <w:numId w:val="24"/>
              </w:numPr>
              <w:ind w:hanging="198"/>
            </w:pPr>
            <w:r w:rsidRPr="00C87D68">
              <w:t>respirations/pulse oximetry</w:t>
            </w:r>
          </w:p>
          <w:p w:rsidR="003A29E6" w:rsidRPr="00C87D68" w:rsidRDefault="003A29E6" w:rsidP="00E67B98">
            <w:pPr>
              <w:numPr>
                <w:ilvl w:val="0"/>
                <w:numId w:val="24"/>
              </w:numPr>
              <w:ind w:hanging="198"/>
            </w:pPr>
            <w:r w:rsidRPr="00C87D68">
              <w:t>blood pressure</w:t>
            </w:r>
          </w:p>
          <w:p w:rsidR="003A29E6" w:rsidRDefault="003A29E6" w:rsidP="00E67B98">
            <w:pPr>
              <w:numPr>
                <w:ilvl w:val="0"/>
                <w:numId w:val="24"/>
              </w:numPr>
              <w:ind w:hanging="198"/>
            </w:pPr>
            <w:r w:rsidRPr="00C87D68">
              <w:t>pain</w:t>
            </w:r>
          </w:p>
          <w:p w:rsidR="003A29E6" w:rsidRDefault="003A29E6" w:rsidP="00180B83">
            <w:r>
              <w:tab/>
              <w:t>2.</w:t>
            </w:r>
            <w:r>
              <w:tab/>
              <w:t>Factors influencing vital signs.</w:t>
            </w:r>
          </w:p>
          <w:p w:rsidR="003A29E6" w:rsidRDefault="003A29E6" w:rsidP="00180B83">
            <w:r>
              <w:tab/>
              <w:t>3.</w:t>
            </w:r>
            <w:r>
              <w:tab/>
              <w:t>Documentation of data.</w:t>
            </w:r>
          </w:p>
          <w:p w:rsidR="003A29E6" w:rsidRPr="0057380F" w:rsidRDefault="003A29E6" w:rsidP="00180B83">
            <w:pPr>
              <w:pStyle w:val="ListParagraph"/>
              <w:tabs>
                <w:tab w:val="left" w:pos="439"/>
              </w:tabs>
              <w:spacing w:after="0" w:line="240" w:lineRule="auto"/>
              <w:ind w:left="360"/>
              <w:rPr>
                <w:rFonts w:ascii="Times New Roman" w:hAnsi="Times New Roman"/>
                <w:sz w:val="20"/>
                <w:szCs w:val="20"/>
              </w:rPr>
            </w:pPr>
            <w:r>
              <w:t xml:space="preserve"> </w:t>
            </w:r>
            <w:r w:rsidRPr="00180B83">
              <w:rPr>
                <w:rFonts w:ascii="Times New Roman" w:hAnsi="Times New Roman"/>
                <w:sz w:val="20"/>
                <w:szCs w:val="20"/>
              </w:rPr>
              <w:t>4.      Priority setting with vital signs</w:t>
            </w:r>
          </w:p>
        </w:tc>
        <w:tc>
          <w:tcPr>
            <w:tcW w:w="5200" w:type="dxa"/>
            <w:gridSpan w:val="2"/>
          </w:tcPr>
          <w:p w:rsidR="003A29E6" w:rsidRDefault="003A29E6" w:rsidP="00180B83">
            <w:r>
              <w:t>Read:</w:t>
            </w:r>
            <w:r>
              <w:tab/>
              <w:t>Potter et al.</w:t>
            </w:r>
          </w:p>
          <w:p w:rsidR="003A29E6" w:rsidRDefault="003A29E6" w:rsidP="00180B83">
            <w:r>
              <w:tab/>
            </w:r>
            <w:r>
              <w:tab/>
              <w:t>Ch. 15</w:t>
            </w:r>
          </w:p>
          <w:p w:rsidR="003A29E6" w:rsidRPr="00E07EB8" w:rsidRDefault="003A29E6" w:rsidP="00180B83">
            <w:pPr>
              <w:rPr>
                <w:sz w:val="12"/>
                <w:szCs w:val="12"/>
              </w:rPr>
            </w:pPr>
          </w:p>
          <w:p w:rsidR="003A29E6" w:rsidRPr="00D71ABB" w:rsidRDefault="003A29E6" w:rsidP="00180B83">
            <w:r w:rsidRPr="00D71ABB">
              <w:t>Online Assignment: ATI: Skills module: Vital Signs</w:t>
            </w:r>
          </w:p>
          <w:p w:rsidR="003A29E6" w:rsidRPr="00D71ABB" w:rsidRDefault="003A29E6" w:rsidP="00180B83">
            <w:r>
              <w:t xml:space="preserve">Module is </w:t>
            </w:r>
            <w:r w:rsidRPr="000A2B9B">
              <w:t xml:space="preserve">due 9/4/18 at </w:t>
            </w:r>
            <w:r>
              <w:t>0800.</w:t>
            </w:r>
          </w:p>
          <w:p w:rsidR="003A29E6" w:rsidRPr="00E07EB8" w:rsidRDefault="003A29E6" w:rsidP="00180B83">
            <w:pPr>
              <w:rPr>
                <w:sz w:val="12"/>
                <w:szCs w:val="12"/>
              </w:rPr>
            </w:pPr>
          </w:p>
          <w:p w:rsidR="003A29E6" w:rsidRPr="006536EF" w:rsidRDefault="003A29E6" w:rsidP="003802D2">
            <w:r w:rsidRPr="00486404">
              <w:t>In class</w:t>
            </w:r>
            <w:r>
              <w:t xml:space="preserve"> activity</w:t>
            </w:r>
          </w:p>
          <w:p w:rsidR="003A29E6" w:rsidRPr="00F105EB" w:rsidRDefault="003A29E6" w:rsidP="00E67B98">
            <w:pPr>
              <w:pStyle w:val="ListParagraph"/>
              <w:numPr>
                <w:ilvl w:val="0"/>
                <w:numId w:val="39"/>
              </w:numPr>
              <w:spacing w:after="0" w:line="240" w:lineRule="auto"/>
            </w:pPr>
            <w:r>
              <w:rPr>
                <w:rFonts w:ascii="Times New Roman" w:hAnsi="Times New Roman"/>
                <w:sz w:val="20"/>
                <w:szCs w:val="20"/>
              </w:rPr>
              <w:t>View video of VS measurements</w:t>
            </w:r>
          </w:p>
          <w:p w:rsidR="003A29E6" w:rsidRDefault="003A29E6" w:rsidP="00E67B98">
            <w:pPr>
              <w:pStyle w:val="ListParagraph"/>
              <w:numPr>
                <w:ilvl w:val="0"/>
                <w:numId w:val="39"/>
              </w:numPr>
              <w:spacing w:after="0" w:line="240" w:lineRule="auto"/>
            </w:pPr>
            <w:r>
              <w:rPr>
                <w:rFonts w:ascii="Times New Roman" w:hAnsi="Times New Roman"/>
                <w:sz w:val="20"/>
                <w:szCs w:val="20"/>
              </w:rPr>
              <w:t>Group activity to prioritize VS data</w:t>
            </w:r>
          </w:p>
          <w:p w:rsidR="003A29E6" w:rsidRDefault="003A29E6" w:rsidP="00180B83">
            <w:pPr>
              <w:pStyle w:val="ListParagraph"/>
              <w:spacing w:after="0" w:line="240" w:lineRule="auto"/>
            </w:pPr>
          </w:p>
          <w:p w:rsidR="003A29E6" w:rsidRDefault="003A29E6" w:rsidP="00180B83">
            <w:r>
              <w:t>Clinical experience:  Perform vital signs on patients and document according to hospital policy.</w:t>
            </w:r>
          </w:p>
          <w:p w:rsidR="003A29E6" w:rsidRDefault="003A29E6" w:rsidP="00180B83">
            <w:pPr>
              <w:pStyle w:val="ListParagraph"/>
              <w:spacing w:after="0" w:line="240" w:lineRule="auto"/>
            </w:pPr>
          </w:p>
          <w:p w:rsidR="003A29E6" w:rsidRDefault="003A29E6" w:rsidP="00F51AEA">
            <w:pPr>
              <w:jc w:val="center"/>
              <w:rPr>
                <w:b/>
                <w:u w:val="single"/>
              </w:rPr>
            </w:pPr>
            <w:r w:rsidRPr="00D71ABB">
              <w:rPr>
                <w:b/>
                <w:u w:val="single"/>
              </w:rPr>
              <w:t>Quiz 9</w:t>
            </w:r>
            <w:r w:rsidRPr="000A2B9B">
              <w:rPr>
                <w:b/>
                <w:u w:val="single"/>
              </w:rPr>
              <w:t xml:space="preserve">/5/18 </w:t>
            </w:r>
            <w:r w:rsidRPr="00D71ABB">
              <w:rPr>
                <w:b/>
                <w:u w:val="single"/>
              </w:rPr>
              <w:t>at 0800 over Vital Signs</w:t>
            </w:r>
          </w:p>
          <w:p w:rsidR="003A29E6" w:rsidRDefault="003A29E6" w:rsidP="00F51AEA">
            <w:pPr>
              <w:jc w:val="center"/>
              <w:rPr>
                <w:b/>
                <w:u w:val="single"/>
              </w:rPr>
            </w:pPr>
          </w:p>
          <w:p w:rsidR="003A29E6" w:rsidRDefault="003A29E6" w:rsidP="004E08F8"/>
        </w:tc>
      </w:tr>
      <w:tr w:rsidR="003A29E6" w:rsidTr="003A29E6">
        <w:tc>
          <w:tcPr>
            <w:tcW w:w="879" w:type="dxa"/>
            <w:tcBorders>
              <w:bottom w:val="single" w:sz="4" w:space="0" w:color="auto"/>
            </w:tcBorders>
          </w:tcPr>
          <w:p w:rsidR="003A29E6" w:rsidRDefault="003A29E6"/>
        </w:tc>
        <w:tc>
          <w:tcPr>
            <w:tcW w:w="3479" w:type="dxa"/>
            <w:gridSpan w:val="2"/>
            <w:tcBorders>
              <w:bottom w:val="single" w:sz="4" w:space="0" w:color="auto"/>
            </w:tcBorders>
          </w:tcPr>
          <w:p w:rsidR="003A29E6" w:rsidRDefault="003A29E6" w:rsidP="00450D32">
            <w:r>
              <w:t>Discuss the purposes of physical assessment.  (1,2,5,8)*</w:t>
            </w:r>
          </w:p>
          <w:p w:rsidR="003A29E6" w:rsidRPr="00450D32" w:rsidRDefault="003A29E6" w:rsidP="00450D32">
            <w:pPr>
              <w:rPr>
                <w:sz w:val="16"/>
                <w:szCs w:val="16"/>
              </w:rPr>
            </w:pPr>
          </w:p>
          <w:p w:rsidR="003A29E6" w:rsidRPr="00302722" w:rsidRDefault="003A29E6" w:rsidP="00450D32">
            <w:r>
              <w:t>Discuss how cultural diversity influences health assessment</w:t>
            </w:r>
            <w:r w:rsidRPr="00302722">
              <w:t>.  (2</w:t>
            </w:r>
            <w:r>
              <w:t>,3,5</w:t>
            </w:r>
            <w:r w:rsidRPr="00302722">
              <w:t>)*</w:t>
            </w:r>
          </w:p>
          <w:p w:rsidR="003A29E6" w:rsidRPr="00450D32" w:rsidRDefault="003A29E6" w:rsidP="00450D32">
            <w:pPr>
              <w:rPr>
                <w:sz w:val="16"/>
                <w:szCs w:val="16"/>
              </w:rPr>
            </w:pPr>
          </w:p>
          <w:p w:rsidR="003A29E6" w:rsidRPr="00302722" w:rsidRDefault="003A29E6" w:rsidP="00450D32">
            <w:r>
              <w:t>Describe interview techniques used to enhance communication during history taking</w:t>
            </w:r>
            <w:r w:rsidRPr="00302722">
              <w:t>.  (</w:t>
            </w:r>
            <w:r>
              <w:t>1,3,</w:t>
            </w:r>
            <w:r w:rsidRPr="00302722">
              <w:t>5</w:t>
            </w:r>
            <w:r>
              <w:t>,8</w:t>
            </w:r>
            <w:r w:rsidRPr="00302722">
              <w:t>)*</w:t>
            </w:r>
          </w:p>
          <w:p w:rsidR="003A29E6" w:rsidRPr="00450D32" w:rsidRDefault="003A29E6" w:rsidP="00450D32">
            <w:pPr>
              <w:rPr>
                <w:sz w:val="16"/>
                <w:szCs w:val="16"/>
              </w:rPr>
            </w:pPr>
          </w:p>
          <w:p w:rsidR="003A29E6" w:rsidRDefault="003A29E6" w:rsidP="00450D32">
            <w:r>
              <w:t>Discuss normal physical finding in a young, middle-age, and older adult.  (1,2,4,5)*</w:t>
            </w:r>
          </w:p>
          <w:p w:rsidR="003A29E6" w:rsidRPr="00450D32" w:rsidRDefault="003A29E6" w:rsidP="00450D32">
            <w:pPr>
              <w:rPr>
                <w:sz w:val="16"/>
                <w:szCs w:val="16"/>
              </w:rPr>
            </w:pPr>
          </w:p>
          <w:p w:rsidR="003A29E6" w:rsidRDefault="003A29E6" w:rsidP="00450D32">
            <w:r>
              <w:t>Demonstrate correct physical assessment skills during routine nursing care.  (1,2,3,4,5,6,8)*</w:t>
            </w:r>
          </w:p>
          <w:p w:rsidR="003A29E6" w:rsidRPr="00450D32" w:rsidRDefault="003A29E6" w:rsidP="00450D32">
            <w:pPr>
              <w:rPr>
                <w:sz w:val="16"/>
                <w:szCs w:val="16"/>
              </w:rPr>
            </w:pPr>
          </w:p>
          <w:p w:rsidR="003A29E6" w:rsidRDefault="003A29E6" w:rsidP="00450D32">
            <w:r>
              <w:t>Demonstrate correct documentation of a physical assessment in Meditech 6.1. (4)*</w:t>
            </w:r>
          </w:p>
          <w:p w:rsidR="003A29E6" w:rsidRDefault="003A29E6" w:rsidP="00450D32">
            <w:pPr>
              <w:rPr>
                <w:sz w:val="16"/>
                <w:szCs w:val="16"/>
              </w:rPr>
            </w:pPr>
          </w:p>
          <w:p w:rsidR="003A29E6" w:rsidRDefault="003A29E6" w:rsidP="00F51AEA">
            <w:r>
              <w:t>Identify prioritization of nursing care related to various assessment measurements (2,5,6)*</w:t>
            </w:r>
          </w:p>
        </w:tc>
        <w:tc>
          <w:tcPr>
            <w:tcW w:w="5040" w:type="dxa"/>
            <w:gridSpan w:val="2"/>
            <w:tcBorders>
              <w:bottom w:val="single" w:sz="4" w:space="0" w:color="auto"/>
            </w:tcBorders>
          </w:tcPr>
          <w:p w:rsidR="003A29E6" w:rsidRPr="00B71C87" w:rsidRDefault="003A29E6" w:rsidP="00E67B98">
            <w:pPr>
              <w:pStyle w:val="ListParagraph"/>
              <w:numPr>
                <w:ilvl w:val="3"/>
                <w:numId w:val="18"/>
              </w:numPr>
              <w:spacing w:after="0" w:line="240" w:lineRule="auto"/>
              <w:rPr>
                <w:rFonts w:ascii="Times New Roman" w:hAnsi="Times New Roman"/>
                <w:sz w:val="20"/>
                <w:szCs w:val="20"/>
              </w:rPr>
            </w:pPr>
            <w:r w:rsidRPr="00B71C87">
              <w:rPr>
                <w:rFonts w:ascii="Times New Roman" w:hAnsi="Times New Roman"/>
                <w:sz w:val="20"/>
                <w:szCs w:val="20"/>
              </w:rPr>
              <w:t>Physical Assessment</w:t>
            </w:r>
          </w:p>
          <w:p w:rsidR="003A29E6" w:rsidRPr="0081055D" w:rsidRDefault="003A29E6" w:rsidP="00E67B98">
            <w:pPr>
              <w:numPr>
                <w:ilvl w:val="0"/>
                <w:numId w:val="23"/>
              </w:numPr>
            </w:pPr>
            <w:r>
              <w:t>Purpose</w:t>
            </w:r>
            <w:r w:rsidRPr="0081055D">
              <w:t xml:space="preserve"> of </w:t>
            </w:r>
            <w:r>
              <w:t>physical examination</w:t>
            </w:r>
          </w:p>
          <w:p w:rsidR="003A29E6" w:rsidRPr="0081055D" w:rsidRDefault="003A29E6" w:rsidP="00E67B98">
            <w:pPr>
              <w:numPr>
                <w:ilvl w:val="0"/>
                <w:numId w:val="23"/>
              </w:numPr>
            </w:pPr>
            <w:r w:rsidRPr="0081055D">
              <w:t xml:space="preserve">Health </w:t>
            </w:r>
            <w:r>
              <w:t>h</w:t>
            </w:r>
            <w:r w:rsidRPr="0081055D">
              <w:t>istory</w:t>
            </w:r>
          </w:p>
          <w:p w:rsidR="003A29E6" w:rsidRPr="0081055D" w:rsidRDefault="003A29E6" w:rsidP="00E67B98">
            <w:pPr>
              <w:numPr>
                <w:ilvl w:val="1"/>
                <w:numId w:val="23"/>
              </w:numPr>
            </w:pPr>
            <w:r w:rsidRPr="0081055D">
              <w:t>general survey</w:t>
            </w:r>
          </w:p>
          <w:p w:rsidR="003A29E6" w:rsidRPr="0081055D" w:rsidRDefault="003A29E6" w:rsidP="00E67B98">
            <w:pPr>
              <w:numPr>
                <w:ilvl w:val="1"/>
                <w:numId w:val="23"/>
              </w:numPr>
            </w:pPr>
            <w:r w:rsidRPr="0081055D">
              <w:t>subjective vs</w:t>
            </w:r>
            <w:r>
              <w:t>.</w:t>
            </w:r>
            <w:r w:rsidRPr="0081055D">
              <w:t xml:space="preserve"> objective data</w:t>
            </w:r>
          </w:p>
          <w:p w:rsidR="003A29E6" w:rsidRPr="0081055D" w:rsidRDefault="003A29E6" w:rsidP="00E67B98">
            <w:pPr>
              <w:numPr>
                <w:ilvl w:val="0"/>
                <w:numId w:val="23"/>
              </w:numPr>
            </w:pPr>
            <w:r w:rsidRPr="0081055D">
              <w:t xml:space="preserve">Techniques of </w:t>
            </w:r>
            <w:r>
              <w:t>p</w:t>
            </w:r>
            <w:r w:rsidRPr="0081055D">
              <w:t xml:space="preserve">hysical </w:t>
            </w:r>
            <w:r>
              <w:t>a</w:t>
            </w:r>
            <w:r w:rsidRPr="0081055D">
              <w:t>ssessment</w:t>
            </w:r>
          </w:p>
          <w:p w:rsidR="003A29E6" w:rsidRDefault="003A29E6" w:rsidP="00E67B98">
            <w:pPr>
              <w:numPr>
                <w:ilvl w:val="1"/>
                <w:numId w:val="23"/>
              </w:numPr>
            </w:pPr>
            <w:r w:rsidRPr="0081055D">
              <w:t>Inspection</w:t>
            </w:r>
            <w:r w:rsidR="003802D2">
              <w:tab/>
            </w:r>
            <w:r w:rsidR="003802D2">
              <w:tab/>
            </w:r>
            <w:r w:rsidR="003802D2">
              <w:tab/>
            </w:r>
            <w:r w:rsidR="003802D2">
              <w:tab/>
            </w:r>
            <w:r w:rsidR="003802D2">
              <w:tab/>
            </w:r>
            <w:r w:rsidR="003802D2">
              <w:tab/>
            </w:r>
          </w:p>
          <w:p w:rsidR="003A29E6" w:rsidRDefault="003A29E6" w:rsidP="00E67B98">
            <w:pPr>
              <w:numPr>
                <w:ilvl w:val="1"/>
                <w:numId w:val="23"/>
              </w:numPr>
            </w:pPr>
            <w:r>
              <w:t>palpation</w:t>
            </w:r>
          </w:p>
          <w:p w:rsidR="003A29E6" w:rsidRDefault="003A29E6" w:rsidP="00E67B98">
            <w:pPr>
              <w:numPr>
                <w:ilvl w:val="1"/>
                <w:numId w:val="23"/>
              </w:numPr>
            </w:pPr>
            <w:r>
              <w:t>percussion</w:t>
            </w:r>
          </w:p>
          <w:p w:rsidR="003A29E6" w:rsidRPr="0081055D" w:rsidRDefault="003A29E6" w:rsidP="00E67B98">
            <w:pPr>
              <w:numPr>
                <w:ilvl w:val="1"/>
                <w:numId w:val="23"/>
              </w:numPr>
            </w:pPr>
            <w:r>
              <w:t>auscultation</w:t>
            </w:r>
          </w:p>
          <w:p w:rsidR="003A29E6" w:rsidRPr="0081055D" w:rsidRDefault="003A29E6" w:rsidP="00E67B98">
            <w:pPr>
              <w:numPr>
                <w:ilvl w:val="0"/>
                <w:numId w:val="23"/>
              </w:numPr>
            </w:pPr>
            <w:r w:rsidRPr="0081055D">
              <w:t xml:space="preserve">Physical </w:t>
            </w:r>
            <w:r>
              <w:t>assessment:  r</w:t>
            </w:r>
            <w:r w:rsidRPr="0081055D">
              <w:t xml:space="preserve">eview of </w:t>
            </w:r>
            <w:r>
              <w:t>s</w:t>
            </w:r>
            <w:r w:rsidRPr="0081055D">
              <w:t>ystems</w:t>
            </w:r>
          </w:p>
          <w:p w:rsidR="003A29E6" w:rsidRDefault="003A29E6" w:rsidP="00E67B98">
            <w:pPr>
              <w:numPr>
                <w:ilvl w:val="1"/>
                <w:numId w:val="23"/>
              </w:numPr>
            </w:pPr>
            <w:r>
              <w:t>skin, hair, nails</w:t>
            </w:r>
          </w:p>
          <w:p w:rsidR="003A29E6" w:rsidRDefault="003A29E6" w:rsidP="00E67B98">
            <w:pPr>
              <w:numPr>
                <w:ilvl w:val="1"/>
                <w:numId w:val="23"/>
              </w:numPr>
            </w:pPr>
            <w:r>
              <w:t>head and neck</w:t>
            </w:r>
          </w:p>
          <w:p w:rsidR="003A29E6" w:rsidRDefault="003A29E6" w:rsidP="00E67B98">
            <w:pPr>
              <w:numPr>
                <w:ilvl w:val="1"/>
                <w:numId w:val="23"/>
              </w:numPr>
            </w:pPr>
            <w:r>
              <w:t>chest and thorax</w:t>
            </w:r>
          </w:p>
          <w:p w:rsidR="003A29E6" w:rsidRDefault="003A29E6" w:rsidP="00E67B98">
            <w:pPr>
              <w:numPr>
                <w:ilvl w:val="1"/>
                <w:numId w:val="23"/>
              </w:numPr>
            </w:pPr>
            <w:r>
              <w:t>cardiovascular</w:t>
            </w:r>
          </w:p>
          <w:p w:rsidR="003A29E6" w:rsidRDefault="003A29E6" w:rsidP="00E67B98">
            <w:pPr>
              <w:numPr>
                <w:ilvl w:val="1"/>
                <w:numId w:val="23"/>
              </w:numPr>
            </w:pPr>
            <w:r>
              <w:t>abdomen</w:t>
            </w:r>
          </w:p>
          <w:p w:rsidR="003A29E6" w:rsidRDefault="003A29E6" w:rsidP="00E67B98">
            <w:pPr>
              <w:numPr>
                <w:ilvl w:val="1"/>
                <w:numId w:val="23"/>
              </w:numPr>
            </w:pPr>
            <w:r>
              <w:t>musculoskeletal</w:t>
            </w:r>
          </w:p>
          <w:p w:rsidR="003A29E6" w:rsidRPr="0081055D" w:rsidRDefault="003A29E6" w:rsidP="00E67B98">
            <w:pPr>
              <w:numPr>
                <w:ilvl w:val="1"/>
                <w:numId w:val="23"/>
              </w:numPr>
            </w:pPr>
            <w:r>
              <w:t>neurological</w:t>
            </w:r>
          </w:p>
          <w:p w:rsidR="003A29E6" w:rsidRDefault="003A29E6" w:rsidP="00E67B98">
            <w:pPr>
              <w:numPr>
                <w:ilvl w:val="0"/>
                <w:numId w:val="23"/>
              </w:numPr>
            </w:pPr>
            <w:r w:rsidRPr="0081055D">
              <w:t>Documentation of data</w:t>
            </w:r>
          </w:p>
          <w:p w:rsidR="003A29E6" w:rsidRDefault="003A29E6" w:rsidP="00E67B98">
            <w:pPr>
              <w:numPr>
                <w:ilvl w:val="0"/>
                <w:numId w:val="23"/>
              </w:numPr>
            </w:pPr>
            <w:r>
              <w:t>Priority setting with various assessment data.</w:t>
            </w:r>
          </w:p>
          <w:p w:rsidR="003A29E6" w:rsidRPr="0057380F" w:rsidRDefault="003A29E6" w:rsidP="00450D32">
            <w:pPr>
              <w:pStyle w:val="ListParagraph"/>
              <w:spacing w:after="0" w:line="240" w:lineRule="auto"/>
              <w:ind w:left="360"/>
              <w:rPr>
                <w:rFonts w:ascii="Times New Roman" w:hAnsi="Times New Roman"/>
                <w:sz w:val="20"/>
                <w:szCs w:val="20"/>
              </w:rPr>
            </w:pPr>
          </w:p>
        </w:tc>
        <w:tc>
          <w:tcPr>
            <w:tcW w:w="5200" w:type="dxa"/>
            <w:gridSpan w:val="2"/>
            <w:tcBorders>
              <w:bottom w:val="single" w:sz="4" w:space="0" w:color="auto"/>
            </w:tcBorders>
          </w:tcPr>
          <w:p w:rsidR="003A29E6" w:rsidRDefault="003A29E6" w:rsidP="00450D32">
            <w:r>
              <w:t>Read</w:t>
            </w:r>
            <w:r>
              <w:tab/>
            </w:r>
            <w:r>
              <w:tab/>
              <w:t xml:space="preserve">Potter et al. </w:t>
            </w:r>
          </w:p>
          <w:p w:rsidR="003A29E6" w:rsidRDefault="003A29E6" w:rsidP="00450D32">
            <w:r>
              <w:t xml:space="preserve">                 Ch. 16</w:t>
            </w:r>
          </w:p>
          <w:p w:rsidR="003A29E6" w:rsidRPr="00BF639F" w:rsidRDefault="003A29E6" w:rsidP="00450D32">
            <w:pPr>
              <w:rPr>
                <w:sz w:val="16"/>
                <w:szCs w:val="16"/>
              </w:rPr>
            </w:pPr>
          </w:p>
          <w:p w:rsidR="003A29E6" w:rsidRPr="00D71BD0" w:rsidRDefault="003A29E6" w:rsidP="00450D32">
            <w:r w:rsidRPr="00D71BD0">
              <w:t xml:space="preserve">Online Assignment:  ATI Skills Module:  Physical </w:t>
            </w:r>
          </w:p>
          <w:p w:rsidR="003A29E6" w:rsidRDefault="003A29E6" w:rsidP="00450D32">
            <w:r>
              <w:t xml:space="preserve">Assessment Module is due </w:t>
            </w:r>
            <w:r w:rsidRPr="00934824">
              <w:t xml:space="preserve">9/5/18 </w:t>
            </w:r>
            <w:r>
              <w:t>at 0800.</w:t>
            </w:r>
          </w:p>
          <w:p w:rsidR="003A29E6" w:rsidRDefault="003A29E6" w:rsidP="00450D32"/>
          <w:p w:rsidR="003A29E6" w:rsidRPr="000A2B9B" w:rsidRDefault="003A29E6" w:rsidP="00450D32"/>
          <w:p w:rsidR="003A29E6" w:rsidRPr="00D71BD0" w:rsidRDefault="003A29E6" w:rsidP="00450D32">
            <w:pPr>
              <w:rPr>
                <w:sz w:val="16"/>
                <w:szCs w:val="16"/>
              </w:rPr>
            </w:pPr>
          </w:p>
          <w:p w:rsidR="003A29E6" w:rsidRDefault="003A29E6" w:rsidP="00450D32">
            <w:r>
              <w:t>In class activity</w:t>
            </w:r>
          </w:p>
          <w:p w:rsidR="003A29E6" w:rsidRPr="00F105EB" w:rsidRDefault="003A29E6" w:rsidP="00E67B98">
            <w:pPr>
              <w:pStyle w:val="ListParagraph"/>
              <w:numPr>
                <w:ilvl w:val="0"/>
                <w:numId w:val="41"/>
              </w:numPr>
              <w:spacing w:after="0" w:line="240" w:lineRule="auto"/>
            </w:pPr>
            <w:r>
              <w:rPr>
                <w:rFonts w:ascii="Times New Roman" w:hAnsi="Times New Roman"/>
                <w:sz w:val="20"/>
                <w:szCs w:val="20"/>
              </w:rPr>
              <w:t>View video of assessment</w:t>
            </w:r>
          </w:p>
          <w:p w:rsidR="003A29E6" w:rsidRDefault="003A29E6" w:rsidP="00E67B98">
            <w:pPr>
              <w:pStyle w:val="ListParagraph"/>
              <w:numPr>
                <w:ilvl w:val="0"/>
                <w:numId w:val="41"/>
              </w:numPr>
              <w:spacing w:after="0" w:line="240" w:lineRule="auto"/>
            </w:pPr>
            <w:r>
              <w:rPr>
                <w:rFonts w:ascii="Times New Roman" w:hAnsi="Times New Roman"/>
                <w:sz w:val="20"/>
                <w:szCs w:val="20"/>
              </w:rPr>
              <w:t>Group activity to prioritize assessment data.</w:t>
            </w:r>
          </w:p>
          <w:p w:rsidR="003A29E6" w:rsidRDefault="003A29E6" w:rsidP="00450D32"/>
          <w:p w:rsidR="003A29E6" w:rsidRDefault="003A29E6" w:rsidP="00450D32">
            <w:r>
              <w:t>Clinical experience:  Perform a physical assessment on a Patient and document according to hospital policy.</w:t>
            </w:r>
          </w:p>
          <w:p w:rsidR="003A29E6" w:rsidRDefault="003A29E6" w:rsidP="00450D32"/>
          <w:p w:rsidR="003A29E6" w:rsidRDefault="003A29E6" w:rsidP="00450D32"/>
        </w:tc>
      </w:tr>
      <w:tr w:rsidR="003A29E6" w:rsidTr="00FA0994">
        <w:tc>
          <w:tcPr>
            <w:tcW w:w="879" w:type="dxa"/>
          </w:tcPr>
          <w:p w:rsidR="003A29E6" w:rsidRPr="00B71C87" w:rsidRDefault="003A29E6" w:rsidP="00B71C87">
            <w:pPr>
              <w:jc w:val="center"/>
              <w:rPr>
                <w:b/>
              </w:rPr>
            </w:pPr>
            <w:r w:rsidRPr="00B71C87">
              <w:rPr>
                <w:b/>
              </w:rPr>
              <w:lastRenderedPageBreak/>
              <w:t>Week</w:t>
            </w:r>
          </w:p>
          <w:p w:rsidR="003A29E6" w:rsidRDefault="003A29E6" w:rsidP="00B71C87">
            <w:pPr>
              <w:jc w:val="center"/>
            </w:pPr>
            <w:r w:rsidRPr="00B71C87">
              <w:rPr>
                <w:b/>
              </w:rPr>
              <w:t>4</w:t>
            </w:r>
          </w:p>
        </w:tc>
        <w:tc>
          <w:tcPr>
            <w:tcW w:w="3479" w:type="dxa"/>
            <w:gridSpan w:val="2"/>
          </w:tcPr>
          <w:p w:rsidR="003A29E6" w:rsidRDefault="003A29E6">
            <w:r>
              <w:t>Describe critical thinking and the nursing process (6)*</w:t>
            </w:r>
          </w:p>
          <w:p w:rsidR="003A29E6" w:rsidRDefault="003A29E6"/>
          <w:p w:rsidR="003A29E6" w:rsidRDefault="003A29E6"/>
          <w:p w:rsidR="003A29E6" w:rsidRDefault="003A29E6"/>
          <w:p w:rsidR="003A29E6" w:rsidRDefault="003A29E6"/>
          <w:p w:rsidR="003A29E6" w:rsidRPr="0087126B" w:rsidRDefault="003A29E6" w:rsidP="001F5EDD">
            <w:r w:rsidRPr="000E2A70">
              <w:t>Describe the five steps of the nursing process</w:t>
            </w:r>
            <w:r w:rsidRPr="0087126B">
              <w:t>.  (6)*</w:t>
            </w:r>
          </w:p>
          <w:p w:rsidR="003A29E6" w:rsidRPr="0087126B" w:rsidRDefault="003A29E6" w:rsidP="001F5EDD"/>
          <w:p w:rsidR="003A29E6" w:rsidRPr="0087126B" w:rsidRDefault="003A29E6" w:rsidP="001F5EDD">
            <w:r w:rsidRPr="0087126B">
              <w:t>List the benefits of correct use of the nursing process to patients and health team members.</w:t>
            </w:r>
          </w:p>
          <w:p w:rsidR="003A29E6" w:rsidRPr="0087126B" w:rsidRDefault="003A29E6" w:rsidP="001F5EDD">
            <w:r w:rsidRPr="0087126B">
              <w:t>(6)*</w:t>
            </w:r>
          </w:p>
          <w:p w:rsidR="003A29E6" w:rsidRDefault="003A29E6" w:rsidP="001F5EDD"/>
          <w:p w:rsidR="003A29E6" w:rsidRDefault="003A29E6" w:rsidP="001F5EDD">
            <w:r>
              <w:t>Demonstrate correct format for writing a nursing diagnosis.  (6)*</w:t>
            </w:r>
          </w:p>
          <w:p w:rsidR="003A29E6" w:rsidRDefault="003A29E6" w:rsidP="001F5EDD"/>
          <w:p w:rsidR="003A29E6" w:rsidRDefault="003A29E6" w:rsidP="001F5EDD">
            <w:r>
              <w:t>Examine the relationship among actions, nursing orders and established outcomes</w:t>
            </w:r>
            <w:r w:rsidRPr="00BA7C30">
              <w:t>.  (6)*</w:t>
            </w:r>
          </w:p>
          <w:p w:rsidR="003A29E6" w:rsidRDefault="003A29E6" w:rsidP="001F5EDD"/>
          <w:p w:rsidR="003A29E6" w:rsidRPr="00BA7C30" w:rsidRDefault="003A29E6" w:rsidP="001F5EDD">
            <w:r>
              <w:t>Demonstrate correct documentation of the plan of care with prioritization of nursing interventions</w:t>
            </w:r>
            <w:r w:rsidRPr="00BA7C30">
              <w:t>.  (</w:t>
            </w:r>
            <w:r>
              <w:t xml:space="preserve">4, </w:t>
            </w:r>
            <w:r w:rsidRPr="00BA7C30">
              <w:t>6)*</w:t>
            </w:r>
          </w:p>
          <w:p w:rsidR="003A29E6" w:rsidRDefault="003A29E6" w:rsidP="001F5EDD"/>
          <w:p w:rsidR="003A29E6" w:rsidRDefault="003A29E6" w:rsidP="001F5EDD"/>
          <w:p w:rsidR="003A29E6" w:rsidRDefault="003A29E6" w:rsidP="001F5EDD"/>
          <w:p w:rsidR="003A29E6" w:rsidRDefault="003A29E6" w:rsidP="001F5EDD">
            <w:r>
              <w:t>Verbalize the i</w:t>
            </w:r>
            <w:r w:rsidRPr="00E41DBE">
              <w:t>mplement</w:t>
            </w:r>
            <w:r>
              <w:t>ation of</w:t>
            </w:r>
            <w:r w:rsidRPr="00E41DBE">
              <w:t xml:space="preserve"> a plan of care</w:t>
            </w:r>
            <w:r>
              <w:t xml:space="preserve"> through prioritization</w:t>
            </w:r>
            <w:r w:rsidRPr="00E41DBE">
              <w:t>. (6)*</w:t>
            </w:r>
          </w:p>
          <w:p w:rsidR="003A29E6" w:rsidRDefault="003A29E6" w:rsidP="001F5EDD"/>
          <w:p w:rsidR="003A29E6" w:rsidRDefault="003A29E6" w:rsidP="001F5EDD"/>
          <w:p w:rsidR="003A29E6" w:rsidRDefault="003A29E6" w:rsidP="001F5EDD"/>
          <w:p w:rsidR="003A29E6" w:rsidRDefault="003A29E6" w:rsidP="003A29E6">
            <w:r>
              <w:t>Explain the importance of continuing evaluation and reassessment of nursing goals.  (</w:t>
            </w:r>
            <w:r w:rsidRPr="00E41DBE">
              <w:t>6</w:t>
            </w:r>
            <w:r>
              <w:t>)*</w:t>
            </w:r>
          </w:p>
        </w:tc>
        <w:tc>
          <w:tcPr>
            <w:tcW w:w="5040" w:type="dxa"/>
            <w:gridSpan w:val="2"/>
          </w:tcPr>
          <w:p w:rsidR="003A29E6" w:rsidRDefault="003A29E6" w:rsidP="0016719F">
            <w:pPr>
              <w:pStyle w:val="Header"/>
              <w:tabs>
                <w:tab w:val="clear" w:pos="4320"/>
                <w:tab w:val="clear" w:pos="8640"/>
              </w:tabs>
            </w:pPr>
            <w:r>
              <w:t>D.  Critical Thinking</w:t>
            </w:r>
          </w:p>
          <w:p w:rsidR="003A29E6" w:rsidRDefault="003A29E6" w:rsidP="0016719F">
            <w:pPr>
              <w:pStyle w:val="Header"/>
              <w:tabs>
                <w:tab w:val="clear" w:pos="4320"/>
                <w:tab w:val="clear" w:pos="8640"/>
              </w:tabs>
            </w:pPr>
            <w:r>
              <w:tab/>
              <w:t>1.</w:t>
            </w:r>
            <w:r>
              <w:tab/>
              <w:t>Clinical decisions in nursing practice.</w:t>
            </w:r>
          </w:p>
          <w:p w:rsidR="003A29E6" w:rsidRDefault="003A29E6" w:rsidP="0016719F">
            <w:pPr>
              <w:pStyle w:val="Header"/>
              <w:tabs>
                <w:tab w:val="clear" w:pos="4320"/>
                <w:tab w:val="clear" w:pos="8640"/>
              </w:tabs>
            </w:pPr>
            <w:r>
              <w:tab/>
              <w:t>2.</w:t>
            </w:r>
            <w:r>
              <w:tab/>
              <w:t>Thinking and learning.</w:t>
            </w:r>
          </w:p>
          <w:p w:rsidR="003A29E6" w:rsidRDefault="003A29E6" w:rsidP="0016719F">
            <w:pPr>
              <w:pStyle w:val="Header"/>
              <w:tabs>
                <w:tab w:val="clear" w:pos="4320"/>
                <w:tab w:val="clear" w:pos="8640"/>
              </w:tabs>
            </w:pPr>
            <w:r>
              <w:tab/>
              <w:t>3.</w:t>
            </w:r>
            <w:r>
              <w:tab/>
              <w:t>Critical thinking model.</w:t>
            </w:r>
          </w:p>
          <w:p w:rsidR="003A29E6" w:rsidRDefault="003A29E6" w:rsidP="0016719F">
            <w:pPr>
              <w:pStyle w:val="ListParagraph"/>
              <w:spacing w:after="0" w:line="240" w:lineRule="auto"/>
              <w:ind w:left="360"/>
              <w:rPr>
                <w:rFonts w:ascii="Times New Roman" w:hAnsi="Times New Roman"/>
                <w:sz w:val="20"/>
                <w:szCs w:val="20"/>
              </w:rPr>
            </w:pPr>
            <w:r>
              <w:tab/>
            </w:r>
            <w:r w:rsidRPr="0016719F">
              <w:rPr>
                <w:rFonts w:ascii="Times New Roman" w:hAnsi="Times New Roman"/>
                <w:sz w:val="20"/>
                <w:szCs w:val="20"/>
              </w:rPr>
              <w:t>4.</w:t>
            </w:r>
            <w:r w:rsidRPr="0016719F">
              <w:rPr>
                <w:rFonts w:ascii="Times New Roman" w:hAnsi="Times New Roman"/>
                <w:sz w:val="20"/>
                <w:szCs w:val="20"/>
              </w:rPr>
              <w:tab/>
              <w:t>Developing critical thinking skills.</w:t>
            </w:r>
          </w:p>
          <w:p w:rsidR="003A29E6" w:rsidRDefault="003A29E6" w:rsidP="0016719F">
            <w:pPr>
              <w:pStyle w:val="ListParagraph"/>
              <w:spacing w:after="0" w:line="240" w:lineRule="auto"/>
              <w:ind w:left="360"/>
              <w:rPr>
                <w:rFonts w:ascii="Times New Roman" w:hAnsi="Times New Roman"/>
                <w:sz w:val="20"/>
                <w:szCs w:val="20"/>
              </w:rPr>
            </w:pPr>
          </w:p>
          <w:p w:rsidR="003A29E6" w:rsidRDefault="003A29E6" w:rsidP="001F5EDD">
            <w:pPr>
              <w:tabs>
                <w:tab w:val="left" w:pos="342"/>
              </w:tabs>
            </w:pPr>
            <w:r>
              <w:t>E.   Nursing Process</w:t>
            </w:r>
          </w:p>
          <w:p w:rsidR="003A29E6" w:rsidRDefault="003A29E6" w:rsidP="001F5EDD">
            <w:pPr>
              <w:numPr>
                <w:ilvl w:val="0"/>
                <w:numId w:val="11"/>
              </w:numPr>
            </w:pPr>
            <w:r>
              <w:t>Assessment</w:t>
            </w:r>
          </w:p>
          <w:p w:rsidR="003A29E6" w:rsidRDefault="003A29E6" w:rsidP="001F5EDD">
            <w:pPr>
              <w:numPr>
                <w:ilvl w:val="0"/>
                <w:numId w:val="12"/>
              </w:numPr>
            </w:pPr>
            <w:r>
              <w:t>data collection method</w:t>
            </w:r>
          </w:p>
          <w:p w:rsidR="003A29E6" w:rsidRDefault="003A29E6" w:rsidP="001F5EDD">
            <w:pPr>
              <w:numPr>
                <w:ilvl w:val="0"/>
                <w:numId w:val="12"/>
              </w:numPr>
            </w:pPr>
            <w:r>
              <w:t>sources of data</w:t>
            </w:r>
          </w:p>
          <w:p w:rsidR="003A29E6" w:rsidRDefault="003A29E6" w:rsidP="001F5EDD">
            <w:pPr>
              <w:numPr>
                <w:ilvl w:val="0"/>
                <w:numId w:val="11"/>
              </w:numPr>
            </w:pPr>
            <w:r>
              <w:t>Diagnosing</w:t>
            </w:r>
          </w:p>
          <w:p w:rsidR="003A29E6" w:rsidRDefault="003A29E6" w:rsidP="001F5EDD">
            <w:pPr>
              <w:numPr>
                <w:ilvl w:val="0"/>
                <w:numId w:val="13"/>
              </w:numPr>
            </w:pPr>
            <w:r>
              <w:t>reviews and interprets data</w:t>
            </w:r>
          </w:p>
          <w:p w:rsidR="003A29E6" w:rsidRDefault="003A29E6" w:rsidP="001F5EDD">
            <w:pPr>
              <w:numPr>
                <w:ilvl w:val="0"/>
                <w:numId w:val="13"/>
              </w:numPr>
            </w:pPr>
            <w:r>
              <w:t>formulates the nursing diagnosis</w:t>
            </w:r>
          </w:p>
          <w:p w:rsidR="003A29E6" w:rsidRDefault="003A29E6" w:rsidP="001F5EDD">
            <w:pPr>
              <w:numPr>
                <w:ilvl w:val="0"/>
                <w:numId w:val="13"/>
              </w:numPr>
            </w:pPr>
            <w:r>
              <w:t>prioritize the ND</w:t>
            </w:r>
          </w:p>
          <w:p w:rsidR="003A29E6" w:rsidRDefault="003A29E6" w:rsidP="001F5EDD">
            <w:pPr>
              <w:numPr>
                <w:ilvl w:val="0"/>
                <w:numId w:val="13"/>
              </w:numPr>
            </w:pPr>
            <w:r>
              <w:t>3-part statements</w:t>
            </w:r>
          </w:p>
          <w:p w:rsidR="003A29E6" w:rsidRDefault="003A29E6" w:rsidP="001F5EDD">
            <w:pPr>
              <w:numPr>
                <w:ilvl w:val="0"/>
                <w:numId w:val="13"/>
              </w:numPr>
            </w:pPr>
            <w:r>
              <w:t>collaborative problems</w:t>
            </w:r>
          </w:p>
          <w:p w:rsidR="003A29E6" w:rsidRDefault="003A29E6" w:rsidP="001F5EDD">
            <w:pPr>
              <w:numPr>
                <w:ilvl w:val="0"/>
                <w:numId w:val="13"/>
              </w:numPr>
            </w:pPr>
            <w:r>
              <w:t>NANDA</w:t>
            </w:r>
          </w:p>
          <w:p w:rsidR="003A29E6" w:rsidRPr="00BA7C30" w:rsidRDefault="003A29E6" w:rsidP="001F5EDD">
            <w:pPr>
              <w:numPr>
                <w:ilvl w:val="0"/>
                <w:numId w:val="11"/>
              </w:numPr>
            </w:pPr>
            <w:r w:rsidRPr="00BA7C30">
              <w:t>Planning</w:t>
            </w:r>
          </w:p>
          <w:p w:rsidR="003A29E6" w:rsidRDefault="003A29E6" w:rsidP="001F5EDD">
            <w:pPr>
              <w:numPr>
                <w:ilvl w:val="0"/>
                <w:numId w:val="14"/>
              </w:numPr>
            </w:pPr>
            <w:r>
              <w:t>written patient oriented outcomes</w:t>
            </w:r>
          </w:p>
          <w:p w:rsidR="003A29E6" w:rsidRDefault="003A29E6" w:rsidP="001F5EDD">
            <w:pPr>
              <w:numPr>
                <w:ilvl w:val="0"/>
                <w:numId w:val="14"/>
              </w:numPr>
            </w:pPr>
            <w:r>
              <w:t>guidelines for outcome writing</w:t>
            </w:r>
          </w:p>
          <w:p w:rsidR="003A29E6" w:rsidRDefault="003A29E6" w:rsidP="001F5EDD">
            <w:pPr>
              <w:numPr>
                <w:ilvl w:val="0"/>
                <w:numId w:val="14"/>
              </w:numPr>
            </w:pPr>
            <w:r>
              <w:t>selecting nursing interventions that are individualized and prioritized</w:t>
            </w:r>
          </w:p>
          <w:p w:rsidR="003A29E6" w:rsidRDefault="003A29E6" w:rsidP="001F5EDD">
            <w:pPr>
              <w:numPr>
                <w:ilvl w:val="0"/>
                <w:numId w:val="14"/>
              </w:numPr>
            </w:pPr>
            <w:r>
              <w:t>writing the plan of care</w:t>
            </w:r>
          </w:p>
          <w:p w:rsidR="003A29E6" w:rsidRPr="00BA7C30" w:rsidRDefault="003A29E6" w:rsidP="001F5EDD">
            <w:pPr>
              <w:numPr>
                <w:ilvl w:val="0"/>
                <w:numId w:val="14"/>
              </w:numPr>
            </w:pPr>
            <w:r w:rsidRPr="00BA7C30">
              <w:t xml:space="preserve">setting priorities </w:t>
            </w:r>
          </w:p>
          <w:p w:rsidR="003A29E6" w:rsidRDefault="003A29E6" w:rsidP="001F5EDD">
            <w:pPr>
              <w:numPr>
                <w:ilvl w:val="0"/>
                <w:numId w:val="11"/>
              </w:numPr>
            </w:pPr>
            <w:r>
              <w:t>Implementation</w:t>
            </w:r>
          </w:p>
          <w:p w:rsidR="003A29E6" w:rsidRPr="00E41DBE" w:rsidRDefault="003A29E6" w:rsidP="001F5EDD">
            <w:pPr>
              <w:numPr>
                <w:ilvl w:val="0"/>
                <w:numId w:val="15"/>
              </w:numPr>
            </w:pPr>
            <w:r w:rsidRPr="00E41DBE">
              <w:t>carrying out the plan of care</w:t>
            </w:r>
          </w:p>
          <w:p w:rsidR="003A29E6" w:rsidRDefault="003A29E6" w:rsidP="001F5EDD">
            <w:pPr>
              <w:numPr>
                <w:ilvl w:val="0"/>
                <w:numId w:val="15"/>
              </w:numPr>
            </w:pPr>
            <w:r w:rsidRPr="00E41DBE">
              <w:t>related interventions should answer:  What? When? and How often?</w:t>
            </w:r>
          </w:p>
          <w:p w:rsidR="003A29E6" w:rsidRPr="00E41DBE" w:rsidRDefault="003A29E6" w:rsidP="001F5EDD">
            <w:pPr>
              <w:numPr>
                <w:ilvl w:val="0"/>
                <w:numId w:val="15"/>
              </w:numPr>
            </w:pPr>
            <w:r w:rsidRPr="00E41DBE">
              <w:t>document the plan of care</w:t>
            </w:r>
          </w:p>
          <w:p w:rsidR="003A29E6" w:rsidRPr="00E41DBE" w:rsidRDefault="003A29E6" w:rsidP="001F5EDD">
            <w:pPr>
              <w:numPr>
                <w:ilvl w:val="0"/>
                <w:numId w:val="15"/>
              </w:numPr>
            </w:pPr>
            <w:r w:rsidRPr="00E41DBE">
              <w:t xml:space="preserve">review </w:t>
            </w:r>
            <w:r>
              <w:t>and</w:t>
            </w:r>
            <w:r w:rsidRPr="00E41DBE">
              <w:t xml:space="preserve"> revise</w:t>
            </w:r>
          </w:p>
          <w:p w:rsidR="003A29E6" w:rsidRDefault="003A29E6" w:rsidP="001F5EDD">
            <w:pPr>
              <w:pStyle w:val="Header"/>
              <w:numPr>
                <w:ilvl w:val="0"/>
                <w:numId w:val="16"/>
              </w:numPr>
              <w:tabs>
                <w:tab w:val="clear" w:pos="4320"/>
                <w:tab w:val="clear" w:pos="8640"/>
              </w:tabs>
            </w:pPr>
            <w:r>
              <w:t>Evaluation</w:t>
            </w:r>
          </w:p>
          <w:p w:rsidR="003A29E6" w:rsidRDefault="003A29E6" w:rsidP="001F5EDD">
            <w:pPr>
              <w:pStyle w:val="Header"/>
              <w:numPr>
                <w:ilvl w:val="0"/>
                <w:numId w:val="17"/>
              </w:numPr>
              <w:tabs>
                <w:tab w:val="clear" w:pos="4320"/>
                <w:tab w:val="clear" w:pos="8640"/>
              </w:tabs>
            </w:pPr>
            <w:r>
              <w:t>achievement of outcomes</w:t>
            </w:r>
          </w:p>
          <w:p w:rsidR="003A29E6" w:rsidRDefault="003A29E6" w:rsidP="001F5EDD">
            <w:pPr>
              <w:pStyle w:val="Header"/>
              <w:numPr>
                <w:ilvl w:val="0"/>
                <w:numId w:val="17"/>
              </w:numPr>
              <w:tabs>
                <w:tab w:val="clear" w:pos="4320"/>
                <w:tab w:val="clear" w:pos="8640"/>
              </w:tabs>
            </w:pPr>
            <w:r>
              <w:t>modification of plan</w:t>
            </w:r>
          </w:p>
          <w:p w:rsidR="003A29E6" w:rsidRDefault="003A29E6" w:rsidP="001F5EDD">
            <w:pPr>
              <w:pStyle w:val="Header"/>
              <w:numPr>
                <w:ilvl w:val="0"/>
                <w:numId w:val="17"/>
              </w:numPr>
              <w:tabs>
                <w:tab w:val="clear" w:pos="4320"/>
                <w:tab w:val="clear" w:pos="8640"/>
              </w:tabs>
            </w:pPr>
            <w:r w:rsidRPr="00E41DBE">
              <w:t>discontinuation of plan</w:t>
            </w:r>
          </w:p>
          <w:p w:rsidR="003A29E6" w:rsidRPr="0016719F" w:rsidRDefault="003A29E6" w:rsidP="00B71C87">
            <w:pPr>
              <w:pStyle w:val="Header"/>
              <w:numPr>
                <w:ilvl w:val="0"/>
                <w:numId w:val="17"/>
              </w:numPr>
              <w:tabs>
                <w:tab w:val="clear" w:pos="4320"/>
                <w:tab w:val="clear" w:pos="8640"/>
              </w:tabs>
            </w:pPr>
            <w:r>
              <w:t>quality improvement</w:t>
            </w:r>
          </w:p>
        </w:tc>
        <w:tc>
          <w:tcPr>
            <w:tcW w:w="5200" w:type="dxa"/>
            <w:gridSpan w:val="2"/>
          </w:tcPr>
          <w:p w:rsidR="003A29E6" w:rsidRDefault="003A29E6" w:rsidP="001F5EDD">
            <w:r>
              <w:t>Read:</w:t>
            </w:r>
            <w:r>
              <w:tab/>
              <w:t xml:space="preserve">Potter et al </w:t>
            </w:r>
          </w:p>
          <w:p w:rsidR="003A29E6" w:rsidRDefault="003A29E6" w:rsidP="001F5EDD">
            <w:r>
              <w:t xml:space="preserve">                 Ch. 8</w:t>
            </w:r>
          </w:p>
          <w:p w:rsidR="003A29E6" w:rsidRDefault="003A29E6" w:rsidP="001F5EDD"/>
          <w:p w:rsidR="003A29E6" w:rsidRDefault="003A29E6" w:rsidP="001F5EDD"/>
          <w:p w:rsidR="003A29E6" w:rsidRDefault="003A29E6" w:rsidP="001F5EDD"/>
          <w:p w:rsidR="003A29E6" w:rsidRDefault="003A29E6" w:rsidP="001F5EDD"/>
          <w:p w:rsidR="003A29E6" w:rsidRPr="0087126B" w:rsidRDefault="003A29E6" w:rsidP="001F5EDD">
            <w:r w:rsidRPr="000E2A70">
              <w:t>Read:</w:t>
            </w:r>
            <w:r w:rsidRPr="000E2A70">
              <w:tab/>
              <w:t xml:space="preserve">Potter </w:t>
            </w:r>
            <w:r>
              <w:t>et al.</w:t>
            </w:r>
          </w:p>
          <w:p w:rsidR="003A29E6" w:rsidRDefault="003A29E6" w:rsidP="001F5EDD">
            <w:r w:rsidRPr="0087126B">
              <w:tab/>
            </w:r>
            <w:r w:rsidRPr="0087126B">
              <w:tab/>
              <w:t>Ch</w:t>
            </w:r>
            <w:r>
              <w:t>.</w:t>
            </w:r>
            <w:r w:rsidRPr="0087126B">
              <w:t xml:space="preserve"> </w:t>
            </w:r>
            <w:r>
              <w:t>9</w:t>
            </w:r>
          </w:p>
          <w:p w:rsidR="003A29E6" w:rsidRDefault="003A29E6" w:rsidP="001F5EDD">
            <w:r>
              <w:tab/>
            </w:r>
          </w:p>
          <w:p w:rsidR="003A29E6" w:rsidRDefault="003A29E6" w:rsidP="001F5EDD">
            <w:r w:rsidRPr="00486404">
              <w:t>In class</w:t>
            </w:r>
            <w:r>
              <w:t xml:space="preserve"> activity:</w:t>
            </w:r>
          </w:p>
          <w:p w:rsidR="003A29E6" w:rsidRPr="001E5BD0" w:rsidRDefault="003A29E6" w:rsidP="00E67B98">
            <w:pPr>
              <w:pStyle w:val="ListParagraph"/>
              <w:numPr>
                <w:ilvl w:val="0"/>
                <w:numId w:val="41"/>
              </w:numPr>
              <w:spacing w:after="0" w:line="240" w:lineRule="auto"/>
              <w:rPr>
                <w:rFonts w:ascii="Times New Roman" w:hAnsi="Times New Roman"/>
                <w:sz w:val="20"/>
                <w:szCs w:val="20"/>
              </w:rPr>
            </w:pPr>
            <w:r w:rsidRPr="001E5BD0">
              <w:rPr>
                <w:rFonts w:ascii="Times New Roman" w:hAnsi="Times New Roman"/>
                <w:sz w:val="20"/>
                <w:szCs w:val="20"/>
              </w:rPr>
              <w:t xml:space="preserve">Case Study </w:t>
            </w:r>
          </w:p>
          <w:p w:rsidR="003A29E6" w:rsidRDefault="003A29E6" w:rsidP="00E67B98">
            <w:pPr>
              <w:pStyle w:val="ListParagraph"/>
              <w:numPr>
                <w:ilvl w:val="0"/>
                <w:numId w:val="41"/>
              </w:numPr>
              <w:spacing w:after="0" w:line="240" w:lineRule="auto"/>
              <w:rPr>
                <w:rFonts w:ascii="Times New Roman" w:hAnsi="Times New Roman"/>
                <w:sz w:val="20"/>
                <w:szCs w:val="20"/>
              </w:rPr>
            </w:pPr>
            <w:r w:rsidRPr="001E5BD0">
              <w:rPr>
                <w:rFonts w:ascii="Times New Roman" w:hAnsi="Times New Roman"/>
                <w:sz w:val="20"/>
                <w:szCs w:val="20"/>
              </w:rPr>
              <w:t>Develop Care Plan</w:t>
            </w:r>
            <w:r>
              <w:rPr>
                <w:rFonts w:ascii="Times New Roman" w:hAnsi="Times New Roman"/>
                <w:sz w:val="20"/>
                <w:szCs w:val="20"/>
              </w:rPr>
              <w:t xml:space="preserve"> with prioritized interventions</w:t>
            </w:r>
          </w:p>
          <w:p w:rsidR="003A29E6" w:rsidRDefault="003A29E6" w:rsidP="001F5EDD"/>
          <w:p w:rsidR="003A29E6" w:rsidRDefault="003A29E6" w:rsidP="001F5EDD">
            <w:pPr>
              <w:rPr>
                <w:b/>
                <w:u w:val="single"/>
              </w:rPr>
            </w:pPr>
            <w:r>
              <w:rPr>
                <w:b/>
              </w:rPr>
              <w:t xml:space="preserve">              </w:t>
            </w:r>
            <w:r w:rsidR="00877BEE">
              <w:rPr>
                <w:b/>
                <w:u w:val="single"/>
              </w:rPr>
              <w:t>Quiz 9/10</w:t>
            </w:r>
            <w:r>
              <w:rPr>
                <w:b/>
                <w:u w:val="single"/>
              </w:rPr>
              <w:t>/18 at 0800 over Assessment</w:t>
            </w:r>
          </w:p>
          <w:p w:rsidR="003A29E6" w:rsidRPr="000A2B9B" w:rsidRDefault="003A29E6" w:rsidP="001F5EDD">
            <w:pPr>
              <w:rPr>
                <w:b/>
                <w:u w:val="single"/>
              </w:rPr>
            </w:pPr>
            <w:r>
              <w:t xml:space="preserve">                </w:t>
            </w:r>
          </w:p>
          <w:p w:rsidR="003A29E6" w:rsidRPr="000A2B9B" w:rsidRDefault="003A29E6" w:rsidP="001F5EDD">
            <w:pPr>
              <w:jc w:val="center"/>
              <w:rPr>
                <w:b/>
                <w:u w:val="single"/>
              </w:rPr>
            </w:pPr>
          </w:p>
          <w:p w:rsidR="003A29E6" w:rsidRDefault="003A29E6" w:rsidP="001F5EDD">
            <w:r>
              <w:t>Clinical experience:  Create a nursing careplan for an</w:t>
            </w:r>
          </w:p>
          <w:p w:rsidR="003A29E6" w:rsidRDefault="003A29E6" w:rsidP="001F5EDD">
            <w:r>
              <w:t>assigned patient.</w:t>
            </w:r>
          </w:p>
          <w:p w:rsidR="003A29E6" w:rsidRDefault="003A29E6" w:rsidP="001F5EDD">
            <w:r>
              <w:t xml:space="preserve"> </w:t>
            </w:r>
          </w:p>
          <w:p w:rsidR="003A29E6" w:rsidRDefault="003A29E6" w:rsidP="001F5EDD"/>
          <w:p w:rsidR="003A29E6" w:rsidRDefault="003A29E6" w:rsidP="001F5EDD"/>
          <w:p w:rsidR="003A29E6" w:rsidRDefault="003A29E6" w:rsidP="001F5EDD"/>
          <w:p w:rsidR="003A29E6" w:rsidRDefault="003A29E6" w:rsidP="001F5EDD"/>
          <w:p w:rsidR="003A29E6" w:rsidRDefault="003A29E6" w:rsidP="001F5EDD"/>
          <w:p w:rsidR="003A29E6" w:rsidRDefault="003A29E6" w:rsidP="001F5EDD"/>
          <w:p w:rsidR="003A29E6" w:rsidRDefault="003A29E6" w:rsidP="001F5EDD"/>
          <w:p w:rsidR="003A29E6" w:rsidRDefault="003A29E6" w:rsidP="001F5EDD"/>
          <w:p w:rsidR="003A29E6" w:rsidRDefault="003A29E6" w:rsidP="001F5EDD"/>
          <w:p w:rsidR="003A29E6" w:rsidRDefault="003A29E6" w:rsidP="001F5EDD"/>
          <w:p w:rsidR="003A29E6" w:rsidRDefault="003A29E6" w:rsidP="001F5EDD"/>
          <w:p w:rsidR="003A29E6" w:rsidRDefault="003A29E6" w:rsidP="001F5EDD"/>
          <w:p w:rsidR="003A29E6" w:rsidRDefault="003A29E6" w:rsidP="001F5EDD"/>
          <w:p w:rsidR="003A29E6" w:rsidRDefault="003A29E6" w:rsidP="001F5EDD"/>
          <w:p w:rsidR="003A29E6" w:rsidRDefault="003A29E6" w:rsidP="00266941">
            <w:pPr>
              <w:jc w:val="center"/>
              <w:rPr>
                <w:b/>
                <w:u w:val="single"/>
              </w:rPr>
            </w:pPr>
            <w:r w:rsidRPr="001B23C4">
              <w:rPr>
                <w:b/>
                <w:u w:val="single"/>
              </w:rPr>
              <w:t xml:space="preserve">UNIT II </w:t>
            </w:r>
            <w:r>
              <w:rPr>
                <w:b/>
                <w:u w:val="single"/>
              </w:rPr>
              <w:t>TEST</w:t>
            </w:r>
          </w:p>
          <w:p w:rsidR="003A29E6" w:rsidRDefault="003A29E6" w:rsidP="00FA0994">
            <w:pPr>
              <w:jc w:val="center"/>
              <w:rPr>
                <w:b/>
              </w:rPr>
            </w:pPr>
            <w:r>
              <w:rPr>
                <w:b/>
              </w:rPr>
              <w:t>9</w:t>
            </w:r>
            <w:r w:rsidRPr="000A2B9B">
              <w:rPr>
                <w:b/>
              </w:rPr>
              <w:t xml:space="preserve">/13/18 </w:t>
            </w:r>
            <w:r>
              <w:rPr>
                <w:b/>
              </w:rPr>
              <w:t>at 0800</w:t>
            </w:r>
          </w:p>
          <w:p w:rsidR="003A29E6" w:rsidRDefault="003A29E6" w:rsidP="00FA0994">
            <w:pPr>
              <w:jc w:val="center"/>
              <w:rPr>
                <w:b/>
              </w:rPr>
            </w:pPr>
          </w:p>
          <w:p w:rsidR="003A29E6" w:rsidRDefault="003A29E6" w:rsidP="00FA0994">
            <w:pPr>
              <w:jc w:val="center"/>
              <w:rPr>
                <w:b/>
                <w:u w:val="single"/>
              </w:rPr>
            </w:pPr>
          </w:p>
          <w:p w:rsidR="003A29E6" w:rsidRDefault="003A29E6" w:rsidP="00FA0994">
            <w:pPr>
              <w:jc w:val="center"/>
              <w:rPr>
                <w:b/>
                <w:u w:val="single"/>
              </w:rPr>
            </w:pPr>
          </w:p>
          <w:p w:rsidR="003A29E6" w:rsidRDefault="003802D2" w:rsidP="00FA0994">
            <w:pPr>
              <w:jc w:val="center"/>
              <w:rPr>
                <w:b/>
                <w:u w:val="single"/>
              </w:rPr>
            </w:pPr>
            <w:r>
              <w:rPr>
                <w:noProof/>
              </w:rPr>
              <w:lastRenderedPageBreak/>
              <mc:AlternateContent>
                <mc:Choice Requires="wps">
                  <w:drawing>
                    <wp:anchor distT="0" distB="0" distL="114300" distR="114300" simplePos="0" relativeHeight="251817984" behindDoc="0" locked="0" layoutInCell="1" allowOverlap="1" wp14:anchorId="0C98F2AE" wp14:editId="62A2A4EC">
                      <wp:simplePos x="0" y="0"/>
                      <wp:positionH relativeFrom="column">
                        <wp:posOffset>74930</wp:posOffset>
                      </wp:positionH>
                      <wp:positionV relativeFrom="paragraph">
                        <wp:posOffset>15240</wp:posOffset>
                      </wp:positionV>
                      <wp:extent cx="2870200" cy="1422400"/>
                      <wp:effectExtent l="19050" t="19050" r="25400" b="25400"/>
                      <wp:wrapNone/>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0200" cy="1422400"/>
                              </a:xfrm>
                              <a:prstGeom prst="rect">
                                <a:avLst/>
                              </a:prstGeom>
                              <a:solidFill>
                                <a:srgbClr val="FFFFFF"/>
                              </a:solidFill>
                              <a:ln w="38100">
                                <a:solidFill>
                                  <a:srgbClr val="000000"/>
                                </a:solidFill>
                                <a:miter lim="800000"/>
                                <a:headEnd/>
                                <a:tailEnd/>
                              </a:ln>
                            </wps:spPr>
                            <wps:txbx>
                              <w:txbxContent>
                                <w:p w:rsidR="002660D5" w:rsidRPr="00A20592" w:rsidRDefault="002660D5" w:rsidP="001D525B">
                                  <w:pPr>
                                    <w:rPr>
                                      <w:b/>
                                      <w:sz w:val="18"/>
                                      <w:szCs w:val="18"/>
                                      <w:u w:val="single"/>
                                    </w:rPr>
                                  </w:pPr>
                                  <w:r>
                                    <w:rPr>
                                      <w:b/>
                                      <w:sz w:val="18"/>
                                      <w:szCs w:val="18"/>
                                      <w:u w:val="single"/>
                                    </w:rPr>
                                    <w:t>Week 4</w:t>
                                  </w:r>
                                  <w:r w:rsidRPr="00A20592">
                                    <w:rPr>
                                      <w:b/>
                                      <w:sz w:val="18"/>
                                      <w:szCs w:val="18"/>
                                      <w:u w:val="single"/>
                                    </w:rPr>
                                    <w:t xml:space="preserve"> Lab:  Assessment</w:t>
                                  </w:r>
                                </w:p>
                                <w:p w:rsidR="002660D5" w:rsidRPr="00302636" w:rsidRDefault="002660D5" w:rsidP="001D525B">
                                  <w:pPr>
                                    <w:rPr>
                                      <w:sz w:val="18"/>
                                      <w:szCs w:val="18"/>
                                    </w:rPr>
                                  </w:pPr>
                                  <w:r w:rsidRPr="00302636">
                                    <w:rPr>
                                      <w:sz w:val="18"/>
                                      <w:szCs w:val="18"/>
                                    </w:rPr>
                                    <w:t>Checklist:</w:t>
                                  </w:r>
                                  <w:r>
                                    <w:rPr>
                                      <w:sz w:val="18"/>
                                      <w:szCs w:val="18"/>
                                    </w:rPr>
                                    <w:t xml:space="preserve"> (red folder)</w:t>
                                  </w:r>
                                </w:p>
                                <w:p w:rsidR="002660D5" w:rsidRPr="00302636" w:rsidRDefault="002660D5" w:rsidP="001D525B">
                                  <w:pPr>
                                    <w:ind w:firstLine="432"/>
                                    <w:rPr>
                                      <w:sz w:val="18"/>
                                      <w:szCs w:val="18"/>
                                    </w:rPr>
                                  </w:pPr>
                                  <w:r w:rsidRPr="00302636">
                                    <w:rPr>
                                      <w:sz w:val="18"/>
                                      <w:szCs w:val="18"/>
                                    </w:rPr>
                                    <w:t>Performing a Basic Head to Toe Assessment</w:t>
                                  </w:r>
                                </w:p>
                                <w:p w:rsidR="002660D5" w:rsidRPr="00302636" w:rsidRDefault="002660D5" w:rsidP="001D525B">
                                  <w:pPr>
                                    <w:rPr>
                                      <w:sz w:val="18"/>
                                      <w:szCs w:val="18"/>
                                    </w:rPr>
                                  </w:pPr>
                                  <w:r>
                                    <w:rPr>
                                      <w:sz w:val="18"/>
                                      <w:szCs w:val="18"/>
                                    </w:rPr>
                                    <w:t>Review</w:t>
                                  </w:r>
                                  <w:r w:rsidRPr="00302636">
                                    <w:rPr>
                                      <w:sz w:val="18"/>
                                      <w:szCs w:val="18"/>
                                    </w:rPr>
                                    <w:t>:</w:t>
                                  </w:r>
                                  <w:r>
                                    <w:rPr>
                                      <w:sz w:val="18"/>
                                      <w:szCs w:val="18"/>
                                    </w:rPr>
                                    <w:t xml:space="preserve"> </w:t>
                                  </w:r>
                                  <w:r w:rsidRPr="00302636">
                                    <w:rPr>
                                      <w:sz w:val="18"/>
                                      <w:szCs w:val="18"/>
                                    </w:rPr>
                                    <w:t>Handout</w:t>
                                  </w:r>
                                  <w:r>
                                    <w:rPr>
                                      <w:sz w:val="18"/>
                                      <w:szCs w:val="18"/>
                                    </w:rPr>
                                    <w:t>s (red folder)</w:t>
                                  </w:r>
                                </w:p>
                                <w:p w:rsidR="002660D5" w:rsidRPr="00302636" w:rsidRDefault="002660D5" w:rsidP="001D525B">
                                  <w:pPr>
                                    <w:rPr>
                                      <w:sz w:val="18"/>
                                      <w:szCs w:val="18"/>
                                      <w:u w:val="single"/>
                                    </w:rPr>
                                  </w:pPr>
                                  <w:r w:rsidRPr="00302636">
                                    <w:rPr>
                                      <w:sz w:val="18"/>
                                      <w:szCs w:val="18"/>
                                    </w:rPr>
                                    <w:t>View:</w:t>
                                  </w:r>
                                  <w:r>
                                    <w:rPr>
                                      <w:sz w:val="18"/>
                                      <w:szCs w:val="18"/>
                                    </w:rPr>
                                    <w:t xml:space="preserve"> </w:t>
                                  </w:r>
                                  <w:r w:rsidRPr="00302636">
                                    <w:rPr>
                                      <w:sz w:val="18"/>
                                      <w:szCs w:val="18"/>
                                      <w:u w:val="single"/>
                                    </w:rPr>
                                    <w:t>Edvance Resources, NF Videos-</w:t>
                                  </w:r>
                                </w:p>
                                <w:p w:rsidR="002660D5" w:rsidRPr="00302636" w:rsidRDefault="002660D5" w:rsidP="001D525B">
                                  <w:pPr>
                                    <w:ind w:left="432"/>
                                    <w:rPr>
                                      <w:sz w:val="18"/>
                                      <w:szCs w:val="18"/>
                                      <w:u w:val="single"/>
                                    </w:rPr>
                                  </w:pPr>
                                  <w:r>
                                    <w:rPr>
                                      <w:sz w:val="18"/>
                                      <w:szCs w:val="18"/>
                                    </w:rPr>
                                    <w:t xml:space="preserve"> </w:t>
                                  </w:r>
                                  <w:r w:rsidRPr="00302636">
                                    <w:rPr>
                                      <w:sz w:val="18"/>
                                      <w:szCs w:val="18"/>
                                    </w:rPr>
                                    <w:t>Assessment video</w:t>
                                  </w:r>
                                </w:p>
                                <w:p w:rsidR="002660D5" w:rsidRPr="00302636" w:rsidRDefault="002660D5" w:rsidP="001D525B">
                                  <w:pPr>
                                    <w:ind w:firstLine="432"/>
                                    <w:rPr>
                                      <w:sz w:val="16"/>
                                      <w:szCs w:val="16"/>
                                    </w:rPr>
                                  </w:pPr>
                                </w:p>
                                <w:p w:rsidR="002660D5" w:rsidRPr="00A20592" w:rsidRDefault="002660D5" w:rsidP="001D525B">
                                  <w:pPr>
                                    <w:rPr>
                                      <w:b/>
                                      <w:sz w:val="18"/>
                                      <w:szCs w:val="18"/>
                                      <w:u w:val="single"/>
                                    </w:rPr>
                                  </w:pPr>
                                  <w:r w:rsidRPr="00A20592">
                                    <w:rPr>
                                      <w:b/>
                                      <w:sz w:val="18"/>
                                      <w:szCs w:val="18"/>
                                      <w:u w:val="single"/>
                                    </w:rPr>
                                    <w:t>Week 4: Intranet Resource</w:t>
                                  </w:r>
                                </w:p>
                                <w:p w:rsidR="002660D5" w:rsidRDefault="002660D5" w:rsidP="001D525B">
                                  <w:pPr>
                                    <w:ind w:firstLine="432"/>
                                    <w:rPr>
                                      <w:sz w:val="18"/>
                                      <w:szCs w:val="18"/>
                                    </w:rPr>
                                  </w:pPr>
                                  <w:r w:rsidRPr="00302636">
                                    <w:rPr>
                                      <w:sz w:val="18"/>
                                      <w:szCs w:val="18"/>
                                    </w:rPr>
                                    <w:t xml:space="preserve">      (in-lab activity)</w:t>
                                  </w:r>
                                </w:p>
                                <w:p w:rsidR="002660D5" w:rsidRPr="00E31C39" w:rsidRDefault="002660D5" w:rsidP="001D525B">
                                  <w:pPr>
                                    <w:rPr>
                                      <w:b/>
                                      <w:sz w:val="18"/>
                                      <w:szCs w:val="18"/>
                                    </w:rPr>
                                  </w:pPr>
                                  <w:r w:rsidRPr="00E31C39">
                                    <w:rPr>
                                      <w:b/>
                                      <w:sz w:val="18"/>
                                      <w:szCs w:val="18"/>
                                    </w:rPr>
                                    <w:t>*In-lab guided practice</w:t>
                                  </w:r>
                                </w:p>
                                <w:p w:rsidR="002660D5" w:rsidRPr="00302636" w:rsidRDefault="002660D5" w:rsidP="001D525B">
                                  <w:pPr>
                                    <w:ind w:firstLine="432"/>
                                    <w:rPr>
                                      <w:sz w:val="18"/>
                                      <w:szCs w:val="18"/>
                                    </w:rPr>
                                  </w:pPr>
                                </w:p>
                                <w:p w:rsidR="002660D5" w:rsidRDefault="002660D5" w:rsidP="001D525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98F2AE" id="Text Box 3" o:spid="_x0000_s1029" type="#_x0000_t202" style="position:absolute;left:0;text-align:left;margin-left:5.9pt;margin-top:1.2pt;width:226pt;height:112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" strokeweight="3pt">
                      <v:textbox>
                        <w:txbxContent>
                          <w:p w:rsidR="002660D5" w:rsidRPr="00A20592" w:rsidRDefault="002660D5" w:rsidP="001D525B">
                            <w:pPr>
                              <w:rPr>
                                <w:b/>
                                <w:sz w:val="18"/>
                                <w:szCs w:val="18"/>
                                <w:u w:val="single"/>
                              </w:rPr>
                            </w:pPr>
                            <w:r>
                              <w:rPr>
                                <w:b/>
                                <w:sz w:val="18"/>
                                <w:szCs w:val="18"/>
                                <w:u w:val="single"/>
                              </w:rPr>
                              <w:t>Week 4</w:t>
                            </w:r>
                            <w:r w:rsidRPr="00A20592">
                              <w:rPr>
                                <w:b/>
                                <w:sz w:val="18"/>
                                <w:szCs w:val="18"/>
                                <w:u w:val="single"/>
                              </w:rPr>
                              <w:t xml:space="preserve"> Lab:  Assessment</w:t>
                            </w:r>
                          </w:p>
                          <w:p w:rsidR="002660D5" w:rsidRPr="00302636" w:rsidRDefault="002660D5" w:rsidP="001D525B">
                            <w:pPr>
                              <w:rPr>
                                <w:sz w:val="18"/>
                                <w:szCs w:val="18"/>
                              </w:rPr>
                            </w:pPr>
                            <w:r w:rsidRPr="00302636">
                              <w:rPr>
                                <w:sz w:val="18"/>
                                <w:szCs w:val="18"/>
                              </w:rPr>
                              <w:t>Checklist:</w:t>
                            </w:r>
                            <w:r>
                              <w:rPr>
                                <w:sz w:val="18"/>
                                <w:szCs w:val="18"/>
                              </w:rPr>
                              <w:t xml:space="preserve"> (red folder)</w:t>
                            </w:r>
                          </w:p>
                          <w:p w:rsidR="002660D5" w:rsidRPr="00302636" w:rsidRDefault="002660D5" w:rsidP="001D525B">
                            <w:pPr>
                              <w:ind w:firstLine="432"/>
                              <w:rPr>
                                <w:sz w:val="18"/>
                                <w:szCs w:val="18"/>
                              </w:rPr>
                            </w:pPr>
                            <w:r w:rsidRPr="00302636">
                              <w:rPr>
                                <w:sz w:val="18"/>
                                <w:szCs w:val="18"/>
                              </w:rPr>
                              <w:t>Performing a Basic Head to Toe Assessment</w:t>
                            </w:r>
                          </w:p>
                          <w:p w:rsidR="002660D5" w:rsidRPr="00302636" w:rsidRDefault="002660D5" w:rsidP="001D525B">
                            <w:pPr>
                              <w:rPr>
                                <w:sz w:val="18"/>
                                <w:szCs w:val="18"/>
                              </w:rPr>
                            </w:pPr>
                            <w:r>
                              <w:rPr>
                                <w:sz w:val="18"/>
                                <w:szCs w:val="18"/>
                              </w:rPr>
                              <w:t>Review</w:t>
                            </w:r>
                            <w:r w:rsidRPr="00302636">
                              <w:rPr>
                                <w:sz w:val="18"/>
                                <w:szCs w:val="18"/>
                              </w:rPr>
                              <w:t>:</w:t>
                            </w:r>
                            <w:r>
                              <w:rPr>
                                <w:sz w:val="18"/>
                                <w:szCs w:val="18"/>
                              </w:rPr>
                              <w:t xml:space="preserve"> </w:t>
                            </w:r>
                            <w:r w:rsidRPr="00302636">
                              <w:rPr>
                                <w:sz w:val="18"/>
                                <w:szCs w:val="18"/>
                              </w:rPr>
                              <w:t>Handout</w:t>
                            </w:r>
                            <w:r>
                              <w:rPr>
                                <w:sz w:val="18"/>
                                <w:szCs w:val="18"/>
                              </w:rPr>
                              <w:t>s (red folder)</w:t>
                            </w:r>
                          </w:p>
                          <w:p w:rsidR="002660D5" w:rsidRPr="00302636" w:rsidRDefault="002660D5" w:rsidP="001D525B">
                            <w:pPr>
                              <w:rPr>
                                <w:sz w:val="18"/>
                                <w:szCs w:val="18"/>
                                <w:u w:val="single"/>
                              </w:rPr>
                            </w:pPr>
                            <w:r w:rsidRPr="00302636">
                              <w:rPr>
                                <w:sz w:val="18"/>
                                <w:szCs w:val="18"/>
                              </w:rPr>
                              <w:t>View:</w:t>
                            </w:r>
                            <w:r>
                              <w:rPr>
                                <w:sz w:val="18"/>
                                <w:szCs w:val="18"/>
                              </w:rPr>
                              <w:t xml:space="preserve"> </w:t>
                            </w:r>
                            <w:r w:rsidRPr="00302636">
                              <w:rPr>
                                <w:sz w:val="18"/>
                                <w:szCs w:val="18"/>
                                <w:u w:val="single"/>
                              </w:rPr>
                              <w:t>Edvance Resources, NF Videos-</w:t>
                            </w:r>
                          </w:p>
                          <w:p w:rsidR="002660D5" w:rsidRPr="00302636" w:rsidRDefault="002660D5" w:rsidP="001D525B">
                            <w:pPr>
                              <w:ind w:left="432"/>
                              <w:rPr>
                                <w:sz w:val="18"/>
                                <w:szCs w:val="18"/>
                                <w:u w:val="single"/>
                              </w:rPr>
                            </w:pPr>
                            <w:r>
                              <w:rPr>
                                <w:sz w:val="18"/>
                                <w:szCs w:val="18"/>
                              </w:rPr>
                              <w:t xml:space="preserve"> </w:t>
                            </w:r>
                            <w:r w:rsidRPr="00302636">
                              <w:rPr>
                                <w:sz w:val="18"/>
                                <w:szCs w:val="18"/>
                              </w:rPr>
                              <w:t>Assessment video</w:t>
                            </w:r>
                          </w:p>
                          <w:p w:rsidR="002660D5" w:rsidRPr="00302636" w:rsidRDefault="002660D5" w:rsidP="001D525B">
                            <w:pPr>
                              <w:ind w:firstLine="432"/>
                              <w:rPr>
                                <w:sz w:val="16"/>
                                <w:szCs w:val="16"/>
                              </w:rPr>
                            </w:pPr>
                          </w:p>
                          <w:p w:rsidR="002660D5" w:rsidRPr="00A20592" w:rsidRDefault="002660D5" w:rsidP="001D525B">
                            <w:pPr>
                              <w:rPr>
                                <w:b/>
                                <w:sz w:val="18"/>
                                <w:szCs w:val="18"/>
                                <w:u w:val="single"/>
                              </w:rPr>
                            </w:pPr>
                            <w:r w:rsidRPr="00A20592">
                              <w:rPr>
                                <w:b/>
                                <w:sz w:val="18"/>
                                <w:szCs w:val="18"/>
                                <w:u w:val="single"/>
                              </w:rPr>
                              <w:t>Week 4: Intranet Resource</w:t>
                            </w:r>
                          </w:p>
                          <w:p w:rsidR="002660D5" w:rsidRDefault="002660D5" w:rsidP="001D525B">
                            <w:pPr>
                              <w:ind w:firstLine="432"/>
                              <w:rPr>
                                <w:sz w:val="18"/>
                                <w:szCs w:val="18"/>
                              </w:rPr>
                            </w:pPr>
                            <w:r w:rsidRPr="00302636">
                              <w:rPr>
                                <w:sz w:val="18"/>
                                <w:szCs w:val="18"/>
                              </w:rPr>
                              <w:t xml:space="preserve">      (in-lab activity)</w:t>
                            </w:r>
                          </w:p>
                          <w:p w:rsidR="002660D5" w:rsidRPr="00E31C39" w:rsidRDefault="002660D5" w:rsidP="001D525B">
                            <w:pPr>
                              <w:rPr>
                                <w:b/>
                                <w:sz w:val="18"/>
                                <w:szCs w:val="18"/>
                              </w:rPr>
                            </w:pPr>
                            <w:r w:rsidRPr="00E31C39">
                              <w:rPr>
                                <w:b/>
                                <w:sz w:val="18"/>
                                <w:szCs w:val="18"/>
                              </w:rPr>
                              <w:t>*In-lab guided practice</w:t>
                            </w:r>
                          </w:p>
                          <w:p w:rsidR="002660D5" w:rsidRPr="00302636" w:rsidRDefault="002660D5" w:rsidP="001D525B">
                            <w:pPr>
                              <w:ind w:firstLine="432"/>
                              <w:rPr>
                                <w:sz w:val="18"/>
                                <w:szCs w:val="18"/>
                              </w:rPr>
                            </w:pPr>
                          </w:p>
                          <w:p w:rsidR="002660D5" w:rsidRDefault="002660D5" w:rsidP="001D525B"/>
                        </w:txbxContent>
                      </v:textbox>
                    </v:shape>
                  </w:pict>
                </mc:Fallback>
              </mc:AlternateContent>
            </w:r>
          </w:p>
          <w:p w:rsidR="003A29E6" w:rsidRDefault="003A29E6" w:rsidP="00FA0994">
            <w:pPr>
              <w:jc w:val="center"/>
              <w:rPr>
                <w:b/>
                <w:u w:val="single"/>
              </w:rPr>
            </w:pPr>
          </w:p>
          <w:p w:rsidR="003A29E6" w:rsidRDefault="003A29E6" w:rsidP="00FA0994">
            <w:pPr>
              <w:jc w:val="center"/>
              <w:rPr>
                <w:b/>
                <w:u w:val="single"/>
              </w:rPr>
            </w:pPr>
          </w:p>
          <w:p w:rsidR="003A29E6" w:rsidRDefault="003A29E6" w:rsidP="00FA0994">
            <w:pPr>
              <w:jc w:val="center"/>
              <w:rPr>
                <w:b/>
                <w:u w:val="single"/>
              </w:rPr>
            </w:pPr>
          </w:p>
          <w:p w:rsidR="003A29E6" w:rsidRDefault="003A29E6" w:rsidP="00FA0994">
            <w:pPr>
              <w:jc w:val="center"/>
              <w:rPr>
                <w:b/>
                <w:u w:val="single"/>
              </w:rPr>
            </w:pPr>
          </w:p>
          <w:p w:rsidR="003A29E6" w:rsidRDefault="003A29E6" w:rsidP="00FA0994">
            <w:pPr>
              <w:jc w:val="center"/>
              <w:rPr>
                <w:b/>
                <w:u w:val="single"/>
              </w:rPr>
            </w:pPr>
          </w:p>
          <w:p w:rsidR="003A29E6" w:rsidRDefault="003A29E6" w:rsidP="00FA0994">
            <w:pPr>
              <w:jc w:val="center"/>
              <w:rPr>
                <w:b/>
                <w:u w:val="single"/>
              </w:rPr>
            </w:pPr>
          </w:p>
          <w:p w:rsidR="003A29E6" w:rsidRDefault="003A29E6" w:rsidP="00FA0994">
            <w:pPr>
              <w:jc w:val="center"/>
              <w:rPr>
                <w:b/>
                <w:u w:val="single"/>
              </w:rPr>
            </w:pPr>
          </w:p>
          <w:p w:rsidR="003A29E6" w:rsidRDefault="003A29E6" w:rsidP="00FA0994">
            <w:pPr>
              <w:jc w:val="center"/>
              <w:rPr>
                <w:b/>
                <w:u w:val="single"/>
              </w:rPr>
            </w:pPr>
          </w:p>
          <w:p w:rsidR="003A29E6" w:rsidRDefault="003A29E6" w:rsidP="00266941"/>
        </w:tc>
      </w:tr>
      <w:tr w:rsidR="003A29E6" w:rsidTr="00FA0994">
        <w:tc>
          <w:tcPr>
            <w:tcW w:w="879" w:type="dxa"/>
          </w:tcPr>
          <w:p w:rsidR="003A29E6" w:rsidRPr="00DB1D5C" w:rsidRDefault="003A29E6" w:rsidP="00DB1D5C">
            <w:pPr>
              <w:jc w:val="center"/>
              <w:rPr>
                <w:b/>
              </w:rPr>
            </w:pPr>
            <w:r w:rsidRPr="00DB1D5C">
              <w:rPr>
                <w:b/>
              </w:rPr>
              <w:lastRenderedPageBreak/>
              <w:t>Week</w:t>
            </w:r>
          </w:p>
          <w:p w:rsidR="003A29E6" w:rsidRPr="00DB1D5C" w:rsidRDefault="003A29E6" w:rsidP="00DB1D5C">
            <w:pPr>
              <w:jc w:val="center"/>
              <w:rPr>
                <w:b/>
              </w:rPr>
            </w:pPr>
            <w:r w:rsidRPr="00DB1D5C">
              <w:rPr>
                <w:b/>
              </w:rPr>
              <w:t>5</w:t>
            </w:r>
          </w:p>
        </w:tc>
        <w:tc>
          <w:tcPr>
            <w:tcW w:w="3479" w:type="dxa"/>
            <w:gridSpan w:val="2"/>
          </w:tcPr>
          <w:p w:rsidR="003A29E6" w:rsidRDefault="003A29E6"/>
        </w:tc>
        <w:tc>
          <w:tcPr>
            <w:tcW w:w="5040" w:type="dxa"/>
            <w:gridSpan w:val="2"/>
          </w:tcPr>
          <w:p w:rsidR="003A29E6" w:rsidRPr="00F1520F" w:rsidRDefault="003A29E6" w:rsidP="00F1520F">
            <w:pPr>
              <w:pStyle w:val="ListParagraph"/>
              <w:spacing w:after="0" w:line="240" w:lineRule="auto"/>
              <w:ind w:left="0"/>
              <w:rPr>
                <w:rFonts w:ascii="Times New Roman" w:hAnsi="Times New Roman"/>
                <w:sz w:val="20"/>
                <w:szCs w:val="20"/>
              </w:rPr>
            </w:pPr>
            <w:r w:rsidRPr="00F1520F">
              <w:rPr>
                <w:rFonts w:ascii="Times New Roman" w:hAnsi="Times New Roman"/>
                <w:sz w:val="20"/>
                <w:szCs w:val="20"/>
              </w:rPr>
              <w:t>UNIT III: MOBILITY, HYGIENE, FLUIDS, AND ELECTROLYTES (12 hours)</w:t>
            </w:r>
          </w:p>
        </w:tc>
        <w:tc>
          <w:tcPr>
            <w:tcW w:w="5200" w:type="dxa"/>
            <w:gridSpan w:val="2"/>
          </w:tcPr>
          <w:p w:rsidR="003A29E6" w:rsidRDefault="003A29E6" w:rsidP="0057380F"/>
        </w:tc>
      </w:tr>
      <w:tr w:rsidR="003A29E6" w:rsidTr="00FA0994">
        <w:tc>
          <w:tcPr>
            <w:tcW w:w="879" w:type="dxa"/>
          </w:tcPr>
          <w:p w:rsidR="003A29E6" w:rsidRDefault="003A29E6"/>
        </w:tc>
        <w:tc>
          <w:tcPr>
            <w:tcW w:w="3479" w:type="dxa"/>
            <w:gridSpan w:val="2"/>
          </w:tcPr>
          <w:p w:rsidR="003A29E6" w:rsidRDefault="003A29E6" w:rsidP="00F1520F">
            <w:r>
              <w:t>Describe factors that influence personal hygiene practices. (1,2,5,6)*</w:t>
            </w:r>
          </w:p>
          <w:p w:rsidR="003A29E6" w:rsidRDefault="003A29E6" w:rsidP="00F1520F"/>
          <w:p w:rsidR="003A29E6" w:rsidRDefault="003A29E6" w:rsidP="00F1520F">
            <w:r>
              <w:t>Discuss conditions that place patients at risk for impaired oral mucous membranes. (1,2)*</w:t>
            </w:r>
          </w:p>
          <w:p w:rsidR="003A29E6" w:rsidRDefault="003A29E6" w:rsidP="00F1520F"/>
          <w:p w:rsidR="003A29E6" w:rsidRDefault="003A29E6" w:rsidP="00F1520F">
            <w:r>
              <w:t>Describe how hygiene care for the older adult patient differs from that for the younger patient. (1,2)*</w:t>
            </w:r>
          </w:p>
          <w:p w:rsidR="003A29E6" w:rsidRDefault="003A29E6" w:rsidP="00F1520F"/>
          <w:p w:rsidR="003A29E6" w:rsidRDefault="003A29E6" w:rsidP="00F1520F">
            <w:r>
              <w:t>Demonstrate hygiene procedures for the care of the skin, perineum, feet, mouth, and eyes. (1,2,3,5)*</w:t>
            </w:r>
          </w:p>
          <w:p w:rsidR="003A29E6" w:rsidRDefault="003A29E6" w:rsidP="00F1520F"/>
          <w:p w:rsidR="003A29E6" w:rsidRDefault="003A29E6" w:rsidP="00725BFA">
            <w:r>
              <w:t>Demonstrate documentation of personal hygiene in Meditech 6.1. (4)*</w:t>
            </w:r>
          </w:p>
        </w:tc>
        <w:tc>
          <w:tcPr>
            <w:tcW w:w="5040" w:type="dxa"/>
            <w:gridSpan w:val="2"/>
          </w:tcPr>
          <w:p w:rsidR="003A29E6" w:rsidRPr="00885D3D" w:rsidRDefault="003A29E6" w:rsidP="00F1520F">
            <w:r>
              <w:t xml:space="preserve">A.   </w:t>
            </w:r>
            <w:r w:rsidRPr="00885D3D">
              <w:t>Personal Hygiene</w:t>
            </w:r>
          </w:p>
          <w:p w:rsidR="003A29E6" w:rsidRPr="006A4CF3" w:rsidRDefault="003A29E6" w:rsidP="006A4CF3">
            <w:pPr>
              <w:tabs>
                <w:tab w:val="left" w:pos="1042"/>
              </w:tabs>
              <w:ind w:left="720"/>
            </w:pPr>
            <w:r>
              <w:t>a.</w:t>
            </w:r>
            <w:r>
              <w:tab/>
              <w:t xml:space="preserve"> </w:t>
            </w:r>
            <w:r w:rsidRPr="006A4CF3">
              <w:t>Assessment and hygiene practice</w:t>
            </w:r>
          </w:p>
          <w:p w:rsidR="003A29E6" w:rsidRDefault="003A29E6" w:rsidP="00E67B98">
            <w:pPr>
              <w:pStyle w:val="ListParagraph"/>
              <w:numPr>
                <w:ilvl w:val="1"/>
                <w:numId w:val="18"/>
              </w:numPr>
              <w:spacing w:after="0" w:line="240" w:lineRule="auto"/>
              <w:rPr>
                <w:rFonts w:ascii="Times New Roman" w:hAnsi="Times New Roman"/>
                <w:sz w:val="20"/>
                <w:szCs w:val="20"/>
              </w:rPr>
            </w:pPr>
            <w:r>
              <w:rPr>
                <w:rFonts w:ascii="Times New Roman" w:hAnsi="Times New Roman"/>
                <w:sz w:val="20"/>
                <w:szCs w:val="20"/>
              </w:rPr>
              <w:t>Bathing</w:t>
            </w:r>
          </w:p>
          <w:p w:rsidR="003A29E6" w:rsidRDefault="003A29E6" w:rsidP="00E67B98">
            <w:pPr>
              <w:pStyle w:val="ListParagraph"/>
              <w:numPr>
                <w:ilvl w:val="1"/>
                <w:numId w:val="18"/>
              </w:numPr>
              <w:spacing w:after="0" w:line="240" w:lineRule="auto"/>
              <w:rPr>
                <w:rFonts w:ascii="Times New Roman" w:hAnsi="Times New Roman"/>
                <w:sz w:val="20"/>
                <w:szCs w:val="20"/>
              </w:rPr>
            </w:pPr>
            <w:proofErr w:type="spellStart"/>
            <w:r>
              <w:rPr>
                <w:rFonts w:ascii="Times New Roman" w:hAnsi="Times New Roman"/>
                <w:sz w:val="20"/>
                <w:szCs w:val="20"/>
              </w:rPr>
              <w:t>Peri</w:t>
            </w:r>
            <w:proofErr w:type="spellEnd"/>
            <w:r>
              <w:rPr>
                <w:rFonts w:ascii="Times New Roman" w:hAnsi="Times New Roman"/>
                <w:sz w:val="20"/>
                <w:szCs w:val="20"/>
              </w:rPr>
              <w:t>-care</w:t>
            </w:r>
          </w:p>
          <w:p w:rsidR="003A29E6" w:rsidRDefault="003A29E6" w:rsidP="00E67B98">
            <w:pPr>
              <w:pStyle w:val="ListParagraph"/>
              <w:numPr>
                <w:ilvl w:val="1"/>
                <w:numId w:val="18"/>
              </w:numPr>
              <w:spacing w:after="0" w:line="240" w:lineRule="auto"/>
              <w:rPr>
                <w:rFonts w:ascii="Times New Roman" w:hAnsi="Times New Roman"/>
                <w:sz w:val="20"/>
                <w:szCs w:val="20"/>
              </w:rPr>
            </w:pPr>
            <w:r>
              <w:rPr>
                <w:rFonts w:ascii="Times New Roman" w:hAnsi="Times New Roman"/>
                <w:sz w:val="20"/>
                <w:szCs w:val="20"/>
              </w:rPr>
              <w:t>Assisting  with bedpan</w:t>
            </w:r>
          </w:p>
          <w:p w:rsidR="003A29E6" w:rsidRDefault="003A29E6" w:rsidP="00E67B98">
            <w:pPr>
              <w:pStyle w:val="ListParagraph"/>
              <w:numPr>
                <w:ilvl w:val="1"/>
                <w:numId w:val="18"/>
              </w:numPr>
              <w:spacing w:after="0" w:line="240" w:lineRule="auto"/>
              <w:rPr>
                <w:rFonts w:ascii="Times New Roman" w:hAnsi="Times New Roman"/>
                <w:sz w:val="20"/>
                <w:szCs w:val="20"/>
              </w:rPr>
            </w:pPr>
            <w:r>
              <w:rPr>
                <w:rFonts w:ascii="Times New Roman" w:hAnsi="Times New Roman"/>
                <w:sz w:val="20"/>
                <w:szCs w:val="20"/>
              </w:rPr>
              <w:t>Bed making</w:t>
            </w:r>
          </w:p>
          <w:p w:rsidR="003A29E6" w:rsidRPr="006A4CF3" w:rsidRDefault="003A29E6" w:rsidP="006A4CF3">
            <w:pPr>
              <w:tabs>
                <w:tab w:val="left" w:pos="682"/>
              </w:tabs>
              <w:ind w:left="360"/>
            </w:pPr>
            <w:r>
              <w:t>1.</w:t>
            </w:r>
            <w:r>
              <w:tab/>
            </w:r>
            <w:r w:rsidRPr="006A4CF3">
              <w:t>Occupied</w:t>
            </w:r>
          </w:p>
          <w:p w:rsidR="003A29E6" w:rsidRPr="006A4CF3" w:rsidRDefault="003A29E6" w:rsidP="006A4CF3">
            <w:pPr>
              <w:tabs>
                <w:tab w:val="left" w:pos="682"/>
              </w:tabs>
              <w:ind w:left="360"/>
            </w:pPr>
            <w:r>
              <w:t>2.</w:t>
            </w:r>
            <w:r>
              <w:tab/>
            </w:r>
            <w:r w:rsidRPr="006A4CF3">
              <w:t>Unoccupied</w:t>
            </w:r>
          </w:p>
          <w:p w:rsidR="003A29E6" w:rsidRPr="006A4CF3" w:rsidRDefault="003A29E6" w:rsidP="006A4CF3">
            <w:pPr>
              <w:tabs>
                <w:tab w:val="left" w:pos="882"/>
                <w:tab w:val="left" w:pos="1042"/>
              </w:tabs>
              <w:ind w:left="720"/>
            </w:pPr>
            <w:r>
              <w:t xml:space="preserve">a. </w:t>
            </w:r>
            <w:r>
              <w:tab/>
              <w:t xml:space="preserve"> </w:t>
            </w:r>
            <w:r w:rsidRPr="006A4CF3">
              <w:t>Oral hygiene</w:t>
            </w:r>
          </w:p>
          <w:p w:rsidR="003A29E6" w:rsidRPr="001B0C76" w:rsidRDefault="003A29E6" w:rsidP="00E67B98">
            <w:pPr>
              <w:pStyle w:val="ListParagraph"/>
              <w:numPr>
                <w:ilvl w:val="1"/>
                <w:numId w:val="18"/>
              </w:numPr>
              <w:spacing w:after="0" w:line="240" w:lineRule="auto"/>
              <w:rPr>
                <w:rFonts w:ascii="Times New Roman" w:hAnsi="Times New Roman"/>
                <w:sz w:val="20"/>
                <w:szCs w:val="20"/>
              </w:rPr>
            </w:pPr>
            <w:r w:rsidRPr="001B0C76">
              <w:rPr>
                <w:rFonts w:ascii="Times New Roman" w:hAnsi="Times New Roman"/>
                <w:sz w:val="20"/>
                <w:szCs w:val="20"/>
              </w:rPr>
              <w:t>Grooming</w:t>
            </w:r>
          </w:p>
          <w:p w:rsidR="003A29E6" w:rsidRDefault="003A29E6" w:rsidP="00E67B98">
            <w:pPr>
              <w:pStyle w:val="ListParagraph"/>
              <w:numPr>
                <w:ilvl w:val="1"/>
                <w:numId w:val="18"/>
              </w:numPr>
              <w:spacing w:after="0" w:line="240" w:lineRule="auto"/>
              <w:rPr>
                <w:rFonts w:ascii="Times New Roman" w:hAnsi="Times New Roman"/>
                <w:sz w:val="20"/>
                <w:szCs w:val="20"/>
              </w:rPr>
            </w:pPr>
            <w:r w:rsidRPr="001B0C76">
              <w:rPr>
                <w:rFonts w:ascii="Times New Roman" w:hAnsi="Times New Roman"/>
                <w:sz w:val="20"/>
                <w:szCs w:val="20"/>
              </w:rPr>
              <w:t>Room environment</w:t>
            </w:r>
          </w:p>
          <w:p w:rsidR="003A29E6" w:rsidRPr="001B0C76" w:rsidRDefault="003A29E6" w:rsidP="00E67B98">
            <w:pPr>
              <w:pStyle w:val="ListParagraph"/>
              <w:numPr>
                <w:ilvl w:val="1"/>
                <w:numId w:val="18"/>
              </w:numPr>
              <w:spacing w:after="0" w:line="240" w:lineRule="auto"/>
              <w:rPr>
                <w:rFonts w:ascii="Times New Roman" w:hAnsi="Times New Roman"/>
                <w:sz w:val="20"/>
                <w:szCs w:val="20"/>
              </w:rPr>
            </w:pPr>
            <w:r w:rsidRPr="001B0C76">
              <w:rPr>
                <w:rFonts w:ascii="Times New Roman" w:hAnsi="Times New Roman"/>
                <w:sz w:val="20"/>
                <w:szCs w:val="20"/>
              </w:rPr>
              <w:t>Older adult</w:t>
            </w:r>
          </w:p>
          <w:p w:rsidR="003A29E6" w:rsidRDefault="003A29E6" w:rsidP="00F1520F">
            <w:pPr>
              <w:pStyle w:val="ListParagraph"/>
              <w:spacing w:after="0" w:line="240" w:lineRule="auto"/>
              <w:ind w:left="360"/>
              <w:rPr>
                <w:rFonts w:ascii="Times New Roman" w:hAnsi="Times New Roman"/>
                <w:sz w:val="20"/>
                <w:szCs w:val="20"/>
              </w:rPr>
            </w:pPr>
          </w:p>
          <w:p w:rsidR="003A29E6" w:rsidRDefault="003A29E6" w:rsidP="00F1520F">
            <w:pPr>
              <w:pStyle w:val="ListParagraph"/>
              <w:spacing w:after="0" w:line="240" w:lineRule="auto"/>
              <w:ind w:left="360"/>
              <w:rPr>
                <w:rFonts w:ascii="Times New Roman" w:hAnsi="Times New Roman"/>
                <w:sz w:val="20"/>
                <w:szCs w:val="20"/>
              </w:rPr>
            </w:pPr>
          </w:p>
          <w:p w:rsidR="003A29E6" w:rsidRDefault="003A29E6" w:rsidP="00F1520F">
            <w:pPr>
              <w:pStyle w:val="ListParagraph"/>
              <w:spacing w:after="0" w:line="240" w:lineRule="auto"/>
              <w:ind w:left="360"/>
              <w:rPr>
                <w:rFonts w:ascii="Times New Roman" w:hAnsi="Times New Roman"/>
                <w:sz w:val="20"/>
                <w:szCs w:val="20"/>
              </w:rPr>
            </w:pPr>
          </w:p>
          <w:p w:rsidR="003A29E6" w:rsidRDefault="003A29E6" w:rsidP="00F1520F">
            <w:pPr>
              <w:pStyle w:val="ListParagraph"/>
              <w:spacing w:after="0" w:line="240" w:lineRule="auto"/>
              <w:ind w:left="360"/>
              <w:rPr>
                <w:rFonts w:ascii="Times New Roman" w:hAnsi="Times New Roman"/>
                <w:sz w:val="20"/>
                <w:szCs w:val="20"/>
              </w:rPr>
            </w:pPr>
          </w:p>
          <w:p w:rsidR="003A29E6" w:rsidRDefault="003A29E6" w:rsidP="00F1520F">
            <w:pPr>
              <w:pStyle w:val="ListParagraph"/>
              <w:spacing w:after="0" w:line="240" w:lineRule="auto"/>
              <w:ind w:left="360"/>
              <w:rPr>
                <w:rFonts w:ascii="Times New Roman" w:hAnsi="Times New Roman"/>
                <w:sz w:val="20"/>
                <w:szCs w:val="20"/>
              </w:rPr>
            </w:pPr>
          </w:p>
          <w:p w:rsidR="003A29E6" w:rsidRDefault="003A29E6" w:rsidP="00F1520F">
            <w:pPr>
              <w:pStyle w:val="ListParagraph"/>
              <w:spacing w:after="0" w:line="240" w:lineRule="auto"/>
              <w:ind w:left="360"/>
              <w:rPr>
                <w:rFonts w:ascii="Times New Roman" w:hAnsi="Times New Roman"/>
                <w:sz w:val="20"/>
                <w:szCs w:val="20"/>
              </w:rPr>
            </w:pPr>
          </w:p>
          <w:p w:rsidR="003A29E6" w:rsidRPr="0057380F" w:rsidRDefault="003A29E6" w:rsidP="00F1520F">
            <w:pPr>
              <w:pStyle w:val="ListParagraph"/>
              <w:spacing w:after="0" w:line="240" w:lineRule="auto"/>
              <w:ind w:left="360"/>
              <w:rPr>
                <w:rFonts w:ascii="Times New Roman" w:hAnsi="Times New Roman"/>
                <w:sz w:val="20"/>
                <w:szCs w:val="20"/>
              </w:rPr>
            </w:pPr>
          </w:p>
        </w:tc>
        <w:tc>
          <w:tcPr>
            <w:tcW w:w="5200" w:type="dxa"/>
            <w:gridSpan w:val="2"/>
          </w:tcPr>
          <w:p w:rsidR="003A29E6" w:rsidRDefault="003A29E6" w:rsidP="00F1520F">
            <w:r>
              <w:t xml:space="preserve">Read: Potter et al. </w:t>
            </w:r>
          </w:p>
          <w:p w:rsidR="003A29E6" w:rsidRPr="000A2B9B" w:rsidRDefault="003A29E6" w:rsidP="00F1520F">
            <w:r>
              <w:tab/>
              <w:t xml:space="preserve">  Ch</w:t>
            </w:r>
            <w:r w:rsidRPr="000A2B9B">
              <w:t>. 31</w:t>
            </w:r>
          </w:p>
          <w:p w:rsidR="003802D2" w:rsidRDefault="003802D2" w:rsidP="00F1520F"/>
          <w:p w:rsidR="003A29E6" w:rsidRPr="000A2B9B" w:rsidRDefault="003A29E6" w:rsidP="00F1520F">
            <w:r w:rsidRPr="000A2B9B">
              <w:t>Online Assignment: ATI Skills Module: Personal Hygiene</w:t>
            </w:r>
          </w:p>
          <w:p w:rsidR="003A29E6" w:rsidRPr="000A2B9B" w:rsidRDefault="003A29E6" w:rsidP="00F1520F">
            <w:r w:rsidRPr="000A2B9B">
              <w:t>module is due 9/17/18 at 0800.</w:t>
            </w:r>
          </w:p>
          <w:p w:rsidR="003A29E6" w:rsidRDefault="003A29E6" w:rsidP="00F1520F"/>
          <w:p w:rsidR="003A29E6" w:rsidRDefault="003A29E6" w:rsidP="00F1520F">
            <w:r>
              <w:t xml:space="preserve">Clinical experience:  Perform personal hygiene on an </w:t>
            </w:r>
          </w:p>
          <w:p w:rsidR="003A29E6" w:rsidRDefault="003A29E6" w:rsidP="00F1520F">
            <w:r>
              <w:t>assigned patient.</w:t>
            </w:r>
          </w:p>
          <w:p w:rsidR="003A29E6" w:rsidRPr="000A2B9B" w:rsidRDefault="003A29E6" w:rsidP="00F1520F"/>
          <w:p w:rsidR="003A29E6" w:rsidRDefault="003A29E6" w:rsidP="00F1520F">
            <w:r w:rsidRPr="000A2B9B">
              <w:t xml:space="preserve">         </w:t>
            </w:r>
          </w:p>
          <w:p w:rsidR="003A29E6" w:rsidRPr="001D525B" w:rsidRDefault="003A29E6" w:rsidP="00F1520F">
            <w:r w:rsidRPr="000A2B9B">
              <w:t xml:space="preserve">     </w:t>
            </w:r>
            <w:r w:rsidRPr="000A2B9B">
              <w:rPr>
                <w:b/>
                <w:u w:val="single"/>
              </w:rPr>
              <w:t>Quiz 9/19/18</w:t>
            </w:r>
            <w:r w:rsidRPr="009A038A">
              <w:rPr>
                <w:b/>
                <w:color w:val="FF0000"/>
                <w:u w:val="single"/>
              </w:rPr>
              <w:t xml:space="preserve">  </w:t>
            </w:r>
            <w:r w:rsidR="00877BEE">
              <w:rPr>
                <w:b/>
                <w:u w:val="single"/>
              </w:rPr>
              <w:t>Hygiene</w:t>
            </w:r>
          </w:p>
          <w:p w:rsidR="003A29E6" w:rsidRDefault="003A29E6" w:rsidP="00F1520F">
            <w:pPr>
              <w:rPr>
                <w:b/>
                <w:color w:val="FF0000"/>
                <w:sz w:val="18"/>
                <w:szCs w:val="18"/>
                <w:u w:val="single"/>
              </w:rPr>
            </w:pPr>
            <w:r>
              <w:rPr>
                <w:noProof/>
              </w:rPr>
              <mc:AlternateContent>
                <mc:Choice Requires="wps">
                  <w:drawing>
                    <wp:anchor distT="0" distB="0" distL="114300" distR="114300" simplePos="0" relativeHeight="251819008" behindDoc="0" locked="0" layoutInCell="1" allowOverlap="1" wp14:anchorId="2FDE209C" wp14:editId="7795D244">
                      <wp:simplePos x="0" y="0"/>
                      <wp:positionH relativeFrom="column">
                        <wp:posOffset>74295</wp:posOffset>
                      </wp:positionH>
                      <wp:positionV relativeFrom="paragraph">
                        <wp:posOffset>87630</wp:posOffset>
                      </wp:positionV>
                      <wp:extent cx="2870200" cy="1280160"/>
                      <wp:effectExtent l="19050" t="19050" r="25400" b="1524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0200" cy="1280160"/>
                              </a:xfrm>
                              <a:prstGeom prst="rect">
                                <a:avLst/>
                              </a:prstGeom>
                              <a:solidFill>
                                <a:srgbClr val="FFFFFF"/>
                              </a:solidFill>
                              <a:ln w="38100">
                                <a:solidFill>
                                  <a:srgbClr val="000000"/>
                                </a:solidFill>
                                <a:miter lim="800000"/>
                                <a:headEnd/>
                                <a:tailEnd/>
                              </a:ln>
                            </wps:spPr>
                            <wps:txbx>
                              <w:txbxContent>
                                <w:p w:rsidR="002660D5" w:rsidRPr="00E31C39" w:rsidRDefault="002660D5" w:rsidP="001D525B">
                                  <w:pPr>
                                    <w:rPr>
                                      <w:b/>
                                      <w:sz w:val="18"/>
                                      <w:szCs w:val="18"/>
                                      <w:u w:val="single"/>
                                    </w:rPr>
                                  </w:pPr>
                                  <w:r w:rsidRPr="00E31C39">
                                    <w:rPr>
                                      <w:b/>
                                      <w:sz w:val="18"/>
                                      <w:szCs w:val="18"/>
                                      <w:u w:val="single"/>
                                    </w:rPr>
                                    <w:t>Week 5 Lab:  Assessment</w:t>
                                  </w:r>
                                </w:p>
                                <w:p w:rsidR="002660D5" w:rsidRPr="00E31C39" w:rsidRDefault="002660D5" w:rsidP="001D525B">
                                  <w:pPr>
                                    <w:rPr>
                                      <w:sz w:val="18"/>
                                      <w:szCs w:val="18"/>
                                    </w:rPr>
                                  </w:pPr>
                                  <w:r w:rsidRPr="00E31C39">
                                    <w:rPr>
                                      <w:sz w:val="18"/>
                                      <w:szCs w:val="18"/>
                                    </w:rPr>
                                    <w:t>Checklist: (red folder)</w:t>
                                  </w:r>
                                </w:p>
                                <w:p w:rsidR="002660D5" w:rsidRPr="00E31C39" w:rsidRDefault="002660D5" w:rsidP="001D525B">
                                  <w:pPr>
                                    <w:ind w:firstLine="432"/>
                                    <w:rPr>
                                      <w:sz w:val="18"/>
                                      <w:szCs w:val="18"/>
                                    </w:rPr>
                                  </w:pPr>
                                  <w:r w:rsidRPr="00E31C39">
                                    <w:rPr>
                                      <w:sz w:val="18"/>
                                      <w:szCs w:val="18"/>
                                    </w:rPr>
                                    <w:t>Performing a Basic Head to Toe Assessment</w:t>
                                  </w:r>
                                </w:p>
                                <w:p w:rsidR="002660D5" w:rsidRPr="00E31C39" w:rsidRDefault="002660D5" w:rsidP="001D525B">
                                  <w:pPr>
                                    <w:rPr>
                                      <w:sz w:val="18"/>
                                      <w:szCs w:val="18"/>
                                    </w:rPr>
                                  </w:pPr>
                                  <w:r w:rsidRPr="00E31C39">
                                    <w:rPr>
                                      <w:sz w:val="18"/>
                                      <w:szCs w:val="18"/>
                                    </w:rPr>
                                    <w:t>Review: Handouts (red folder)</w:t>
                                  </w:r>
                                </w:p>
                                <w:p w:rsidR="002660D5" w:rsidRPr="00E31C39" w:rsidRDefault="002660D5" w:rsidP="001D525B">
                                  <w:pPr>
                                    <w:rPr>
                                      <w:sz w:val="18"/>
                                      <w:szCs w:val="18"/>
                                      <w:u w:val="single"/>
                                    </w:rPr>
                                  </w:pPr>
                                  <w:r w:rsidRPr="00E31C39">
                                    <w:rPr>
                                      <w:sz w:val="18"/>
                                      <w:szCs w:val="18"/>
                                    </w:rPr>
                                    <w:t xml:space="preserve">View: </w:t>
                                  </w:r>
                                  <w:r w:rsidRPr="00E31C39">
                                    <w:rPr>
                                      <w:sz w:val="18"/>
                                      <w:szCs w:val="18"/>
                                      <w:u w:val="single"/>
                                    </w:rPr>
                                    <w:t>Edvance Resources, NF Videos-</w:t>
                                  </w:r>
                                </w:p>
                                <w:p w:rsidR="002660D5" w:rsidRPr="00E31C39" w:rsidRDefault="002660D5" w:rsidP="001D525B">
                                  <w:pPr>
                                    <w:ind w:left="432"/>
                                    <w:rPr>
                                      <w:sz w:val="18"/>
                                      <w:szCs w:val="18"/>
                                      <w:u w:val="single"/>
                                    </w:rPr>
                                  </w:pPr>
                                  <w:r w:rsidRPr="00E31C39">
                                    <w:rPr>
                                      <w:sz w:val="18"/>
                                      <w:szCs w:val="18"/>
                                    </w:rPr>
                                    <w:t xml:space="preserve"> Assessment video</w:t>
                                  </w:r>
                                </w:p>
                                <w:p w:rsidR="002660D5" w:rsidRPr="00E31C39" w:rsidRDefault="002660D5" w:rsidP="001D525B">
                                  <w:pPr>
                                    <w:ind w:firstLine="432"/>
                                    <w:rPr>
                                      <w:sz w:val="16"/>
                                      <w:szCs w:val="16"/>
                                    </w:rPr>
                                  </w:pPr>
                                </w:p>
                                <w:p w:rsidR="002660D5" w:rsidRPr="00E31C39" w:rsidRDefault="002660D5" w:rsidP="001D525B">
                                  <w:pPr>
                                    <w:rPr>
                                      <w:b/>
                                      <w:sz w:val="18"/>
                                      <w:szCs w:val="18"/>
                                    </w:rPr>
                                  </w:pPr>
                                  <w:r w:rsidRPr="00E31C39">
                                    <w:rPr>
                                      <w:b/>
                                      <w:sz w:val="18"/>
                                      <w:szCs w:val="18"/>
                                    </w:rPr>
                                    <w:t>*In-lab 1:1 observation</w:t>
                                  </w:r>
                                </w:p>
                                <w:p w:rsidR="002660D5" w:rsidRPr="00302636" w:rsidRDefault="002660D5" w:rsidP="001D525B">
                                  <w:pPr>
                                    <w:ind w:firstLine="432"/>
                                    <w:rPr>
                                      <w:sz w:val="18"/>
                                      <w:szCs w:val="18"/>
                                    </w:rPr>
                                  </w:pPr>
                                </w:p>
                                <w:p w:rsidR="002660D5" w:rsidRDefault="002660D5" w:rsidP="001D525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DE209C" id="_x0000_s1030" type="#_x0000_t202" style="position:absolute;margin-left:5.85pt;margin-top:6.9pt;width:226pt;height:100.8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" strokeweight="3pt">
                      <v:textbox>
                        <w:txbxContent>
                          <w:p w:rsidR="002660D5" w:rsidRPr="00E31C39" w:rsidRDefault="002660D5" w:rsidP="001D525B">
                            <w:pPr>
                              <w:rPr>
                                <w:b/>
                                <w:sz w:val="18"/>
                                <w:szCs w:val="18"/>
                                <w:u w:val="single"/>
                              </w:rPr>
                            </w:pPr>
                            <w:r w:rsidRPr="00E31C39">
                              <w:rPr>
                                <w:b/>
                                <w:sz w:val="18"/>
                                <w:szCs w:val="18"/>
                                <w:u w:val="single"/>
                              </w:rPr>
                              <w:t>Week 5 Lab:  Assessment</w:t>
                            </w:r>
                          </w:p>
                          <w:p w:rsidR="002660D5" w:rsidRPr="00E31C39" w:rsidRDefault="002660D5" w:rsidP="001D525B">
                            <w:pPr>
                              <w:rPr>
                                <w:sz w:val="18"/>
                                <w:szCs w:val="18"/>
                              </w:rPr>
                            </w:pPr>
                            <w:r w:rsidRPr="00E31C39">
                              <w:rPr>
                                <w:sz w:val="18"/>
                                <w:szCs w:val="18"/>
                              </w:rPr>
                              <w:t>Checklist: (red folder)</w:t>
                            </w:r>
                          </w:p>
                          <w:p w:rsidR="002660D5" w:rsidRPr="00E31C39" w:rsidRDefault="002660D5" w:rsidP="001D525B">
                            <w:pPr>
                              <w:ind w:firstLine="432"/>
                              <w:rPr>
                                <w:sz w:val="18"/>
                                <w:szCs w:val="18"/>
                              </w:rPr>
                            </w:pPr>
                            <w:r w:rsidRPr="00E31C39">
                              <w:rPr>
                                <w:sz w:val="18"/>
                                <w:szCs w:val="18"/>
                              </w:rPr>
                              <w:t>Performing a Basic Head to Toe Assessment</w:t>
                            </w:r>
                          </w:p>
                          <w:p w:rsidR="002660D5" w:rsidRPr="00E31C39" w:rsidRDefault="002660D5" w:rsidP="001D525B">
                            <w:pPr>
                              <w:rPr>
                                <w:sz w:val="18"/>
                                <w:szCs w:val="18"/>
                              </w:rPr>
                            </w:pPr>
                            <w:r w:rsidRPr="00E31C39">
                              <w:rPr>
                                <w:sz w:val="18"/>
                                <w:szCs w:val="18"/>
                              </w:rPr>
                              <w:t>Review: Handouts (red folder)</w:t>
                            </w:r>
                          </w:p>
                          <w:p w:rsidR="002660D5" w:rsidRPr="00E31C39" w:rsidRDefault="002660D5" w:rsidP="001D525B">
                            <w:pPr>
                              <w:rPr>
                                <w:sz w:val="18"/>
                                <w:szCs w:val="18"/>
                                <w:u w:val="single"/>
                              </w:rPr>
                            </w:pPr>
                            <w:r w:rsidRPr="00E31C39">
                              <w:rPr>
                                <w:sz w:val="18"/>
                                <w:szCs w:val="18"/>
                              </w:rPr>
                              <w:t xml:space="preserve">View: </w:t>
                            </w:r>
                            <w:r w:rsidRPr="00E31C39">
                              <w:rPr>
                                <w:sz w:val="18"/>
                                <w:szCs w:val="18"/>
                                <w:u w:val="single"/>
                              </w:rPr>
                              <w:t>Edvance Resources, NF Videos-</w:t>
                            </w:r>
                          </w:p>
                          <w:p w:rsidR="002660D5" w:rsidRPr="00E31C39" w:rsidRDefault="002660D5" w:rsidP="001D525B">
                            <w:pPr>
                              <w:ind w:left="432"/>
                              <w:rPr>
                                <w:sz w:val="18"/>
                                <w:szCs w:val="18"/>
                                <w:u w:val="single"/>
                              </w:rPr>
                            </w:pPr>
                            <w:r w:rsidRPr="00E31C39">
                              <w:rPr>
                                <w:sz w:val="18"/>
                                <w:szCs w:val="18"/>
                              </w:rPr>
                              <w:t xml:space="preserve"> Assessment video</w:t>
                            </w:r>
                          </w:p>
                          <w:p w:rsidR="002660D5" w:rsidRPr="00E31C39" w:rsidRDefault="002660D5" w:rsidP="001D525B">
                            <w:pPr>
                              <w:ind w:firstLine="432"/>
                              <w:rPr>
                                <w:sz w:val="16"/>
                                <w:szCs w:val="16"/>
                              </w:rPr>
                            </w:pPr>
                          </w:p>
                          <w:p w:rsidR="002660D5" w:rsidRPr="00E31C39" w:rsidRDefault="002660D5" w:rsidP="001D525B">
                            <w:pPr>
                              <w:rPr>
                                <w:b/>
                                <w:sz w:val="18"/>
                                <w:szCs w:val="18"/>
                              </w:rPr>
                            </w:pPr>
                            <w:r w:rsidRPr="00E31C39">
                              <w:rPr>
                                <w:b/>
                                <w:sz w:val="18"/>
                                <w:szCs w:val="18"/>
                              </w:rPr>
                              <w:t>*In-lab 1:1 observation</w:t>
                            </w:r>
                          </w:p>
                          <w:p w:rsidR="002660D5" w:rsidRPr="00302636" w:rsidRDefault="002660D5" w:rsidP="001D525B">
                            <w:pPr>
                              <w:ind w:firstLine="432"/>
                              <w:rPr>
                                <w:sz w:val="18"/>
                                <w:szCs w:val="18"/>
                              </w:rPr>
                            </w:pPr>
                          </w:p>
                          <w:p w:rsidR="002660D5" w:rsidRDefault="002660D5" w:rsidP="001D525B"/>
                        </w:txbxContent>
                      </v:textbox>
                    </v:shape>
                  </w:pict>
                </mc:Fallback>
              </mc:AlternateContent>
            </w:r>
          </w:p>
          <w:p w:rsidR="003A29E6" w:rsidRDefault="003A29E6" w:rsidP="00F1520F">
            <w:pPr>
              <w:rPr>
                <w:b/>
                <w:color w:val="FF0000"/>
                <w:sz w:val="18"/>
                <w:szCs w:val="18"/>
                <w:u w:val="single"/>
              </w:rPr>
            </w:pPr>
          </w:p>
          <w:p w:rsidR="003A29E6" w:rsidRDefault="003A29E6" w:rsidP="00F1520F">
            <w:pPr>
              <w:rPr>
                <w:b/>
                <w:color w:val="FF0000"/>
                <w:sz w:val="18"/>
                <w:szCs w:val="18"/>
                <w:u w:val="single"/>
              </w:rPr>
            </w:pPr>
          </w:p>
          <w:p w:rsidR="003A29E6" w:rsidRDefault="003A29E6" w:rsidP="00F1520F">
            <w:pPr>
              <w:rPr>
                <w:b/>
                <w:color w:val="FF0000"/>
                <w:sz w:val="18"/>
                <w:szCs w:val="18"/>
                <w:u w:val="single"/>
              </w:rPr>
            </w:pPr>
          </w:p>
          <w:p w:rsidR="003A29E6" w:rsidRDefault="003A29E6" w:rsidP="00F1520F">
            <w:pPr>
              <w:rPr>
                <w:b/>
                <w:color w:val="FF0000"/>
                <w:sz w:val="18"/>
                <w:szCs w:val="18"/>
                <w:u w:val="single"/>
              </w:rPr>
            </w:pPr>
          </w:p>
          <w:p w:rsidR="003A29E6" w:rsidRDefault="003A29E6" w:rsidP="00F1520F">
            <w:pPr>
              <w:rPr>
                <w:b/>
                <w:color w:val="FF0000"/>
                <w:sz w:val="18"/>
                <w:szCs w:val="18"/>
                <w:u w:val="single"/>
              </w:rPr>
            </w:pPr>
          </w:p>
          <w:p w:rsidR="003A29E6" w:rsidRDefault="003A29E6" w:rsidP="00F1520F">
            <w:pPr>
              <w:rPr>
                <w:b/>
                <w:color w:val="FF0000"/>
                <w:sz w:val="18"/>
                <w:szCs w:val="18"/>
                <w:u w:val="single"/>
              </w:rPr>
            </w:pPr>
          </w:p>
          <w:p w:rsidR="003A29E6" w:rsidRDefault="003A29E6" w:rsidP="00F1520F">
            <w:pPr>
              <w:rPr>
                <w:b/>
                <w:color w:val="FF0000"/>
                <w:sz w:val="18"/>
                <w:szCs w:val="18"/>
                <w:u w:val="single"/>
              </w:rPr>
            </w:pPr>
          </w:p>
          <w:p w:rsidR="003A29E6" w:rsidRDefault="003A29E6" w:rsidP="00F1520F">
            <w:pPr>
              <w:rPr>
                <w:b/>
                <w:color w:val="FF0000"/>
                <w:sz w:val="18"/>
                <w:szCs w:val="18"/>
                <w:u w:val="single"/>
              </w:rPr>
            </w:pPr>
          </w:p>
          <w:p w:rsidR="003A29E6" w:rsidRDefault="003A29E6" w:rsidP="00F1520F">
            <w:pPr>
              <w:rPr>
                <w:b/>
                <w:color w:val="FF0000"/>
                <w:sz w:val="18"/>
                <w:szCs w:val="18"/>
                <w:u w:val="single"/>
              </w:rPr>
            </w:pPr>
          </w:p>
          <w:p w:rsidR="003A29E6" w:rsidRDefault="003A29E6" w:rsidP="00F1520F">
            <w:pPr>
              <w:rPr>
                <w:b/>
                <w:color w:val="FF0000"/>
                <w:sz w:val="18"/>
                <w:szCs w:val="18"/>
                <w:u w:val="single"/>
              </w:rPr>
            </w:pPr>
          </w:p>
          <w:p w:rsidR="00F238C6" w:rsidRDefault="00F238C6" w:rsidP="00F1520F"/>
        </w:tc>
      </w:tr>
      <w:tr w:rsidR="003A29E6" w:rsidTr="00FA0994">
        <w:tc>
          <w:tcPr>
            <w:tcW w:w="879" w:type="dxa"/>
          </w:tcPr>
          <w:p w:rsidR="003A29E6" w:rsidRDefault="003A29E6"/>
        </w:tc>
        <w:tc>
          <w:tcPr>
            <w:tcW w:w="3479" w:type="dxa"/>
            <w:gridSpan w:val="2"/>
          </w:tcPr>
          <w:p w:rsidR="003A29E6" w:rsidRDefault="003A29E6" w:rsidP="00DE0CCF">
            <w:r>
              <w:t>Identify changes in function associated with immobility.  (1,2)*</w:t>
            </w:r>
          </w:p>
          <w:p w:rsidR="003A29E6" w:rsidRDefault="003A29E6" w:rsidP="00DE0CCF"/>
          <w:p w:rsidR="003A29E6" w:rsidRDefault="003A29E6" w:rsidP="00DE0CCF">
            <w:r>
              <w:t xml:space="preserve">Describe how to assess for correct and </w:t>
            </w:r>
            <w:r>
              <w:lastRenderedPageBreak/>
              <w:t>impaired body alignment  (2)*</w:t>
            </w:r>
          </w:p>
          <w:p w:rsidR="003A29E6" w:rsidRDefault="003A29E6" w:rsidP="00DE0CCF"/>
          <w:p w:rsidR="003A29E6" w:rsidRDefault="003A29E6" w:rsidP="00DE0CCF">
            <w:r>
              <w:t>Demonstrate correct nursing measures that help to prevent complications of immobility.  (1,2,5)*</w:t>
            </w:r>
          </w:p>
          <w:p w:rsidR="003A29E6" w:rsidRDefault="003A29E6" w:rsidP="00DE0CCF"/>
          <w:p w:rsidR="003A29E6" w:rsidRDefault="003A29E6" w:rsidP="00DE0CCF">
            <w:r>
              <w:t>Describe and contrast active and passive range-of-motion.  (2,5)*</w:t>
            </w:r>
          </w:p>
          <w:p w:rsidR="003A29E6" w:rsidRDefault="003A29E6" w:rsidP="00DE0CCF"/>
          <w:p w:rsidR="003A29E6" w:rsidRDefault="003A29E6" w:rsidP="00DE0CCF">
            <w:r>
              <w:t>Describe how to maintain and use proper body mechanics.  (2,5,8)*</w:t>
            </w:r>
          </w:p>
          <w:p w:rsidR="003A29E6" w:rsidRDefault="003A29E6" w:rsidP="00DE0CCF"/>
          <w:p w:rsidR="003A29E6" w:rsidRDefault="003A29E6" w:rsidP="00DE0CCF">
            <w:r w:rsidRPr="00306464">
              <w:t>Demonstrate appropriate body mechanics associated with repositioning, transferring, and ambulating patients. (1,2,5)*</w:t>
            </w:r>
          </w:p>
          <w:p w:rsidR="003A29E6" w:rsidRDefault="003A29E6" w:rsidP="00DE0CCF"/>
          <w:p w:rsidR="003A29E6" w:rsidRDefault="003A29E6" w:rsidP="00DE0CCF"/>
          <w:p w:rsidR="003A29E6" w:rsidRDefault="003A29E6" w:rsidP="00DE0CCF"/>
          <w:p w:rsidR="003A29E6" w:rsidRDefault="003A29E6" w:rsidP="00DE0CCF"/>
        </w:tc>
        <w:tc>
          <w:tcPr>
            <w:tcW w:w="5040" w:type="dxa"/>
            <w:gridSpan w:val="2"/>
          </w:tcPr>
          <w:p w:rsidR="003A29E6" w:rsidRPr="00DB1D5C" w:rsidRDefault="003A29E6" w:rsidP="00E67B98">
            <w:pPr>
              <w:pStyle w:val="ListParagraph"/>
              <w:numPr>
                <w:ilvl w:val="0"/>
                <w:numId w:val="20"/>
              </w:numPr>
              <w:spacing w:after="0" w:line="240" w:lineRule="auto"/>
              <w:rPr>
                <w:rFonts w:ascii="Times New Roman" w:hAnsi="Times New Roman"/>
                <w:sz w:val="20"/>
                <w:szCs w:val="20"/>
              </w:rPr>
            </w:pPr>
            <w:r w:rsidRPr="00DB1D5C">
              <w:rPr>
                <w:rFonts w:ascii="Times New Roman" w:hAnsi="Times New Roman"/>
                <w:sz w:val="20"/>
                <w:szCs w:val="20"/>
              </w:rPr>
              <w:lastRenderedPageBreak/>
              <w:t>Exercise, activity, and immobility</w:t>
            </w:r>
          </w:p>
          <w:p w:rsidR="003A29E6" w:rsidRPr="00DB1D5C" w:rsidRDefault="003A29E6" w:rsidP="00DB1D5C">
            <w:pPr>
              <w:numPr>
                <w:ilvl w:val="0"/>
                <w:numId w:val="9"/>
              </w:numPr>
            </w:pPr>
            <w:r w:rsidRPr="00DB1D5C">
              <w:t>Regulation of movement</w:t>
            </w:r>
          </w:p>
          <w:p w:rsidR="003A29E6" w:rsidRPr="00DB1D5C" w:rsidRDefault="003A29E6" w:rsidP="00DB1D5C">
            <w:pPr>
              <w:numPr>
                <w:ilvl w:val="0"/>
                <w:numId w:val="9"/>
              </w:numPr>
            </w:pPr>
            <w:r w:rsidRPr="00DB1D5C">
              <w:t>Influences on body alignment and joint mobility</w:t>
            </w:r>
          </w:p>
          <w:p w:rsidR="003A29E6" w:rsidRPr="00DB1D5C" w:rsidRDefault="003A29E6" w:rsidP="00DB1D5C">
            <w:pPr>
              <w:numPr>
                <w:ilvl w:val="0"/>
                <w:numId w:val="9"/>
              </w:numPr>
            </w:pPr>
            <w:r w:rsidRPr="00DB1D5C">
              <w:t>Changes in function associated with immobility</w:t>
            </w:r>
          </w:p>
          <w:p w:rsidR="003A29E6" w:rsidRPr="00DB1D5C" w:rsidRDefault="003A29E6" w:rsidP="00DB1D5C">
            <w:pPr>
              <w:numPr>
                <w:ilvl w:val="0"/>
                <w:numId w:val="9"/>
              </w:numPr>
            </w:pPr>
            <w:r w:rsidRPr="00DB1D5C">
              <w:lastRenderedPageBreak/>
              <w:t xml:space="preserve">Ergonomic principles and </w:t>
            </w:r>
            <w:r>
              <w:t>patient</w:t>
            </w:r>
            <w:r w:rsidRPr="00DB1D5C">
              <w:t xml:space="preserve"> positioning</w:t>
            </w:r>
          </w:p>
          <w:p w:rsidR="003A29E6" w:rsidRPr="00DB1D5C" w:rsidRDefault="003A29E6" w:rsidP="00DB1D5C">
            <w:pPr>
              <w:numPr>
                <w:ilvl w:val="0"/>
                <w:numId w:val="9"/>
              </w:numPr>
            </w:pPr>
            <w:r w:rsidRPr="00DB1D5C">
              <w:t>Range-of-motion exercises</w:t>
            </w:r>
          </w:p>
          <w:p w:rsidR="003A29E6" w:rsidRPr="00DB1D5C" w:rsidRDefault="003A29E6" w:rsidP="00DB1D5C">
            <w:pPr>
              <w:numPr>
                <w:ilvl w:val="0"/>
                <w:numId w:val="9"/>
              </w:numPr>
            </w:pPr>
            <w:r w:rsidRPr="00DB1D5C">
              <w:t>Core Measure</w:t>
            </w:r>
          </w:p>
          <w:p w:rsidR="003A29E6" w:rsidRPr="0057380F" w:rsidRDefault="003A29E6" w:rsidP="00DB1D5C">
            <w:pPr>
              <w:pStyle w:val="ListParagraph"/>
              <w:tabs>
                <w:tab w:val="left" w:pos="702"/>
              </w:tabs>
              <w:spacing w:after="0" w:line="240" w:lineRule="auto"/>
              <w:ind w:left="360"/>
              <w:rPr>
                <w:rFonts w:ascii="Times New Roman" w:hAnsi="Times New Roman"/>
                <w:sz w:val="20"/>
                <w:szCs w:val="20"/>
              </w:rPr>
            </w:pPr>
            <w:r w:rsidRPr="00DB1D5C">
              <w:rPr>
                <w:rFonts w:ascii="Times New Roman" w:hAnsi="Times New Roman"/>
                <w:sz w:val="20"/>
                <w:szCs w:val="20"/>
              </w:rPr>
              <w:tab/>
            </w:r>
            <w:r>
              <w:rPr>
                <w:rFonts w:ascii="Times New Roman" w:hAnsi="Times New Roman"/>
                <w:sz w:val="20"/>
                <w:szCs w:val="20"/>
              </w:rPr>
              <w:t xml:space="preserve"> </w:t>
            </w:r>
            <w:r w:rsidRPr="00DB1D5C">
              <w:rPr>
                <w:rFonts w:ascii="Times New Roman" w:hAnsi="Times New Roman"/>
                <w:sz w:val="20"/>
                <w:szCs w:val="20"/>
              </w:rPr>
              <w:t>a. VTE</w:t>
            </w:r>
          </w:p>
        </w:tc>
        <w:tc>
          <w:tcPr>
            <w:tcW w:w="5200" w:type="dxa"/>
            <w:gridSpan w:val="2"/>
          </w:tcPr>
          <w:p w:rsidR="003A29E6" w:rsidRDefault="003A29E6" w:rsidP="00DE0CCF">
            <w:r>
              <w:lastRenderedPageBreak/>
              <w:t>Read:</w:t>
            </w:r>
            <w:r>
              <w:tab/>
              <w:t>Potter et al.</w:t>
            </w:r>
          </w:p>
          <w:p w:rsidR="003A29E6" w:rsidRPr="000A2B9B" w:rsidRDefault="003A29E6" w:rsidP="00DE0CCF">
            <w:r>
              <w:tab/>
            </w:r>
            <w:r>
              <w:tab/>
              <w:t xml:space="preserve">Ch. </w:t>
            </w:r>
            <w:r w:rsidRPr="000A2B9B">
              <w:t>28 and 29</w:t>
            </w:r>
          </w:p>
          <w:p w:rsidR="003A29E6" w:rsidRPr="000A2B9B" w:rsidRDefault="003A29E6" w:rsidP="00DE0CCF"/>
          <w:p w:rsidR="003A29E6" w:rsidRPr="000A2B9B" w:rsidRDefault="003A29E6" w:rsidP="00DE0CCF">
            <w:r w:rsidRPr="000A2B9B">
              <w:t>In class:  Prioritization activity</w:t>
            </w:r>
          </w:p>
          <w:p w:rsidR="003A29E6" w:rsidRPr="000A2B9B" w:rsidRDefault="003A29E6" w:rsidP="00DE0CCF">
            <w:pPr>
              <w:rPr>
                <w:sz w:val="18"/>
                <w:szCs w:val="18"/>
              </w:rPr>
            </w:pPr>
          </w:p>
          <w:p w:rsidR="003A29E6" w:rsidRPr="000A2B9B" w:rsidRDefault="003A29E6" w:rsidP="00DE0CCF">
            <w:r w:rsidRPr="000A2B9B">
              <w:t xml:space="preserve">Online Assignment:  ATI Skills Module: Ambulation,  </w:t>
            </w:r>
          </w:p>
          <w:p w:rsidR="003A29E6" w:rsidRPr="000A2B9B" w:rsidRDefault="003A29E6" w:rsidP="00DE0CCF">
            <w:r w:rsidRPr="000A2B9B">
              <w:t xml:space="preserve">transferring, and range of motion.  Module is due </w:t>
            </w:r>
          </w:p>
          <w:p w:rsidR="003A29E6" w:rsidRPr="000A2B9B" w:rsidRDefault="003A29E6" w:rsidP="00DE0CCF">
            <w:r w:rsidRPr="000A2B9B">
              <w:t xml:space="preserve">9/19/18 at 0800. </w:t>
            </w:r>
          </w:p>
          <w:p w:rsidR="003A29E6" w:rsidRPr="000A2B9B" w:rsidRDefault="003A29E6" w:rsidP="00DE0CCF"/>
          <w:p w:rsidR="003A29E6" w:rsidRDefault="003A29E6" w:rsidP="00DE0CCF">
            <w:r w:rsidRPr="000A2B9B">
              <w:t>Online Assignment:  vSim® Nursing Fundamentals: Edith Jacobson.  Due 9/27/18 at 0800.</w:t>
            </w:r>
          </w:p>
          <w:p w:rsidR="003A29E6" w:rsidRDefault="003A29E6" w:rsidP="00DE0CCF"/>
          <w:p w:rsidR="003A29E6" w:rsidRDefault="003A29E6" w:rsidP="00DE0CCF">
            <w:r>
              <w:t xml:space="preserve">Clinical experience:  Utilize appropriate mobility skills </w:t>
            </w:r>
          </w:p>
          <w:p w:rsidR="003A29E6" w:rsidRDefault="003A29E6" w:rsidP="00DE0CCF">
            <w:r>
              <w:t>when caring for patients.</w:t>
            </w:r>
          </w:p>
          <w:p w:rsidR="003A29E6" w:rsidRDefault="003A29E6" w:rsidP="00DE0CCF"/>
          <w:p w:rsidR="003A29E6" w:rsidRPr="000A2B9B" w:rsidRDefault="006576E8" w:rsidP="00DE0CCF">
            <w:r>
              <w:rPr>
                <w:noProof/>
              </w:rPr>
              <mc:AlternateContent>
                <mc:Choice Requires="wps">
                  <w:drawing>
                    <wp:anchor distT="0" distB="0" distL="114300" distR="114300" simplePos="0" relativeHeight="251814912" behindDoc="0" locked="0" layoutInCell="1" allowOverlap="1" wp14:anchorId="287B50FA" wp14:editId="1DDE54E6">
                      <wp:simplePos x="0" y="0"/>
                      <wp:positionH relativeFrom="column">
                        <wp:posOffset>67310</wp:posOffset>
                      </wp:positionH>
                      <wp:positionV relativeFrom="paragraph">
                        <wp:posOffset>38735</wp:posOffset>
                      </wp:positionV>
                      <wp:extent cx="2782570" cy="941705"/>
                      <wp:effectExtent l="19050" t="19050" r="17780" b="10795"/>
                      <wp:wrapNone/>
                      <wp:docPr id="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2570" cy="941705"/>
                              </a:xfrm>
                              <a:prstGeom prst="rect">
                                <a:avLst/>
                              </a:prstGeom>
                              <a:solidFill>
                                <a:srgbClr val="FFFFFF"/>
                              </a:solidFill>
                              <a:ln w="38100">
                                <a:solidFill>
                                  <a:srgbClr val="000000"/>
                                </a:solidFill>
                                <a:miter lim="800000"/>
                                <a:headEnd/>
                                <a:tailEnd/>
                              </a:ln>
                            </wps:spPr>
                            <wps:txbx>
                              <w:txbxContent>
                                <w:p w:rsidR="002660D5" w:rsidRPr="0085589D" w:rsidRDefault="002660D5" w:rsidP="00DE0CCF">
                                  <w:pPr>
                                    <w:rPr>
                                      <w:b/>
                                      <w:sz w:val="18"/>
                                      <w:szCs w:val="18"/>
                                      <w:u w:val="single"/>
                                    </w:rPr>
                                  </w:pPr>
                                  <w:r w:rsidRPr="0085589D">
                                    <w:rPr>
                                      <w:b/>
                                      <w:sz w:val="18"/>
                                      <w:szCs w:val="18"/>
                                      <w:u w:val="single"/>
                                    </w:rPr>
                                    <w:t>Week 5 Lab: Mobility</w:t>
                                  </w:r>
                                </w:p>
                                <w:p w:rsidR="002660D5" w:rsidRPr="00DB1B99" w:rsidRDefault="002660D5" w:rsidP="00DE0CCF">
                                  <w:pPr>
                                    <w:rPr>
                                      <w:sz w:val="18"/>
                                      <w:szCs w:val="18"/>
                                    </w:rPr>
                                  </w:pPr>
                                  <w:r w:rsidRPr="00DB1B99">
                                    <w:rPr>
                                      <w:sz w:val="18"/>
                                      <w:szCs w:val="18"/>
                                    </w:rPr>
                                    <w:t xml:space="preserve">Read:  </w:t>
                                  </w:r>
                                </w:p>
                                <w:p w:rsidR="002660D5" w:rsidRPr="00E31C39" w:rsidRDefault="002660D5" w:rsidP="00DE0CCF">
                                  <w:pPr>
                                    <w:ind w:left="432"/>
                                    <w:rPr>
                                      <w:sz w:val="18"/>
                                      <w:szCs w:val="18"/>
                                    </w:rPr>
                                  </w:pPr>
                                  <w:r w:rsidRPr="00E31C39">
                                    <w:rPr>
                                      <w:sz w:val="18"/>
                                      <w:szCs w:val="18"/>
                                      <w:u w:val="single"/>
                                    </w:rPr>
                                    <w:t>Potter &amp; Perry textbook-</w:t>
                                  </w:r>
                                  <w:r w:rsidRPr="00E31C39">
                                    <w:rPr>
                                      <w:sz w:val="18"/>
                                      <w:szCs w:val="18"/>
                                    </w:rPr>
                                    <w:t xml:space="preserve"> </w:t>
                                  </w:r>
                                </w:p>
                                <w:p w:rsidR="002660D5" w:rsidRPr="00E31C39" w:rsidRDefault="002660D5" w:rsidP="00DE0CCF">
                                  <w:pPr>
                                    <w:ind w:left="432"/>
                                    <w:rPr>
                                      <w:sz w:val="18"/>
                                      <w:szCs w:val="18"/>
                                    </w:rPr>
                                  </w:pPr>
                                  <w:r w:rsidRPr="00E31C39">
                                    <w:rPr>
                                      <w:sz w:val="18"/>
                                      <w:szCs w:val="18"/>
                                    </w:rPr>
                                    <w:t xml:space="preserve">Figure 28-3 </w:t>
                                  </w:r>
                                </w:p>
                                <w:p w:rsidR="002660D5" w:rsidRPr="00E31C39" w:rsidRDefault="002660D5" w:rsidP="00DE0CCF">
                                  <w:pPr>
                                    <w:ind w:left="432"/>
                                    <w:rPr>
                                      <w:sz w:val="18"/>
                                      <w:szCs w:val="18"/>
                                    </w:rPr>
                                  </w:pPr>
                                  <w:r w:rsidRPr="00E31C39">
                                    <w:rPr>
                                      <w:sz w:val="18"/>
                                      <w:szCs w:val="18"/>
                                    </w:rPr>
                                    <w:t>Skills 28-1, 28-2</w:t>
                                  </w:r>
                                </w:p>
                                <w:p w:rsidR="002660D5" w:rsidRPr="0085589D" w:rsidRDefault="002660D5" w:rsidP="00DE0CCF">
                                  <w:pPr>
                                    <w:rPr>
                                      <w:b/>
                                      <w:sz w:val="18"/>
                                      <w:szCs w:val="18"/>
                                    </w:rPr>
                                  </w:pPr>
                                  <w:r>
                                    <w:rPr>
                                      <w:b/>
                                      <w:sz w:val="18"/>
                                      <w:szCs w:val="18"/>
                                    </w:rPr>
                                    <w:t>*In-lab guided practice</w:t>
                                  </w:r>
                                </w:p>
                              </w:txbxContent>
                            </wps:txbx>
                            <wps:bodyPr rot="0" vert="horz" wrap="square" lIns="82413" tIns="41206" rIns="82413" bIns="4120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7B50FA" id="Text Box 9" o:spid="_x0000_s1031" type="#_x0000_t202" style="position:absolute;margin-left:5.3pt;margin-top:3.05pt;width:219.1pt;height:74.1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" strokeweight="3pt">
                      <v:textbox inset="2.28925mm,1.1446mm,2.28925mm,1.1446mm">
                        <w:txbxContent>
                          <w:p w:rsidR="002660D5" w:rsidRPr="0085589D" w:rsidRDefault="002660D5" w:rsidP="00DE0CCF">
                            <w:pPr>
                              <w:rPr>
                                <w:b/>
                                <w:sz w:val="18"/>
                                <w:szCs w:val="18"/>
                                <w:u w:val="single"/>
                              </w:rPr>
                            </w:pPr>
                            <w:r w:rsidRPr="0085589D">
                              <w:rPr>
                                <w:b/>
                                <w:sz w:val="18"/>
                                <w:szCs w:val="18"/>
                                <w:u w:val="single"/>
                              </w:rPr>
                              <w:t>Week 5 Lab: Mobility</w:t>
                            </w:r>
                          </w:p>
                          <w:p w:rsidR="002660D5" w:rsidRPr="00DB1B99" w:rsidRDefault="002660D5" w:rsidP="00DE0CCF">
                            <w:pPr>
                              <w:rPr>
                                <w:sz w:val="18"/>
                                <w:szCs w:val="18"/>
                              </w:rPr>
                            </w:pPr>
                            <w:r w:rsidRPr="00DB1B99">
                              <w:rPr>
                                <w:sz w:val="18"/>
                                <w:szCs w:val="18"/>
                              </w:rPr>
                              <w:t xml:space="preserve">Read:  </w:t>
                            </w:r>
                          </w:p>
                          <w:p w:rsidR="002660D5" w:rsidRPr="00E31C39" w:rsidRDefault="002660D5" w:rsidP="00DE0CCF">
                            <w:pPr>
                              <w:ind w:left="432"/>
                              <w:rPr>
                                <w:sz w:val="18"/>
                                <w:szCs w:val="18"/>
                              </w:rPr>
                            </w:pPr>
                            <w:r w:rsidRPr="00E31C39">
                              <w:rPr>
                                <w:sz w:val="18"/>
                                <w:szCs w:val="18"/>
                                <w:u w:val="single"/>
                              </w:rPr>
                              <w:t>Potter &amp; Perry textbook-</w:t>
                            </w:r>
                            <w:r w:rsidRPr="00E31C39">
                              <w:rPr>
                                <w:sz w:val="18"/>
                                <w:szCs w:val="18"/>
                              </w:rPr>
                              <w:t xml:space="preserve"> </w:t>
                            </w:r>
                          </w:p>
                          <w:p w:rsidR="002660D5" w:rsidRPr="00E31C39" w:rsidRDefault="002660D5" w:rsidP="00DE0CCF">
                            <w:pPr>
                              <w:ind w:left="432"/>
                              <w:rPr>
                                <w:sz w:val="18"/>
                                <w:szCs w:val="18"/>
                              </w:rPr>
                            </w:pPr>
                            <w:r w:rsidRPr="00E31C39">
                              <w:rPr>
                                <w:sz w:val="18"/>
                                <w:szCs w:val="18"/>
                              </w:rPr>
                              <w:t xml:space="preserve">Figure 28-3 </w:t>
                            </w:r>
                          </w:p>
                          <w:p w:rsidR="002660D5" w:rsidRPr="00E31C39" w:rsidRDefault="002660D5" w:rsidP="00DE0CCF">
                            <w:pPr>
                              <w:ind w:left="432"/>
                              <w:rPr>
                                <w:sz w:val="18"/>
                                <w:szCs w:val="18"/>
                              </w:rPr>
                            </w:pPr>
                            <w:r w:rsidRPr="00E31C39">
                              <w:rPr>
                                <w:sz w:val="18"/>
                                <w:szCs w:val="18"/>
                              </w:rPr>
                              <w:t>Skills 28-1, 28-2</w:t>
                            </w:r>
                          </w:p>
                          <w:p w:rsidR="002660D5" w:rsidRPr="0085589D" w:rsidRDefault="002660D5" w:rsidP="00DE0CCF">
                            <w:pPr>
                              <w:rPr>
                                <w:b/>
                                <w:sz w:val="18"/>
                                <w:szCs w:val="18"/>
                              </w:rPr>
                            </w:pPr>
                            <w:r>
                              <w:rPr>
                                <w:b/>
                                <w:sz w:val="18"/>
                                <w:szCs w:val="18"/>
                              </w:rPr>
                              <w:t>*In-lab guided practice</w:t>
                            </w:r>
                          </w:p>
                        </w:txbxContent>
                      </v:textbox>
                    </v:shape>
                  </w:pict>
                </mc:Fallback>
              </mc:AlternateContent>
            </w:r>
          </w:p>
          <w:p w:rsidR="003A29E6" w:rsidRDefault="003A29E6" w:rsidP="00DE0CCF">
            <w:pPr>
              <w:rPr>
                <w:u w:val="single"/>
              </w:rPr>
            </w:pPr>
          </w:p>
          <w:p w:rsidR="003A29E6" w:rsidRDefault="003A29E6" w:rsidP="00DE0CCF">
            <w:pPr>
              <w:rPr>
                <w:u w:val="single"/>
              </w:rPr>
            </w:pPr>
          </w:p>
          <w:p w:rsidR="003A29E6" w:rsidRDefault="003A29E6" w:rsidP="00DE0CCF"/>
          <w:p w:rsidR="003A29E6" w:rsidRDefault="003A29E6" w:rsidP="0057380F"/>
          <w:p w:rsidR="003A29E6" w:rsidRDefault="003A29E6" w:rsidP="0057380F"/>
          <w:p w:rsidR="003A29E6" w:rsidRDefault="003A29E6" w:rsidP="0057380F"/>
          <w:p w:rsidR="003A29E6" w:rsidRDefault="003A29E6" w:rsidP="0057380F"/>
          <w:p w:rsidR="003A29E6" w:rsidRDefault="003A29E6" w:rsidP="0057380F"/>
        </w:tc>
      </w:tr>
      <w:tr w:rsidR="003A29E6" w:rsidTr="00FA0994">
        <w:tc>
          <w:tcPr>
            <w:tcW w:w="879" w:type="dxa"/>
          </w:tcPr>
          <w:p w:rsidR="003A29E6" w:rsidRPr="009714A4" w:rsidRDefault="003A29E6" w:rsidP="009714A4">
            <w:pPr>
              <w:jc w:val="center"/>
              <w:rPr>
                <w:b/>
              </w:rPr>
            </w:pPr>
          </w:p>
        </w:tc>
        <w:tc>
          <w:tcPr>
            <w:tcW w:w="3479" w:type="dxa"/>
            <w:gridSpan w:val="2"/>
          </w:tcPr>
          <w:p w:rsidR="003A29E6" w:rsidRDefault="003A29E6" w:rsidP="00DE0CCF">
            <w:r>
              <w:t>Describe the functions, regulation, sources, and losses of the main electrolytes of the body.  (2)*</w:t>
            </w:r>
          </w:p>
          <w:p w:rsidR="003A29E6" w:rsidRDefault="003A29E6" w:rsidP="00DE0CCF"/>
          <w:p w:rsidR="003A29E6" w:rsidRDefault="003A29E6" w:rsidP="00DE0CCF">
            <w:r>
              <w:t>Recognize normal values, as well as values representing imbalances of electrolytes.  (2,4)*</w:t>
            </w:r>
          </w:p>
          <w:p w:rsidR="003A29E6" w:rsidRDefault="003A29E6" w:rsidP="00DE0CCF"/>
          <w:p w:rsidR="003A29E6" w:rsidRDefault="003A29E6" w:rsidP="00DE0CCF"/>
          <w:p w:rsidR="003A29E6" w:rsidRDefault="003A29E6" w:rsidP="00DE0CCF">
            <w:r>
              <w:t>Discuss clinical assessments for determining fluid and electrolyte imbalances.  (2,5)*</w:t>
            </w:r>
          </w:p>
          <w:p w:rsidR="003A29E6" w:rsidRDefault="003A29E6" w:rsidP="00DE0CCF"/>
          <w:p w:rsidR="003A29E6" w:rsidRDefault="003A29E6">
            <w:r>
              <w:t>Describe prioritized nursing interventions for patients with fluid and electrolyte imbalances.  (1,2,5)*</w:t>
            </w:r>
          </w:p>
        </w:tc>
        <w:tc>
          <w:tcPr>
            <w:tcW w:w="5040" w:type="dxa"/>
            <w:gridSpan w:val="2"/>
          </w:tcPr>
          <w:p w:rsidR="003A29E6" w:rsidRDefault="003A29E6" w:rsidP="00653798">
            <w:pPr>
              <w:pStyle w:val="Header"/>
              <w:tabs>
                <w:tab w:val="clear" w:pos="4320"/>
                <w:tab w:val="clear" w:pos="8640"/>
                <w:tab w:val="left" w:pos="342"/>
              </w:tabs>
            </w:pPr>
            <w:r>
              <w:t>C.   Fluid and Electrolyte Balance</w:t>
            </w:r>
          </w:p>
          <w:p w:rsidR="003A29E6" w:rsidRDefault="003A29E6" w:rsidP="00653798">
            <w:pPr>
              <w:pStyle w:val="Header"/>
              <w:tabs>
                <w:tab w:val="clear" w:pos="4320"/>
                <w:tab w:val="clear" w:pos="8640"/>
                <w:tab w:val="left" w:pos="702"/>
              </w:tabs>
              <w:ind w:left="360"/>
            </w:pPr>
            <w:r>
              <w:t xml:space="preserve">1.    Distribution, composition, and movement of body </w:t>
            </w:r>
            <w:r>
              <w:tab/>
              <w:t>fluids</w:t>
            </w:r>
          </w:p>
          <w:p w:rsidR="003A29E6" w:rsidRDefault="003A29E6" w:rsidP="00653798">
            <w:pPr>
              <w:pStyle w:val="Header"/>
              <w:tabs>
                <w:tab w:val="clear" w:pos="4320"/>
                <w:tab w:val="clear" w:pos="8640"/>
              </w:tabs>
              <w:ind w:left="360"/>
            </w:pPr>
            <w:r>
              <w:t>2.    Regulation of body fluids</w:t>
            </w:r>
          </w:p>
          <w:p w:rsidR="003A29E6" w:rsidRDefault="003A29E6" w:rsidP="00653798">
            <w:pPr>
              <w:pStyle w:val="Header"/>
              <w:tabs>
                <w:tab w:val="clear" w:pos="4320"/>
                <w:tab w:val="clear" w:pos="8640"/>
              </w:tabs>
              <w:ind w:left="360"/>
            </w:pPr>
            <w:r>
              <w:t>3.    Regulation of electrolytes</w:t>
            </w:r>
          </w:p>
          <w:p w:rsidR="003A29E6" w:rsidRDefault="003A29E6" w:rsidP="00653798">
            <w:pPr>
              <w:pStyle w:val="Header"/>
              <w:tabs>
                <w:tab w:val="clear" w:pos="4320"/>
                <w:tab w:val="clear" w:pos="8640"/>
              </w:tabs>
              <w:ind w:left="360"/>
            </w:pPr>
            <w:r>
              <w:t>4.    Fluid and electrolytes and the nursing process</w:t>
            </w:r>
          </w:p>
          <w:p w:rsidR="003A29E6" w:rsidRDefault="003A29E6" w:rsidP="00653798">
            <w:pPr>
              <w:pStyle w:val="Header"/>
              <w:tabs>
                <w:tab w:val="clear" w:pos="4320"/>
                <w:tab w:val="clear" w:pos="8640"/>
              </w:tabs>
              <w:ind w:left="360"/>
            </w:pPr>
            <w:r>
              <w:t>5.    Fluid imbalances</w:t>
            </w:r>
          </w:p>
          <w:p w:rsidR="003A29E6" w:rsidRDefault="003A29E6" w:rsidP="00E67B98">
            <w:pPr>
              <w:pStyle w:val="Header"/>
              <w:numPr>
                <w:ilvl w:val="0"/>
                <w:numId w:val="36"/>
              </w:numPr>
              <w:tabs>
                <w:tab w:val="clear" w:pos="4320"/>
                <w:tab w:val="clear" w:pos="8640"/>
              </w:tabs>
            </w:pPr>
            <w:r>
              <w:t>fluid volume deficit (FVD)</w:t>
            </w:r>
          </w:p>
          <w:p w:rsidR="003A29E6" w:rsidRDefault="003A29E6" w:rsidP="00E67B98">
            <w:pPr>
              <w:pStyle w:val="Header"/>
              <w:numPr>
                <w:ilvl w:val="0"/>
                <w:numId w:val="36"/>
              </w:numPr>
              <w:tabs>
                <w:tab w:val="clear" w:pos="4320"/>
                <w:tab w:val="clear" w:pos="8640"/>
              </w:tabs>
            </w:pPr>
            <w:r>
              <w:t>fluid volume excess (FVE)</w:t>
            </w:r>
          </w:p>
          <w:p w:rsidR="003A29E6" w:rsidRDefault="003A29E6" w:rsidP="00E67B98">
            <w:pPr>
              <w:pStyle w:val="Header"/>
              <w:numPr>
                <w:ilvl w:val="0"/>
                <w:numId w:val="36"/>
              </w:numPr>
              <w:tabs>
                <w:tab w:val="clear" w:pos="4320"/>
                <w:tab w:val="clear" w:pos="8640"/>
              </w:tabs>
            </w:pPr>
            <w:r>
              <w:t>hyperosmolar imbalance - dehydration</w:t>
            </w:r>
          </w:p>
          <w:p w:rsidR="003A29E6" w:rsidRDefault="003A29E6" w:rsidP="00E67B98">
            <w:pPr>
              <w:pStyle w:val="Header"/>
              <w:numPr>
                <w:ilvl w:val="0"/>
                <w:numId w:val="36"/>
              </w:numPr>
              <w:tabs>
                <w:tab w:val="clear" w:pos="4320"/>
                <w:tab w:val="clear" w:pos="8640"/>
              </w:tabs>
            </w:pPr>
            <w:proofErr w:type="spellStart"/>
            <w:r>
              <w:t>hypoosmolar</w:t>
            </w:r>
            <w:proofErr w:type="spellEnd"/>
            <w:r>
              <w:t xml:space="preserve"> – water excess</w:t>
            </w:r>
          </w:p>
          <w:p w:rsidR="003A29E6" w:rsidRDefault="003A29E6" w:rsidP="00653798">
            <w:pPr>
              <w:pStyle w:val="Header"/>
              <w:tabs>
                <w:tab w:val="clear" w:pos="4320"/>
                <w:tab w:val="clear" w:pos="8640"/>
              </w:tabs>
              <w:ind w:left="360"/>
            </w:pPr>
            <w:r>
              <w:t>6.    Electrolyte imbalances</w:t>
            </w:r>
          </w:p>
          <w:p w:rsidR="003A29E6" w:rsidRDefault="003A29E6" w:rsidP="00653798">
            <w:pPr>
              <w:pStyle w:val="Header"/>
              <w:tabs>
                <w:tab w:val="clear" w:pos="4320"/>
                <w:tab w:val="clear" w:pos="8640"/>
              </w:tabs>
              <w:ind w:left="720"/>
            </w:pPr>
            <w:r>
              <w:t>a.    sodium</w:t>
            </w:r>
          </w:p>
          <w:p w:rsidR="003A29E6" w:rsidRDefault="003A29E6" w:rsidP="00653798">
            <w:pPr>
              <w:pStyle w:val="Header"/>
              <w:tabs>
                <w:tab w:val="clear" w:pos="4320"/>
                <w:tab w:val="clear" w:pos="8640"/>
              </w:tabs>
              <w:ind w:left="720"/>
            </w:pPr>
            <w:r>
              <w:t>b.    potassium</w:t>
            </w:r>
          </w:p>
          <w:p w:rsidR="003A29E6" w:rsidRDefault="003A29E6" w:rsidP="00653798">
            <w:pPr>
              <w:pStyle w:val="Header"/>
              <w:tabs>
                <w:tab w:val="clear" w:pos="4320"/>
                <w:tab w:val="clear" w:pos="8640"/>
              </w:tabs>
              <w:ind w:left="720"/>
            </w:pPr>
            <w:r>
              <w:t>c.    calcium</w:t>
            </w:r>
          </w:p>
          <w:p w:rsidR="003A29E6" w:rsidRDefault="003A29E6" w:rsidP="00653798">
            <w:pPr>
              <w:pStyle w:val="Header"/>
              <w:tabs>
                <w:tab w:val="clear" w:pos="4320"/>
                <w:tab w:val="clear" w:pos="8640"/>
              </w:tabs>
              <w:ind w:left="720"/>
            </w:pPr>
            <w:r>
              <w:t>d.    magnesium</w:t>
            </w:r>
          </w:p>
          <w:p w:rsidR="003A29E6" w:rsidRDefault="003A29E6" w:rsidP="000515B0">
            <w:pPr>
              <w:pStyle w:val="Header"/>
              <w:tabs>
                <w:tab w:val="clear" w:pos="4320"/>
                <w:tab w:val="clear" w:pos="8640"/>
                <w:tab w:val="left" w:pos="682"/>
              </w:tabs>
              <w:ind w:left="360"/>
            </w:pPr>
            <w:r>
              <w:t xml:space="preserve">7.    Nursing interventions related to fluid and </w:t>
            </w:r>
            <w:r>
              <w:tab/>
            </w:r>
            <w:r>
              <w:tab/>
            </w:r>
            <w:r>
              <w:tab/>
              <w:t xml:space="preserve"> electrolyte imbalance</w:t>
            </w:r>
          </w:p>
          <w:p w:rsidR="003A29E6" w:rsidRDefault="003A29E6" w:rsidP="00653798">
            <w:pPr>
              <w:pStyle w:val="Header"/>
              <w:tabs>
                <w:tab w:val="clear" w:pos="4320"/>
                <w:tab w:val="clear" w:pos="8640"/>
                <w:tab w:val="left" w:pos="1062"/>
              </w:tabs>
              <w:ind w:left="702"/>
            </w:pPr>
            <w:r>
              <w:lastRenderedPageBreak/>
              <w:t>a.</w:t>
            </w:r>
            <w:r>
              <w:tab/>
              <w:t>assessing imbalances, I&amp;O, and weight</w:t>
            </w:r>
          </w:p>
          <w:p w:rsidR="003A29E6" w:rsidRDefault="003A29E6" w:rsidP="00653798">
            <w:pPr>
              <w:pStyle w:val="Header"/>
              <w:tabs>
                <w:tab w:val="clear" w:pos="4320"/>
                <w:tab w:val="clear" w:pos="8640"/>
                <w:tab w:val="left" w:pos="1062"/>
              </w:tabs>
              <w:ind w:left="702"/>
            </w:pPr>
            <w:r>
              <w:t>b.</w:t>
            </w:r>
            <w:r>
              <w:tab/>
              <w:t>preventing</w:t>
            </w:r>
          </w:p>
          <w:p w:rsidR="003A29E6" w:rsidRDefault="003A29E6" w:rsidP="00653798">
            <w:pPr>
              <w:pStyle w:val="Header"/>
              <w:tabs>
                <w:tab w:val="clear" w:pos="4320"/>
                <w:tab w:val="clear" w:pos="8640"/>
                <w:tab w:val="left" w:pos="1062"/>
              </w:tabs>
              <w:ind w:left="702"/>
            </w:pPr>
            <w:r>
              <w:t>c.</w:t>
            </w:r>
            <w:r>
              <w:tab/>
              <w:t>developing a dietary plan</w:t>
            </w:r>
          </w:p>
          <w:p w:rsidR="003A29E6" w:rsidRDefault="003A29E6" w:rsidP="00653798">
            <w:pPr>
              <w:pStyle w:val="Header"/>
              <w:tabs>
                <w:tab w:val="clear" w:pos="4320"/>
                <w:tab w:val="clear" w:pos="8640"/>
                <w:tab w:val="left" w:pos="1062"/>
              </w:tabs>
              <w:ind w:left="702"/>
            </w:pPr>
            <w:r>
              <w:t>d.</w:t>
            </w:r>
            <w:r>
              <w:tab/>
              <w:t>modifying fluid intake</w:t>
            </w:r>
          </w:p>
          <w:p w:rsidR="003A29E6" w:rsidRDefault="003A29E6" w:rsidP="00653798">
            <w:pPr>
              <w:pStyle w:val="Header"/>
              <w:tabs>
                <w:tab w:val="clear" w:pos="4320"/>
                <w:tab w:val="clear" w:pos="8640"/>
                <w:tab w:val="left" w:pos="1062"/>
              </w:tabs>
              <w:ind w:left="702"/>
            </w:pPr>
            <w:r>
              <w:t>e.</w:t>
            </w:r>
            <w:r>
              <w:tab/>
              <w:t>administering medications</w:t>
            </w:r>
          </w:p>
          <w:p w:rsidR="003A29E6" w:rsidRPr="0057380F" w:rsidRDefault="003A29E6" w:rsidP="0042298E">
            <w:pPr>
              <w:pStyle w:val="Header"/>
              <w:tabs>
                <w:tab w:val="clear" w:pos="4320"/>
                <w:tab w:val="clear" w:pos="8640"/>
                <w:tab w:val="left" w:pos="1062"/>
              </w:tabs>
              <w:ind w:left="702"/>
            </w:pPr>
            <w:r>
              <w:t xml:space="preserve">f. </w:t>
            </w:r>
            <w:r>
              <w:tab/>
              <w:t>role of IV therapy</w:t>
            </w:r>
          </w:p>
        </w:tc>
        <w:tc>
          <w:tcPr>
            <w:tcW w:w="5200" w:type="dxa"/>
            <w:gridSpan w:val="2"/>
          </w:tcPr>
          <w:p w:rsidR="003A29E6" w:rsidRDefault="003A29E6" w:rsidP="00653798">
            <w:r>
              <w:lastRenderedPageBreak/>
              <w:t>Read:</w:t>
            </w:r>
            <w:r>
              <w:tab/>
              <w:t>Potter et al.</w:t>
            </w:r>
          </w:p>
          <w:p w:rsidR="003A29E6" w:rsidRDefault="003A29E6" w:rsidP="00653798">
            <w:r>
              <w:tab/>
            </w:r>
            <w:r>
              <w:tab/>
              <w:t>Ch. 18</w:t>
            </w:r>
          </w:p>
          <w:p w:rsidR="003A29E6" w:rsidRDefault="003A29E6" w:rsidP="00653798">
            <w:r>
              <w:tab/>
            </w:r>
            <w:r>
              <w:tab/>
              <w:t>(Do not do Acid – base content)</w:t>
            </w:r>
          </w:p>
          <w:p w:rsidR="003A29E6" w:rsidRDefault="003A29E6" w:rsidP="00653798">
            <w:r>
              <w:tab/>
            </w:r>
            <w:r>
              <w:tab/>
            </w:r>
          </w:p>
          <w:p w:rsidR="003A29E6" w:rsidRDefault="003A29E6" w:rsidP="00FE310C">
            <w:r w:rsidRPr="00486404">
              <w:t>In class</w:t>
            </w:r>
            <w:r>
              <w:t xml:space="preserve"> activity:</w:t>
            </w:r>
          </w:p>
          <w:p w:rsidR="003A29E6" w:rsidRPr="00756A58" w:rsidRDefault="003A29E6" w:rsidP="00FE310C">
            <w:pPr>
              <w:pStyle w:val="ListParagraph"/>
              <w:numPr>
                <w:ilvl w:val="0"/>
                <w:numId w:val="42"/>
              </w:numPr>
              <w:spacing w:after="0" w:line="240" w:lineRule="auto"/>
              <w:rPr>
                <w:rFonts w:ascii="Times New Roman" w:hAnsi="Times New Roman"/>
                <w:b/>
                <w:sz w:val="20"/>
                <w:szCs w:val="20"/>
                <w:u w:val="single"/>
              </w:rPr>
            </w:pPr>
            <w:r w:rsidRPr="00D46EF7">
              <w:rPr>
                <w:rFonts w:ascii="Times New Roman" w:hAnsi="Times New Roman"/>
                <w:sz w:val="20"/>
                <w:szCs w:val="20"/>
              </w:rPr>
              <w:t>Case Studies in fluid and electrolytes</w:t>
            </w:r>
          </w:p>
          <w:p w:rsidR="003A29E6" w:rsidRPr="003D489B" w:rsidRDefault="003A29E6" w:rsidP="00FE310C">
            <w:pPr>
              <w:pStyle w:val="ListParagraph"/>
              <w:numPr>
                <w:ilvl w:val="0"/>
                <w:numId w:val="42"/>
              </w:numPr>
              <w:spacing w:after="0" w:line="240" w:lineRule="auto"/>
              <w:rPr>
                <w:rFonts w:ascii="Times New Roman" w:hAnsi="Times New Roman"/>
                <w:b/>
                <w:sz w:val="20"/>
                <w:szCs w:val="20"/>
                <w:u w:val="single"/>
              </w:rPr>
            </w:pPr>
            <w:r>
              <w:rPr>
                <w:rFonts w:ascii="Times New Roman" w:hAnsi="Times New Roman"/>
                <w:sz w:val="20"/>
                <w:szCs w:val="20"/>
              </w:rPr>
              <w:t>Nursing Care Plan:  Fluid Volume, deficient</w:t>
            </w:r>
          </w:p>
          <w:p w:rsidR="003A29E6" w:rsidRDefault="003A29E6" w:rsidP="00FE310C">
            <w:pPr>
              <w:pStyle w:val="ListParagraph"/>
              <w:spacing w:after="0" w:line="240" w:lineRule="auto"/>
              <w:rPr>
                <w:rFonts w:ascii="Times New Roman" w:hAnsi="Times New Roman"/>
                <w:sz w:val="20"/>
                <w:szCs w:val="20"/>
              </w:rPr>
            </w:pPr>
            <w:r>
              <w:rPr>
                <w:rFonts w:ascii="Times New Roman" w:hAnsi="Times New Roman"/>
                <w:sz w:val="20"/>
                <w:szCs w:val="20"/>
              </w:rPr>
              <w:t>(isotonic) with prioritized interventions.</w:t>
            </w:r>
          </w:p>
          <w:p w:rsidR="003A29E6" w:rsidRDefault="003A29E6" w:rsidP="00653798"/>
          <w:p w:rsidR="003A29E6" w:rsidRPr="002B1661" w:rsidRDefault="003A29E6" w:rsidP="00653798">
            <w:r>
              <w:t>Clinical experience:  Evaluate fluid and electrolyte balance on assigned patient.</w:t>
            </w:r>
          </w:p>
          <w:p w:rsidR="003A29E6" w:rsidRDefault="003A29E6" w:rsidP="00653798">
            <w:pPr>
              <w:jc w:val="center"/>
              <w:rPr>
                <w:b/>
                <w:u w:val="single"/>
              </w:rPr>
            </w:pPr>
          </w:p>
          <w:p w:rsidR="003A29E6" w:rsidRDefault="003A29E6" w:rsidP="00653798">
            <w:pPr>
              <w:jc w:val="center"/>
              <w:rPr>
                <w:b/>
                <w:u w:val="single"/>
              </w:rPr>
            </w:pPr>
          </w:p>
          <w:p w:rsidR="003A29E6" w:rsidRDefault="003A29E6" w:rsidP="00653798">
            <w:pPr>
              <w:jc w:val="center"/>
              <w:rPr>
                <w:b/>
                <w:u w:val="single"/>
              </w:rPr>
            </w:pPr>
          </w:p>
          <w:p w:rsidR="003A29E6" w:rsidRDefault="003A29E6" w:rsidP="00653798">
            <w:pPr>
              <w:jc w:val="center"/>
              <w:rPr>
                <w:b/>
                <w:u w:val="single"/>
              </w:rPr>
            </w:pPr>
          </w:p>
          <w:p w:rsidR="003A29E6" w:rsidRDefault="003A29E6" w:rsidP="00653798">
            <w:pPr>
              <w:jc w:val="center"/>
              <w:rPr>
                <w:b/>
                <w:u w:val="single"/>
              </w:rPr>
            </w:pPr>
          </w:p>
          <w:p w:rsidR="003A29E6" w:rsidRDefault="003A29E6" w:rsidP="00653798">
            <w:pPr>
              <w:jc w:val="center"/>
              <w:rPr>
                <w:b/>
                <w:u w:val="single"/>
              </w:rPr>
            </w:pPr>
          </w:p>
          <w:p w:rsidR="003A29E6" w:rsidRDefault="003A29E6" w:rsidP="00653798">
            <w:pPr>
              <w:jc w:val="center"/>
              <w:rPr>
                <w:b/>
                <w:u w:val="single"/>
              </w:rPr>
            </w:pPr>
          </w:p>
          <w:p w:rsidR="003A29E6" w:rsidRDefault="003A29E6" w:rsidP="00653798">
            <w:pPr>
              <w:jc w:val="center"/>
              <w:rPr>
                <w:b/>
                <w:u w:val="single"/>
              </w:rPr>
            </w:pPr>
          </w:p>
          <w:p w:rsidR="003A29E6" w:rsidRPr="000A2B9B" w:rsidRDefault="003A29E6" w:rsidP="00653798">
            <w:pPr>
              <w:jc w:val="center"/>
              <w:rPr>
                <w:b/>
                <w:u w:val="single"/>
              </w:rPr>
            </w:pPr>
          </w:p>
          <w:p w:rsidR="003A29E6" w:rsidRPr="000A2B9B" w:rsidRDefault="003A29E6" w:rsidP="00653798">
            <w:pPr>
              <w:jc w:val="center"/>
              <w:rPr>
                <w:b/>
                <w:u w:val="single"/>
              </w:rPr>
            </w:pPr>
          </w:p>
          <w:p w:rsidR="003A29E6" w:rsidRPr="000A2B9B" w:rsidRDefault="003A29E6" w:rsidP="00653798">
            <w:pPr>
              <w:rPr>
                <w:b/>
              </w:rPr>
            </w:pPr>
          </w:p>
          <w:p w:rsidR="003A29E6" w:rsidRPr="00E31C39" w:rsidRDefault="00E31C39" w:rsidP="00E31C39">
            <w:pPr>
              <w:rPr>
                <w:b/>
              </w:rPr>
            </w:pPr>
            <w:r>
              <w:rPr>
                <w:b/>
              </w:rPr>
              <w:t xml:space="preserve">                    </w:t>
            </w:r>
          </w:p>
          <w:p w:rsidR="003A29E6" w:rsidRPr="000A2B9B" w:rsidRDefault="003A29E6" w:rsidP="009714A4">
            <w:pPr>
              <w:jc w:val="center"/>
              <w:rPr>
                <w:b/>
                <w:u w:val="single"/>
              </w:rPr>
            </w:pPr>
            <w:r w:rsidRPr="000A2B9B">
              <w:rPr>
                <w:b/>
                <w:u w:val="single"/>
              </w:rPr>
              <w:t>UNIT III TEST</w:t>
            </w:r>
          </w:p>
          <w:p w:rsidR="003A29E6" w:rsidRPr="001D525B" w:rsidRDefault="003A29E6" w:rsidP="001D525B">
            <w:pPr>
              <w:jc w:val="center"/>
              <w:rPr>
                <w:b/>
              </w:rPr>
            </w:pPr>
            <w:r w:rsidRPr="000A2B9B">
              <w:rPr>
                <w:b/>
              </w:rPr>
              <w:t>9/27/18 at 0800</w:t>
            </w:r>
          </w:p>
        </w:tc>
      </w:tr>
      <w:tr w:rsidR="003A29E6" w:rsidTr="00FA0994">
        <w:tc>
          <w:tcPr>
            <w:tcW w:w="879" w:type="dxa"/>
          </w:tcPr>
          <w:p w:rsidR="003A29E6" w:rsidRDefault="003A29E6"/>
        </w:tc>
        <w:tc>
          <w:tcPr>
            <w:tcW w:w="3479" w:type="dxa"/>
            <w:gridSpan w:val="2"/>
          </w:tcPr>
          <w:p w:rsidR="003A29E6" w:rsidRDefault="003A29E6"/>
        </w:tc>
        <w:tc>
          <w:tcPr>
            <w:tcW w:w="5040" w:type="dxa"/>
            <w:gridSpan w:val="2"/>
          </w:tcPr>
          <w:p w:rsidR="003A29E6" w:rsidRPr="00653798" w:rsidRDefault="003A29E6" w:rsidP="00653798">
            <w:pPr>
              <w:pStyle w:val="ListParagraph"/>
              <w:spacing w:after="0" w:line="240" w:lineRule="auto"/>
              <w:ind w:left="360" w:hanging="360"/>
              <w:rPr>
                <w:rFonts w:ascii="Times New Roman" w:hAnsi="Times New Roman"/>
                <w:sz w:val="20"/>
                <w:szCs w:val="20"/>
              </w:rPr>
            </w:pPr>
            <w:r w:rsidRPr="00653798">
              <w:rPr>
                <w:rFonts w:ascii="Times New Roman" w:hAnsi="Times New Roman"/>
                <w:sz w:val="20"/>
                <w:szCs w:val="20"/>
              </w:rPr>
              <w:t>UNIT IV: NUTRITION, GI, AND GU (15 hours)</w:t>
            </w:r>
          </w:p>
        </w:tc>
        <w:tc>
          <w:tcPr>
            <w:tcW w:w="5200" w:type="dxa"/>
            <w:gridSpan w:val="2"/>
          </w:tcPr>
          <w:p w:rsidR="003A29E6" w:rsidRDefault="003A29E6" w:rsidP="0057380F"/>
        </w:tc>
      </w:tr>
      <w:tr w:rsidR="003A29E6" w:rsidTr="00FA0994">
        <w:tc>
          <w:tcPr>
            <w:tcW w:w="879" w:type="dxa"/>
          </w:tcPr>
          <w:p w:rsidR="001216D0" w:rsidRDefault="001216D0" w:rsidP="001216D0">
            <w:pPr>
              <w:jc w:val="center"/>
              <w:rPr>
                <w:b/>
              </w:rPr>
            </w:pPr>
            <w:r w:rsidRPr="009714A4">
              <w:rPr>
                <w:b/>
              </w:rPr>
              <w:t xml:space="preserve">Week </w:t>
            </w:r>
          </w:p>
          <w:p w:rsidR="001216D0" w:rsidRDefault="001216D0" w:rsidP="001216D0">
            <w:pPr>
              <w:jc w:val="center"/>
              <w:rPr>
                <w:b/>
              </w:rPr>
            </w:pPr>
            <w:r w:rsidRPr="009714A4">
              <w:rPr>
                <w:b/>
              </w:rPr>
              <w:t>6</w:t>
            </w:r>
          </w:p>
          <w:p w:rsidR="003A29E6" w:rsidRDefault="003A29E6"/>
        </w:tc>
        <w:tc>
          <w:tcPr>
            <w:tcW w:w="3479" w:type="dxa"/>
            <w:gridSpan w:val="2"/>
          </w:tcPr>
          <w:p w:rsidR="001216D0" w:rsidRDefault="001216D0" w:rsidP="001216D0">
            <w:r>
              <w:t>Discuss the major methods of nutritional assessment.  (1,2,3,5)*</w:t>
            </w:r>
          </w:p>
          <w:p w:rsidR="001216D0" w:rsidRDefault="001216D0" w:rsidP="001216D0"/>
          <w:p w:rsidR="001216D0" w:rsidRDefault="001216D0" w:rsidP="001216D0">
            <w:r>
              <w:t>Describe common acute care diets.  (2)*</w:t>
            </w:r>
          </w:p>
          <w:p w:rsidR="001216D0" w:rsidRDefault="001216D0" w:rsidP="00653798"/>
          <w:p w:rsidR="003A29E6" w:rsidRDefault="003A29E6" w:rsidP="00653798">
            <w:r>
              <w:t>Identify the role of speech therapy for resource allocation in patients with dysphagia. (3)*</w:t>
            </w:r>
          </w:p>
          <w:p w:rsidR="003A29E6" w:rsidRDefault="003A29E6" w:rsidP="00653798"/>
          <w:p w:rsidR="003A29E6" w:rsidRDefault="003A29E6" w:rsidP="00653798">
            <w:r>
              <w:t>Demonstrate correct assessment techniques and nursing interventions for dysphagia patients (2,3,5,6)*</w:t>
            </w:r>
          </w:p>
          <w:p w:rsidR="001216D0" w:rsidRDefault="001216D0" w:rsidP="00653798"/>
        </w:tc>
        <w:tc>
          <w:tcPr>
            <w:tcW w:w="5040" w:type="dxa"/>
            <w:gridSpan w:val="2"/>
          </w:tcPr>
          <w:p w:rsidR="003A29E6" w:rsidRPr="00A14C5C" w:rsidRDefault="001216D0" w:rsidP="00653798">
            <w:pPr>
              <w:pStyle w:val="ListParagraph"/>
              <w:numPr>
                <w:ilvl w:val="5"/>
                <w:numId w:val="9"/>
              </w:numPr>
              <w:ind w:left="342" w:hanging="270"/>
              <w:rPr>
                <w:rFonts w:ascii="Times New Roman" w:hAnsi="Times New Roman"/>
                <w:sz w:val="20"/>
                <w:szCs w:val="20"/>
              </w:rPr>
            </w:pPr>
            <w:r>
              <w:rPr>
                <w:rFonts w:ascii="Times New Roman" w:hAnsi="Times New Roman"/>
                <w:sz w:val="20"/>
                <w:szCs w:val="20"/>
              </w:rPr>
              <w:t>Nutrition</w:t>
            </w:r>
          </w:p>
          <w:p w:rsidR="001216D0" w:rsidRPr="00072F46" w:rsidRDefault="001216D0" w:rsidP="001216D0">
            <w:pPr>
              <w:pStyle w:val="ListParagraph"/>
              <w:tabs>
                <w:tab w:val="left" w:pos="682"/>
              </w:tabs>
              <w:spacing w:after="0" w:line="240" w:lineRule="auto"/>
              <w:ind w:left="342"/>
              <w:rPr>
                <w:rFonts w:ascii="Times New Roman" w:hAnsi="Times New Roman"/>
                <w:sz w:val="20"/>
                <w:szCs w:val="20"/>
              </w:rPr>
            </w:pPr>
            <w:r>
              <w:rPr>
                <w:rFonts w:ascii="Times New Roman" w:hAnsi="Times New Roman"/>
                <w:sz w:val="20"/>
                <w:szCs w:val="20"/>
              </w:rPr>
              <w:t>1</w:t>
            </w:r>
            <w:r w:rsidRPr="00072F46">
              <w:rPr>
                <w:rFonts w:ascii="Times New Roman" w:hAnsi="Times New Roman"/>
                <w:sz w:val="20"/>
                <w:szCs w:val="20"/>
              </w:rPr>
              <w:t xml:space="preserve">. </w:t>
            </w:r>
            <w:r>
              <w:rPr>
                <w:rFonts w:ascii="Times New Roman" w:hAnsi="Times New Roman"/>
                <w:sz w:val="20"/>
                <w:szCs w:val="20"/>
              </w:rPr>
              <w:tab/>
            </w:r>
            <w:r w:rsidRPr="00072F46">
              <w:rPr>
                <w:rFonts w:ascii="Times New Roman" w:hAnsi="Times New Roman"/>
                <w:sz w:val="20"/>
                <w:szCs w:val="20"/>
              </w:rPr>
              <w:t>Principles of nutrition</w:t>
            </w:r>
          </w:p>
          <w:p w:rsidR="001216D0" w:rsidRPr="00072F46" w:rsidRDefault="001216D0" w:rsidP="001216D0">
            <w:pPr>
              <w:tabs>
                <w:tab w:val="left" w:pos="342"/>
                <w:tab w:val="left" w:pos="682"/>
              </w:tabs>
            </w:pPr>
            <w:r w:rsidRPr="00072F46">
              <w:tab/>
              <w:t xml:space="preserve">2. </w:t>
            </w:r>
            <w:r>
              <w:tab/>
            </w:r>
            <w:r w:rsidRPr="00072F46">
              <w:t>Dietary guidelines</w:t>
            </w:r>
          </w:p>
          <w:p w:rsidR="001216D0" w:rsidRPr="00072F46" w:rsidRDefault="001216D0" w:rsidP="001216D0">
            <w:pPr>
              <w:tabs>
                <w:tab w:val="left" w:pos="342"/>
                <w:tab w:val="left" w:pos="682"/>
              </w:tabs>
            </w:pPr>
            <w:r w:rsidRPr="00072F46">
              <w:tab/>
              <w:t xml:space="preserve">3. </w:t>
            </w:r>
            <w:r>
              <w:tab/>
            </w:r>
            <w:r w:rsidRPr="00072F46">
              <w:t>Alternative food patterns</w:t>
            </w:r>
          </w:p>
          <w:p w:rsidR="001216D0" w:rsidRPr="00072F46" w:rsidRDefault="001216D0" w:rsidP="001216D0">
            <w:pPr>
              <w:tabs>
                <w:tab w:val="left" w:pos="342"/>
                <w:tab w:val="left" w:pos="682"/>
              </w:tabs>
            </w:pPr>
            <w:r w:rsidRPr="00072F46">
              <w:tab/>
              <w:t xml:space="preserve">4. </w:t>
            </w:r>
            <w:r>
              <w:tab/>
            </w:r>
            <w:r w:rsidRPr="00072F46">
              <w:t xml:space="preserve">Nutrition </w:t>
            </w:r>
            <w:r>
              <w:t>older adults</w:t>
            </w:r>
            <w:r w:rsidRPr="00072F46">
              <w:tab/>
            </w:r>
          </w:p>
          <w:p w:rsidR="001216D0" w:rsidRPr="001216D0" w:rsidRDefault="001216D0" w:rsidP="001216D0">
            <w:pPr>
              <w:tabs>
                <w:tab w:val="left" w:pos="342"/>
                <w:tab w:val="left" w:pos="682"/>
              </w:tabs>
            </w:pPr>
            <w:r w:rsidRPr="00072F46">
              <w:t xml:space="preserve">  </w:t>
            </w:r>
            <w:r w:rsidRPr="00072F46">
              <w:tab/>
              <w:t xml:space="preserve">5. </w:t>
            </w:r>
            <w:r>
              <w:tab/>
            </w:r>
            <w:r w:rsidRPr="001216D0">
              <w:t>Nutrition assessment</w:t>
            </w:r>
          </w:p>
          <w:p w:rsidR="001216D0" w:rsidRPr="001216D0" w:rsidRDefault="001216D0" w:rsidP="001216D0">
            <w:pPr>
              <w:pStyle w:val="ListParagraph"/>
              <w:spacing w:after="0" w:line="240" w:lineRule="auto"/>
              <w:ind w:left="1080" w:hanging="378"/>
              <w:rPr>
                <w:rFonts w:ascii="Times New Roman" w:hAnsi="Times New Roman"/>
                <w:sz w:val="20"/>
                <w:szCs w:val="20"/>
              </w:rPr>
            </w:pPr>
            <w:r w:rsidRPr="001216D0">
              <w:rPr>
                <w:rFonts w:ascii="Times New Roman" w:hAnsi="Times New Roman"/>
                <w:sz w:val="20"/>
                <w:szCs w:val="20"/>
              </w:rPr>
              <w:t>a.</w:t>
            </w:r>
            <w:r w:rsidRPr="001216D0">
              <w:rPr>
                <w:rFonts w:ascii="Times New Roman" w:hAnsi="Times New Roman"/>
                <w:sz w:val="20"/>
                <w:szCs w:val="20"/>
              </w:rPr>
              <w:tab/>
              <w:t>screening</w:t>
            </w:r>
          </w:p>
          <w:p w:rsidR="001216D0" w:rsidRPr="001216D0" w:rsidRDefault="001216D0" w:rsidP="001216D0">
            <w:pPr>
              <w:pStyle w:val="ListParagraph"/>
              <w:numPr>
                <w:ilvl w:val="2"/>
                <w:numId w:val="9"/>
              </w:numPr>
              <w:spacing w:after="0" w:line="240" w:lineRule="auto"/>
              <w:rPr>
                <w:rFonts w:ascii="Times New Roman" w:hAnsi="Times New Roman"/>
                <w:sz w:val="20"/>
                <w:szCs w:val="20"/>
              </w:rPr>
            </w:pPr>
            <w:r w:rsidRPr="001216D0">
              <w:rPr>
                <w:rFonts w:ascii="Times New Roman" w:hAnsi="Times New Roman"/>
                <w:sz w:val="20"/>
                <w:szCs w:val="20"/>
              </w:rPr>
              <w:t>laboratory and biochemical tests</w:t>
            </w:r>
          </w:p>
          <w:p w:rsidR="001216D0" w:rsidRPr="001216D0" w:rsidRDefault="001216D0" w:rsidP="001216D0">
            <w:pPr>
              <w:pStyle w:val="ListParagraph"/>
              <w:numPr>
                <w:ilvl w:val="2"/>
                <w:numId w:val="9"/>
              </w:numPr>
              <w:spacing w:after="0" w:line="240" w:lineRule="auto"/>
              <w:rPr>
                <w:rFonts w:ascii="Times New Roman" w:hAnsi="Times New Roman"/>
                <w:sz w:val="20"/>
                <w:szCs w:val="20"/>
              </w:rPr>
            </w:pPr>
            <w:r w:rsidRPr="001216D0">
              <w:rPr>
                <w:rFonts w:ascii="Times New Roman" w:hAnsi="Times New Roman"/>
                <w:sz w:val="20"/>
                <w:szCs w:val="20"/>
              </w:rPr>
              <w:t>diet history and health history</w:t>
            </w:r>
          </w:p>
          <w:p w:rsidR="001216D0" w:rsidRPr="001216D0" w:rsidRDefault="001216D0" w:rsidP="001216D0">
            <w:pPr>
              <w:pStyle w:val="ListParagraph"/>
              <w:numPr>
                <w:ilvl w:val="2"/>
                <w:numId w:val="9"/>
              </w:numPr>
              <w:spacing w:after="0" w:line="240" w:lineRule="auto"/>
              <w:rPr>
                <w:rFonts w:ascii="Times New Roman" w:hAnsi="Times New Roman"/>
                <w:sz w:val="20"/>
                <w:szCs w:val="20"/>
              </w:rPr>
            </w:pPr>
            <w:r w:rsidRPr="001216D0">
              <w:rPr>
                <w:rFonts w:ascii="Times New Roman" w:hAnsi="Times New Roman"/>
                <w:sz w:val="20"/>
                <w:szCs w:val="20"/>
              </w:rPr>
              <w:t>dysphagia</w:t>
            </w:r>
          </w:p>
          <w:p w:rsidR="003A29E6" w:rsidRPr="0057380F" w:rsidRDefault="003A29E6" w:rsidP="001216D0">
            <w:pPr>
              <w:pStyle w:val="ListParagraph"/>
              <w:spacing w:after="0" w:line="240" w:lineRule="auto"/>
              <w:ind w:left="360"/>
              <w:rPr>
                <w:rFonts w:ascii="Times New Roman" w:hAnsi="Times New Roman"/>
                <w:sz w:val="20"/>
                <w:szCs w:val="20"/>
              </w:rPr>
            </w:pPr>
          </w:p>
        </w:tc>
        <w:tc>
          <w:tcPr>
            <w:tcW w:w="5200" w:type="dxa"/>
            <w:gridSpan w:val="2"/>
          </w:tcPr>
          <w:p w:rsidR="001216D0" w:rsidRPr="000A2B9B" w:rsidRDefault="001216D0" w:rsidP="001216D0">
            <w:r w:rsidRPr="000A2B9B">
              <w:t>Read:</w:t>
            </w:r>
            <w:r w:rsidRPr="000A2B9B">
              <w:tab/>
              <w:t>Potter et al.</w:t>
            </w:r>
          </w:p>
          <w:p w:rsidR="001216D0" w:rsidRDefault="001216D0" w:rsidP="001216D0">
            <w:r w:rsidRPr="000A2B9B">
              <w:tab/>
            </w:r>
            <w:r w:rsidRPr="000A2B9B">
              <w:tab/>
              <w:t>Ch. 33</w:t>
            </w:r>
          </w:p>
          <w:p w:rsidR="001216D0" w:rsidRDefault="001216D0" w:rsidP="001216D0"/>
          <w:p w:rsidR="003A29E6" w:rsidRDefault="003A29E6" w:rsidP="00653798"/>
          <w:p w:rsidR="003A29E6" w:rsidRDefault="003A29E6" w:rsidP="00653798"/>
          <w:p w:rsidR="003A29E6" w:rsidRDefault="003A29E6" w:rsidP="00653798">
            <w:r>
              <w:t>Clinical experience:  Assess patient’s ability to swallow.</w:t>
            </w:r>
          </w:p>
          <w:p w:rsidR="003A29E6" w:rsidRDefault="00725BFA" w:rsidP="00653798">
            <w:r w:rsidRPr="000A2B9B">
              <w:rPr>
                <w:noProof/>
              </w:rPr>
              <mc:AlternateContent>
                <mc:Choice Requires="wps">
                  <w:drawing>
                    <wp:anchor distT="0" distB="0" distL="114300" distR="114300" simplePos="0" relativeHeight="251830272" behindDoc="0" locked="0" layoutInCell="1" allowOverlap="1" wp14:anchorId="564D38B6" wp14:editId="6B8574CF">
                      <wp:simplePos x="0" y="0"/>
                      <wp:positionH relativeFrom="column">
                        <wp:posOffset>129540</wp:posOffset>
                      </wp:positionH>
                      <wp:positionV relativeFrom="paragraph">
                        <wp:posOffset>121285</wp:posOffset>
                      </wp:positionV>
                      <wp:extent cx="2584450" cy="1629410"/>
                      <wp:effectExtent l="19050" t="19050" r="25400" b="27940"/>
                      <wp:wrapNone/>
                      <wp:docPr id="1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4450" cy="1629410"/>
                              </a:xfrm>
                              <a:prstGeom prst="rect">
                                <a:avLst/>
                              </a:prstGeom>
                              <a:solidFill>
                                <a:srgbClr val="FFFFFF"/>
                              </a:solidFill>
                              <a:ln w="38100">
                                <a:solidFill>
                                  <a:srgbClr val="000000"/>
                                </a:solidFill>
                                <a:miter lim="800000"/>
                                <a:headEnd/>
                                <a:tailEnd/>
                              </a:ln>
                            </wps:spPr>
                            <wps:txbx>
                              <w:txbxContent>
                                <w:p w:rsidR="002660D5" w:rsidRPr="00990B33" w:rsidRDefault="002660D5" w:rsidP="00E31C39">
                                  <w:pPr>
                                    <w:rPr>
                                      <w:b/>
                                      <w:sz w:val="18"/>
                                      <w:szCs w:val="18"/>
                                      <w:u w:val="single"/>
                                    </w:rPr>
                                  </w:pPr>
                                  <w:r w:rsidRPr="00990B33">
                                    <w:rPr>
                                      <w:b/>
                                      <w:sz w:val="18"/>
                                      <w:szCs w:val="18"/>
                                      <w:u w:val="single"/>
                                    </w:rPr>
                                    <w:t>Week 6 Lab: Personal hygiene/Ace wraps/Ted hose/SCD</w:t>
                                  </w:r>
                                </w:p>
                                <w:p w:rsidR="002660D5" w:rsidRDefault="002660D5" w:rsidP="00E31C39">
                                  <w:pPr>
                                    <w:rPr>
                                      <w:sz w:val="18"/>
                                      <w:szCs w:val="18"/>
                                    </w:rPr>
                                  </w:pPr>
                                  <w:r>
                                    <w:rPr>
                                      <w:sz w:val="18"/>
                                      <w:szCs w:val="18"/>
                                    </w:rPr>
                                    <w:t>Checklist: (red folder)</w:t>
                                  </w:r>
                                </w:p>
                                <w:p w:rsidR="002660D5" w:rsidRPr="00513D58" w:rsidRDefault="002660D5" w:rsidP="00E31C39">
                                  <w:pPr>
                                    <w:rPr>
                                      <w:sz w:val="18"/>
                                      <w:szCs w:val="18"/>
                                    </w:rPr>
                                  </w:pPr>
                                  <w:r>
                                    <w:rPr>
                                      <w:sz w:val="18"/>
                                      <w:szCs w:val="18"/>
                                    </w:rPr>
                                    <w:tab/>
                                    <w:t>Personal Hygiene</w:t>
                                  </w:r>
                                </w:p>
                                <w:p w:rsidR="002660D5" w:rsidRPr="00E31C39" w:rsidRDefault="002660D5" w:rsidP="00E31C39">
                                  <w:pPr>
                                    <w:rPr>
                                      <w:sz w:val="18"/>
                                      <w:szCs w:val="18"/>
                                    </w:rPr>
                                  </w:pPr>
                                  <w:r w:rsidRPr="00513D58">
                                    <w:rPr>
                                      <w:sz w:val="18"/>
                                      <w:szCs w:val="18"/>
                                    </w:rPr>
                                    <w:t>Read</w:t>
                                  </w:r>
                                  <w:r w:rsidRPr="00E31C39">
                                    <w:rPr>
                                      <w:sz w:val="18"/>
                                      <w:szCs w:val="18"/>
                                    </w:rPr>
                                    <w:t xml:space="preserve">: </w:t>
                                  </w:r>
                                  <w:r w:rsidRPr="00E31C39">
                                    <w:rPr>
                                      <w:sz w:val="18"/>
                                      <w:szCs w:val="18"/>
                                      <w:u w:val="single"/>
                                    </w:rPr>
                                    <w:t>Potter &amp; Perry textbook-</w:t>
                                  </w:r>
                                </w:p>
                                <w:p w:rsidR="002660D5" w:rsidRPr="00E31C39" w:rsidRDefault="002660D5" w:rsidP="00E31C39">
                                  <w:pPr>
                                    <w:ind w:left="450" w:hanging="450"/>
                                    <w:rPr>
                                      <w:sz w:val="18"/>
                                      <w:szCs w:val="18"/>
                                    </w:rPr>
                                  </w:pPr>
                                  <w:r w:rsidRPr="00E31C39">
                                    <w:rPr>
                                      <w:sz w:val="18"/>
                                      <w:szCs w:val="18"/>
                                    </w:rPr>
                                    <w:tab/>
                                    <w:t>Boxes 2-9, 31-8, 31-9, 31-10, 31-15, 31-16,      38-14</w:t>
                                  </w:r>
                                </w:p>
                                <w:p w:rsidR="002660D5" w:rsidRPr="00E31C39" w:rsidRDefault="002660D5" w:rsidP="00E31C39">
                                  <w:pPr>
                                    <w:rPr>
                                      <w:sz w:val="18"/>
                                      <w:szCs w:val="18"/>
                                    </w:rPr>
                                  </w:pPr>
                                  <w:r w:rsidRPr="00E31C39">
                                    <w:rPr>
                                      <w:sz w:val="18"/>
                                      <w:szCs w:val="18"/>
                                    </w:rPr>
                                    <w:tab/>
                                    <w:t>Skills 31-1, 34-8, 34-9, 35-13</w:t>
                                  </w:r>
                                </w:p>
                                <w:p w:rsidR="002660D5" w:rsidRPr="00513D58" w:rsidRDefault="002660D5" w:rsidP="00E31C39">
                                  <w:pPr>
                                    <w:rPr>
                                      <w:sz w:val="18"/>
                                      <w:szCs w:val="18"/>
                                    </w:rPr>
                                  </w:pPr>
                                  <w:r w:rsidRPr="00513D58">
                                    <w:rPr>
                                      <w:sz w:val="18"/>
                                      <w:szCs w:val="18"/>
                                    </w:rPr>
                                    <w:t>View:</w:t>
                                  </w:r>
                                  <w:r>
                                    <w:rPr>
                                      <w:sz w:val="18"/>
                                      <w:szCs w:val="18"/>
                                    </w:rPr>
                                    <w:t xml:space="preserve"> </w:t>
                                  </w:r>
                                  <w:r w:rsidRPr="00513D58">
                                    <w:rPr>
                                      <w:sz w:val="18"/>
                                      <w:szCs w:val="18"/>
                                    </w:rPr>
                                    <w:t>ATI Skills Modu</w:t>
                                  </w:r>
                                  <w:r>
                                    <w:rPr>
                                      <w:sz w:val="18"/>
                                      <w:szCs w:val="18"/>
                                    </w:rPr>
                                    <w:t>l</w:t>
                                  </w:r>
                                  <w:r w:rsidRPr="00513D58">
                                    <w:rPr>
                                      <w:sz w:val="18"/>
                                      <w:szCs w:val="18"/>
                                    </w:rPr>
                                    <w:t>e</w:t>
                                  </w:r>
                                </w:p>
                                <w:p w:rsidR="002660D5" w:rsidRDefault="002660D5" w:rsidP="00E31C39">
                                  <w:pPr>
                                    <w:rPr>
                                      <w:sz w:val="18"/>
                                      <w:szCs w:val="18"/>
                                    </w:rPr>
                                  </w:pPr>
                                  <w:r>
                                    <w:rPr>
                                      <w:sz w:val="18"/>
                                      <w:szCs w:val="18"/>
                                    </w:rPr>
                                    <w:tab/>
                                  </w:r>
                                  <w:r w:rsidRPr="00513D58">
                                    <w:rPr>
                                      <w:sz w:val="18"/>
                                      <w:szCs w:val="18"/>
                                    </w:rPr>
                                    <w:t>Personal hygiene (All step by step videos)</w:t>
                                  </w:r>
                                </w:p>
                                <w:p w:rsidR="002660D5" w:rsidRPr="00990B33" w:rsidRDefault="002660D5" w:rsidP="00E31C39">
                                  <w:pPr>
                                    <w:rPr>
                                      <w:b/>
                                      <w:sz w:val="18"/>
                                      <w:szCs w:val="18"/>
                                    </w:rPr>
                                  </w:pPr>
                                  <w:r>
                                    <w:rPr>
                                      <w:b/>
                                      <w:sz w:val="18"/>
                                      <w:szCs w:val="18"/>
                                    </w:rPr>
                                    <w:t>*In-lab observation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4D38B6" id="Text Box 60" o:spid="_x0000_s1032" type="#_x0000_t202" style="position:absolute;margin-left:10.2pt;margin-top:9.55pt;width:203.5pt;height:128.3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" strokeweight="3pt">
                      <v:textbox>
                        <w:txbxContent>
                          <w:p w:rsidR="002660D5" w:rsidRPr="00990B33" w:rsidRDefault="002660D5" w:rsidP="00E31C39">
                            <w:pPr>
                              <w:rPr>
                                <w:b/>
                                <w:sz w:val="18"/>
                                <w:szCs w:val="18"/>
                                <w:u w:val="single"/>
                              </w:rPr>
                            </w:pPr>
                            <w:r w:rsidRPr="00990B33">
                              <w:rPr>
                                <w:b/>
                                <w:sz w:val="18"/>
                                <w:szCs w:val="18"/>
                                <w:u w:val="single"/>
                              </w:rPr>
                              <w:t>Week 6 Lab: Personal hygiene/Ace wraps/Ted hose/SCD</w:t>
                            </w:r>
                          </w:p>
                          <w:p w:rsidR="002660D5" w:rsidRDefault="002660D5" w:rsidP="00E31C39">
                            <w:pPr>
                              <w:rPr>
                                <w:sz w:val="18"/>
                                <w:szCs w:val="18"/>
                              </w:rPr>
                            </w:pPr>
                            <w:r>
                              <w:rPr>
                                <w:sz w:val="18"/>
                                <w:szCs w:val="18"/>
                              </w:rPr>
                              <w:t>Checklist: (red folder)</w:t>
                            </w:r>
                          </w:p>
                          <w:p w:rsidR="002660D5" w:rsidRPr="00513D58" w:rsidRDefault="002660D5" w:rsidP="00E31C39">
                            <w:pPr>
                              <w:rPr>
                                <w:sz w:val="18"/>
                                <w:szCs w:val="18"/>
                              </w:rPr>
                            </w:pPr>
                            <w:r>
                              <w:rPr>
                                <w:sz w:val="18"/>
                                <w:szCs w:val="18"/>
                              </w:rPr>
                              <w:tab/>
                              <w:t>Personal Hygiene</w:t>
                            </w:r>
                          </w:p>
                          <w:p w:rsidR="002660D5" w:rsidRPr="00E31C39" w:rsidRDefault="002660D5" w:rsidP="00E31C39">
                            <w:pPr>
                              <w:rPr>
                                <w:sz w:val="18"/>
                                <w:szCs w:val="18"/>
                              </w:rPr>
                            </w:pPr>
                            <w:r w:rsidRPr="00513D58">
                              <w:rPr>
                                <w:sz w:val="18"/>
                                <w:szCs w:val="18"/>
                              </w:rPr>
                              <w:t>Read</w:t>
                            </w:r>
                            <w:r w:rsidRPr="00E31C39">
                              <w:rPr>
                                <w:sz w:val="18"/>
                                <w:szCs w:val="18"/>
                              </w:rPr>
                              <w:t xml:space="preserve">: </w:t>
                            </w:r>
                            <w:r w:rsidRPr="00E31C39">
                              <w:rPr>
                                <w:sz w:val="18"/>
                                <w:szCs w:val="18"/>
                                <w:u w:val="single"/>
                              </w:rPr>
                              <w:t>Potter &amp; Perry textbook-</w:t>
                            </w:r>
                          </w:p>
                          <w:p w:rsidR="002660D5" w:rsidRPr="00E31C39" w:rsidRDefault="002660D5" w:rsidP="00E31C39">
                            <w:pPr>
                              <w:ind w:left="450" w:hanging="450"/>
                              <w:rPr>
                                <w:sz w:val="18"/>
                                <w:szCs w:val="18"/>
                              </w:rPr>
                            </w:pPr>
                            <w:r w:rsidRPr="00E31C39">
                              <w:rPr>
                                <w:sz w:val="18"/>
                                <w:szCs w:val="18"/>
                              </w:rPr>
                              <w:tab/>
                              <w:t>Boxes 2-9, 31-8, 31-9, 31-10, 31-15, 31-16,      38-14</w:t>
                            </w:r>
                          </w:p>
                          <w:p w:rsidR="002660D5" w:rsidRPr="00E31C39" w:rsidRDefault="002660D5" w:rsidP="00E31C39">
                            <w:pPr>
                              <w:rPr>
                                <w:sz w:val="18"/>
                                <w:szCs w:val="18"/>
                              </w:rPr>
                            </w:pPr>
                            <w:r w:rsidRPr="00E31C39">
                              <w:rPr>
                                <w:sz w:val="18"/>
                                <w:szCs w:val="18"/>
                              </w:rPr>
                              <w:tab/>
                              <w:t>Skills 31-1, 34-8, 34-9, 35-13</w:t>
                            </w:r>
                          </w:p>
                          <w:p w:rsidR="002660D5" w:rsidRPr="00513D58" w:rsidRDefault="002660D5" w:rsidP="00E31C39">
                            <w:pPr>
                              <w:rPr>
                                <w:sz w:val="18"/>
                                <w:szCs w:val="18"/>
                              </w:rPr>
                            </w:pPr>
                            <w:r w:rsidRPr="00513D58">
                              <w:rPr>
                                <w:sz w:val="18"/>
                                <w:szCs w:val="18"/>
                              </w:rPr>
                              <w:t>View:</w:t>
                            </w:r>
                            <w:r>
                              <w:rPr>
                                <w:sz w:val="18"/>
                                <w:szCs w:val="18"/>
                              </w:rPr>
                              <w:t xml:space="preserve"> </w:t>
                            </w:r>
                            <w:r w:rsidRPr="00513D58">
                              <w:rPr>
                                <w:sz w:val="18"/>
                                <w:szCs w:val="18"/>
                              </w:rPr>
                              <w:t>ATI Skills Modu</w:t>
                            </w:r>
                            <w:r>
                              <w:rPr>
                                <w:sz w:val="18"/>
                                <w:szCs w:val="18"/>
                              </w:rPr>
                              <w:t>l</w:t>
                            </w:r>
                            <w:r w:rsidRPr="00513D58">
                              <w:rPr>
                                <w:sz w:val="18"/>
                                <w:szCs w:val="18"/>
                              </w:rPr>
                              <w:t>e</w:t>
                            </w:r>
                          </w:p>
                          <w:p w:rsidR="002660D5" w:rsidRDefault="002660D5" w:rsidP="00E31C39">
                            <w:pPr>
                              <w:rPr>
                                <w:sz w:val="18"/>
                                <w:szCs w:val="18"/>
                              </w:rPr>
                            </w:pPr>
                            <w:r>
                              <w:rPr>
                                <w:sz w:val="18"/>
                                <w:szCs w:val="18"/>
                              </w:rPr>
                              <w:tab/>
                            </w:r>
                            <w:r w:rsidRPr="00513D58">
                              <w:rPr>
                                <w:sz w:val="18"/>
                                <w:szCs w:val="18"/>
                              </w:rPr>
                              <w:t>Personal hygiene (All step by step videos)</w:t>
                            </w:r>
                          </w:p>
                          <w:p w:rsidR="002660D5" w:rsidRPr="00990B33" w:rsidRDefault="002660D5" w:rsidP="00E31C39">
                            <w:pPr>
                              <w:rPr>
                                <w:b/>
                                <w:sz w:val="18"/>
                                <w:szCs w:val="18"/>
                              </w:rPr>
                            </w:pPr>
                            <w:r>
                              <w:rPr>
                                <w:b/>
                                <w:sz w:val="18"/>
                                <w:szCs w:val="18"/>
                              </w:rPr>
                              <w:t>*In-lab observation</w:t>
                            </w:r>
                          </w:p>
                        </w:txbxContent>
                      </v:textbox>
                    </v:shape>
                  </w:pict>
                </mc:Fallback>
              </mc:AlternateContent>
            </w:r>
          </w:p>
          <w:p w:rsidR="00E31C39" w:rsidRDefault="00E31C39" w:rsidP="00653798"/>
          <w:p w:rsidR="00E31C39" w:rsidRDefault="00E31C39" w:rsidP="00653798"/>
          <w:p w:rsidR="00E31C39" w:rsidRDefault="00E31C39" w:rsidP="00653798"/>
          <w:p w:rsidR="00E31C39" w:rsidRDefault="00E31C39" w:rsidP="00653798"/>
          <w:p w:rsidR="00E31C39" w:rsidRDefault="00E31C39" w:rsidP="00653798"/>
          <w:p w:rsidR="00E31C39" w:rsidRDefault="00E31C39" w:rsidP="00653798"/>
          <w:p w:rsidR="00E31C39" w:rsidRDefault="00E31C39" w:rsidP="00653798"/>
          <w:p w:rsidR="00E31C39" w:rsidRDefault="00E31C39" w:rsidP="00653798"/>
          <w:p w:rsidR="00E31C39" w:rsidRDefault="00E31C39" w:rsidP="00653798"/>
          <w:p w:rsidR="00E31C39" w:rsidRDefault="00E31C39" w:rsidP="00653798"/>
          <w:p w:rsidR="00E31C39" w:rsidRDefault="00E31C39" w:rsidP="00653798"/>
          <w:p w:rsidR="00E31C39" w:rsidRDefault="00E31C39" w:rsidP="00653798"/>
        </w:tc>
      </w:tr>
      <w:tr w:rsidR="003A29E6" w:rsidTr="00FA0994">
        <w:tc>
          <w:tcPr>
            <w:tcW w:w="879" w:type="dxa"/>
          </w:tcPr>
          <w:p w:rsidR="001216D0" w:rsidRDefault="001216D0" w:rsidP="001216D0">
            <w:pPr>
              <w:jc w:val="center"/>
              <w:rPr>
                <w:b/>
              </w:rPr>
            </w:pPr>
            <w:r w:rsidRPr="009714A4">
              <w:rPr>
                <w:b/>
              </w:rPr>
              <w:t xml:space="preserve">Week </w:t>
            </w:r>
          </w:p>
          <w:p w:rsidR="001216D0" w:rsidRPr="009714A4" w:rsidRDefault="001216D0" w:rsidP="001216D0">
            <w:pPr>
              <w:jc w:val="center"/>
              <w:rPr>
                <w:b/>
              </w:rPr>
            </w:pPr>
            <w:r w:rsidRPr="009714A4">
              <w:rPr>
                <w:b/>
              </w:rPr>
              <w:t>7</w:t>
            </w:r>
          </w:p>
        </w:tc>
        <w:tc>
          <w:tcPr>
            <w:tcW w:w="3479" w:type="dxa"/>
            <w:gridSpan w:val="2"/>
          </w:tcPr>
          <w:p w:rsidR="003A29E6" w:rsidRDefault="003A29E6" w:rsidP="00C02CC0">
            <w:r>
              <w:t>Discuss initiatives within Erie County to decrease adult and child obesity (2)*</w:t>
            </w:r>
          </w:p>
          <w:p w:rsidR="003A29E6" w:rsidRDefault="003A29E6" w:rsidP="00C02CC0"/>
          <w:p w:rsidR="003A29E6" w:rsidRDefault="003A29E6" w:rsidP="00C02CC0">
            <w:r>
              <w:t>Demonstrate correct technique of nasogastric tube insertion, care, and removal.  (2,3,5,8)*</w:t>
            </w:r>
          </w:p>
          <w:p w:rsidR="003A29E6" w:rsidRDefault="003A29E6" w:rsidP="00C02CC0"/>
          <w:p w:rsidR="003A29E6" w:rsidRDefault="003A29E6" w:rsidP="00C02CC0">
            <w:r>
              <w:t>Demonstration documentation of a nasogastric tube insertion and care in Meditech 6.1. (4)*</w:t>
            </w:r>
          </w:p>
          <w:p w:rsidR="003A29E6" w:rsidRDefault="003A29E6" w:rsidP="00C02CC0">
            <w:r>
              <w:t xml:space="preserve">Describe the procedure for initiating and </w:t>
            </w:r>
            <w:r>
              <w:lastRenderedPageBreak/>
              <w:t>maintaining tube feedings. (2,3,5,8)*</w:t>
            </w:r>
          </w:p>
          <w:p w:rsidR="003A29E6" w:rsidRDefault="003A29E6" w:rsidP="00C02CC0"/>
          <w:p w:rsidR="003A29E6" w:rsidRDefault="003A29E6" w:rsidP="00C02CC0">
            <w:r>
              <w:t xml:space="preserve">Differentiate between enteral and </w:t>
            </w:r>
          </w:p>
          <w:p w:rsidR="003A29E6" w:rsidRDefault="003A29E6" w:rsidP="00C02CC0">
            <w:r>
              <w:t>parenteral nutrition.  (2,5)*</w:t>
            </w:r>
          </w:p>
          <w:p w:rsidR="003A29E6" w:rsidRDefault="003A29E6" w:rsidP="00C02CC0"/>
          <w:p w:rsidR="0064720B" w:rsidRDefault="0064720B" w:rsidP="00C02CC0"/>
          <w:p w:rsidR="003A29E6" w:rsidRDefault="003A29E6" w:rsidP="00C02CC0"/>
          <w:p w:rsidR="003A29E6" w:rsidRDefault="003A29E6" w:rsidP="00C02CC0"/>
          <w:p w:rsidR="003A29E6" w:rsidRDefault="003A29E6" w:rsidP="00C02CC0"/>
          <w:p w:rsidR="003A29E6" w:rsidRDefault="003A29E6" w:rsidP="00C02CC0"/>
          <w:p w:rsidR="003A29E6" w:rsidRDefault="003A29E6" w:rsidP="00C02CC0"/>
          <w:p w:rsidR="003A29E6" w:rsidRDefault="003A29E6" w:rsidP="00C02CC0"/>
          <w:p w:rsidR="003A29E6" w:rsidRDefault="003A29E6" w:rsidP="00C02CC0"/>
          <w:p w:rsidR="003A29E6" w:rsidRDefault="003A29E6" w:rsidP="00C02CC0"/>
          <w:p w:rsidR="003A29E6" w:rsidRDefault="003A29E6" w:rsidP="00C02CC0"/>
          <w:p w:rsidR="003A29E6" w:rsidRDefault="003A29E6" w:rsidP="00C02CC0"/>
          <w:p w:rsidR="003A29E6" w:rsidRDefault="003A29E6" w:rsidP="00C02CC0"/>
          <w:p w:rsidR="003A29E6" w:rsidRDefault="003A29E6" w:rsidP="00C02CC0"/>
          <w:p w:rsidR="003A29E6" w:rsidRDefault="003A29E6" w:rsidP="00C02CC0"/>
          <w:p w:rsidR="003A29E6" w:rsidRDefault="003A29E6" w:rsidP="00C02CC0"/>
          <w:p w:rsidR="003A29E6" w:rsidRDefault="003A29E6" w:rsidP="00C02CC0"/>
          <w:p w:rsidR="003A29E6" w:rsidRDefault="003A29E6" w:rsidP="00C02CC0"/>
          <w:p w:rsidR="003A29E6" w:rsidRDefault="003A29E6" w:rsidP="00C02CC0"/>
          <w:p w:rsidR="003A29E6" w:rsidRDefault="003A29E6" w:rsidP="00C02CC0"/>
          <w:p w:rsidR="00364CFD" w:rsidRDefault="00364CFD" w:rsidP="00C02CC0"/>
          <w:p w:rsidR="00364CFD" w:rsidRDefault="00364CFD" w:rsidP="00C02CC0"/>
          <w:p w:rsidR="00364CFD" w:rsidRDefault="00364CFD" w:rsidP="00C02CC0"/>
          <w:p w:rsidR="00364CFD" w:rsidRDefault="00364CFD" w:rsidP="00C02CC0"/>
          <w:p w:rsidR="00364CFD" w:rsidRDefault="00364CFD" w:rsidP="00C02CC0"/>
          <w:p w:rsidR="003A29E6" w:rsidRDefault="003A29E6" w:rsidP="00C02CC0"/>
          <w:p w:rsidR="003A29E6" w:rsidRDefault="003A29E6" w:rsidP="00C02CC0"/>
          <w:p w:rsidR="00E31C39" w:rsidRDefault="00E31C39" w:rsidP="00C02CC0"/>
          <w:p w:rsidR="00E31C39" w:rsidRDefault="00E31C39" w:rsidP="00C02CC0"/>
        </w:tc>
        <w:tc>
          <w:tcPr>
            <w:tcW w:w="5040" w:type="dxa"/>
            <w:gridSpan w:val="2"/>
          </w:tcPr>
          <w:p w:rsidR="003A29E6" w:rsidRPr="00072F46" w:rsidRDefault="003A29E6" w:rsidP="00C02CC0">
            <w:pPr>
              <w:tabs>
                <w:tab w:val="left" w:pos="612"/>
                <w:tab w:val="left" w:pos="702"/>
              </w:tabs>
              <w:ind w:left="360"/>
            </w:pPr>
            <w:r>
              <w:lastRenderedPageBreak/>
              <w:t>6.</w:t>
            </w:r>
            <w:r>
              <w:tab/>
            </w:r>
            <w:r>
              <w:tab/>
            </w:r>
            <w:r w:rsidRPr="00072F46">
              <w:t>Nutritional problems</w:t>
            </w:r>
          </w:p>
          <w:p w:rsidR="003A29E6" w:rsidRDefault="003A29E6" w:rsidP="00C02CC0">
            <w:pPr>
              <w:ind w:left="720"/>
            </w:pPr>
            <w:r>
              <w:t>a.  Obesity</w:t>
            </w:r>
          </w:p>
          <w:p w:rsidR="003802D2" w:rsidRDefault="003802D2" w:rsidP="00C02CC0">
            <w:pPr>
              <w:ind w:left="720"/>
            </w:pPr>
            <w:r>
              <w:t>b.  Erie County CHIP</w:t>
            </w:r>
          </w:p>
          <w:p w:rsidR="003A29E6" w:rsidRPr="00C02CC0" w:rsidRDefault="003A29E6" w:rsidP="001216D0">
            <w:pPr>
              <w:pStyle w:val="ListParagraph"/>
              <w:numPr>
                <w:ilvl w:val="0"/>
                <w:numId w:val="9"/>
              </w:numPr>
              <w:spacing w:after="0" w:line="240" w:lineRule="auto"/>
              <w:rPr>
                <w:rFonts w:ascii="Times New Roman" w:hAnsi="Times New Roman"/>
                <w:sz w:val="20"/>
                <w:szCs w:val="20"/>
              </w:rPr>
            </w:pPr>
            <w:r w:rsidRPr="00C02CC0">
              <w:rPr>
                <w:rFonts w:ascii="Times New Roman" w:hAnsi="Times New Roman"/>
                <w:sz w:val="20"/>
                <w:szCs w:val="20"/>
              </w:rPr>
              <w:t xml:space="preserve">Nutritional care of acutely ill </w:t>
            </w:r>
            <w:r>
              <w:rPr>
                <w:rFonts w:ascii="Times New Roman" w:hAnsi="Times New Roman"/>
                <w:sz w:val="20"/>
                <w:szCs w:val="20"/>
              </w:rPr>
              <w:t>patient</w:t>
            </w:r>
            <w:r w:rsidRPr="00C02CC0">
              <w:rPr>
                <w:rFonts w:ascii="Times New Roman" w:hAnsi="Times New Roman"/>
                <w:sz w:val="20"/>
                <w:szCs w:val="20"/>
              </w:rPr>
              <w:t>s</w:t>
            </w:r>
          </w:p>
          <w:p w:rsidR="003A29E6" w:rsidRPr="00C02CC0" w:rsidRDefault="003A29E6" w:rsidP="001216D0">
            <w:pPr>
              <w:numPr>
                <w:ilvl w:val="2"/>
                <w:numId w:val="9"/>
              </w:numPr>
            </w:pPr>
            <w:r w:rsidRPr="00C02CC0">
              <w:t>types of therapeutic diets</w:t>
            </w:r>
          </w:p>
          <w:p w:rsidR="003A29E6" w:rsidRPr="00C02CC0" w:rsidRDefault="003A29E6" w:rsidP="001216D0">
            <w:pPr>
              <w:numPr>
                <w:ilvl w:val="2"/>
                <w:numId w:val="9"/>
              </w:numPr>
            </w:pPr>
            <w:r w:rsidRPr="00C02CC0">
              <w:t>promoting appetite</w:t>
            </w:r>
          </w:p>
          <w:p w:rsidR="003A29E6" w:rsidRPr="00072F46" w:rsidRDefault="003A29E6" w:rsidP="001216D0">
            <w:pPr>
              <w:numPr>
                <w:ilvl w:val="2"/>
                <w:numId w:val="9"/>
              </w:numPr>
            </w:pPr>
            <w:r w:rsidRPr="00072F46">
              <w:t xml:space="preserve">assisting </w:t>
            </w:r>
            <w:r>
              <w:t>patient</w:t>
            </w:r>
            <w:r w:rsidRPr="00072F46">
              <w:t>s with oral feeding</w:t>
            </w:r>
          </w:p>
          <w:p w:rsidR="003A29E6" w:rsidRPr="00072F46" w:rsidRDefault="003A29E6" w:rsidP="001216D0">
            <w:pPr>
              <w:numPr>
                <w:ilvl w:val="2"/>
                <w:numId w:val="9"/>
              </w:numPr>
            </w:pPr>
            <w:r w:rsidRPr="00072F46">
              <w:t>enteral tube feeding</w:t>
            </w:r>
          </w:p>
          <w:p w:rsidR="003A29E6" w:rsidRPr="00072F46" w:rsidRDefault="003A29E6" w:rsidP="001216D0">
            <w:pPr>
              <w:numPr>
                <w:ilvl w:val="2"/>
                <w:numId w:val="9"/>
              </w:numPr>
            </w:pPr>
            <w:r w:rsidRPr="00072F46">
              <w:t>parenteral nutrition</w:t>
            </w:r>
          </w:p>
          <w:p w:rsidR="003A29E6" w:rsidRPr="0057380F" w:rsidRDefault="003A29E6" w:rsidP="001216D0">
            <w:pPr>
              <w:pStyle w:val="ListParagraph"/>
              <w:numPr>
                <w:ilvl w:val="0"/>
                <w:numId w:val="9"/>
              </w:numPr>
              <w:spacing w:after="0" w:line="240" w:lineRule="auto"/>
              <w:rPr>
                <w:rFonts w:ascii="Times New Roman" w:hAnsi="Times New Roman"/>
                <w:sz w:val="20"/>
                <w:szCs w:val="20"/>
              </w:rPr>
            </w:pPr>
            <w:r w:rsidRPr="00313E82">
              <w:rPr>
                <w:rFonts w:ascii="Times New Roman" w:hAnsi="Times New Roman"/>
                <w:sz w:val="20"/>
                <w:szCs w:val="20"/>
              </w:rPr>
              <w:t>Measuring Intake and Output</w:t>
            </w:r>
          </w:p>
        </w:tc>
        <w:tc>
          <w:tcPr>
            <w:tcW w:w="5200" w:type="dxa"/>
            <w:gridSpan w:val="2"/>
          </w:tcPr>
          <w:p w:rsidR="003A29E6" w:rsidRPr="000A2B9B" w:rsidRDefault="003A29E6" w:rsidP="00C02CC0">
            <w:r w:rsidRPr="000A2B9B">
              <w:t>Online Assignment:  ATI Skills: Nasogastric intubation</w:t>
            </w:r>
          </w:p>
          <w:p w:rsidR="003A29E6" w:rsidRPr="000A2B9B" w:rsidRDefault="00877BEE" w:rsidP="00C02CC0">
            <w:r>
              <w:t>Module is due 10/1</w:t>
            </w:r>
            <w:r w:rsidR="003A29E6" w:rsidRPr="000A2B9B">
              <w:t xml:space="preserve">/18 at 0800. </w:t>
            </w:r>
          </w:p>
          <w:p w:rsidR="003A29E6" w:rsidRPr="000A2B9B" w:rsidRDefault="003A29E6" w:rsidP="00C02CC0">
            <w:pPr>
              <w:rPr>
                <w:sz w:val="16"/>
                <w:szCs w:val="16"/>
              </w:rPr>
            </w:pPr>
          </w:p>
          <w:p w:rsidR="003A29E6" w:rsidRPr="000A2B9B" w:rsidRDefault="003A29E6" w:rsidP="00C02CC0">
            <w:r w:rsidRPr="000A2B9B">
              <w:t xml:space="preserve">In </w:t>
            </w:r>
            <w:r w:rsidR="00ED7230">
              <w:t>c</w:t>
            </w:r>
            <w:r w:rsidRPr="000A2B9B">
              <w:t xml:space="preserve">lass activity:  </w:t>
            </w:r>
          </w:p>
          <w:p w:rsidR="003A29E6" w:rsidRPr="000A2B9B" w:rsidRDefault="003A29E6" w:rsidP="00E67B98">
            <w:pPr>
              <w:pStyle w:val="ListParagraph"/>
              <w:numPr>
                <w:ilvl w:val="0"/>
                <w:numId w:val="42"/>
              </w:numPr>
              <w:spacing w:after="0" w:line="240" w:lineRule="auto"/>
              <w:ind w:left="432" w:hanging="270"/>
              <w:rPr>
                <w:rFonts w:ascii="Times New Roman" w:hAnsi="Times New Roman"/>
                <w:sz w:val="20"/>
                <w:szCs w:val="20"/>
              </w:rPr>
            </w:pPr>
            <w:r w:rsidRPr="000A2B9B">
              <w:rPr>
                <w:rFonts w:ascii="Times New Roman" w:hAnsi="Times New Roman"/>
                <w:sz w:val="20"/>
                <w:szCs w:val="20"/>
              </w:rPr>
              <w:t>Common I &amp; O items found in the acute care setting</w:t>
            </w:r>
          </w:p>
          <w:p w:rsidR="003A29E6" w:rsidRPr="000A2B9B" w:rsidRDefault="003A29E6" w:rsidP="00E67B98">
            <w:pPr>
              <w:pStyle w:val="ListParagraph"/>
              <w:numPr>
                <w:ilvl w:val="0"/>
                <w:numId w:val="42"/>
              </w:numPr>
              <w:ind w:left="432" w:hanging="270"/>
              <w:rPr>
                <w:rFonts w:ascii="Times New Roman" w:hAnsi="Times New Roman"/>
                <w:sz w:val="20"/>
                <w:szCs w:val="20"/>
              </w:rPr>
            </w:pPr>
            <w:r w:rsidRPr="000A2B9B">
              <w:rPr>
                <w:rFonts w:ascii="Times New Roman" w:hAnsi="Times New Roman"/>
                <w:sz w:val="20"/>
                <w:szCs w:val="20"/>
              </w:rPr>
              <w:t>View videos on NG tube and enteral feedings</w:t>
            </w:r>
          </w:p>
          <w:p w:rsidR="003A29E6" w:rsidRPr="000A2B9B" w:rsidRDefault="003A29E6" w:rsidP="00E67B98">
            <w:pPr>
              <w:pStyle w:val="ListParagraph"/>
              <w:numPr>
                <w:ilvl w:val="0"/>
                <w:numId w:val="42"/>
              </w:numPr>
              <w:spacing w:after="0" w:line="240" w:lineRule="auto"/>
              <w:ind w:left="432" w:hanging="270"/>
              <w:rPr>
                <w:rFonts w:ascii="Times New Roman" w:hAnsi="Times New Roman"/>
                <w:sz w:val="20"/>
                <w:szCs w:val="20"/>
              </w:rPr>
            </w:pPr>
            <w:r w:rsidRPr="000A2B9B">
              <w:rPr>
                <w:rFonts w:ascii="Times New Roman" w:hAnsi="Times New Roman"/>
                <w:sz w:val="20"/>
                <w:szCs w:val="20"/>
              </w:rPr>
              <w:t>Care plan:  Imbalanced Nutrition:  More than</w:t>
            </w:r>
          </w:p>
          <w:p w:rsidR="003A29E6" w:rsidRPr="000A2B9B" w:rsidRDefault="003A29E6" w:rsidP="00C02CC0">
            <w:pPr>
              <w:pStyle w:val="ListParagraph"/>
              <w:spacing w:after="0" w:line="240" w:lineRule="auto"/>
              <w:ind w:left="432"/>
              <w:rPr>
                <w:rFonts w:ascii="Times New Roman" w:hAnsi="Times New Roman"/>
                <w:sz w:val="20"/>
                <w:szCs w:val="20"/>
              </w:rPr>
            </w:pPr>
            <w:r w:rsidRPr="000A2B9B">
              <w:rPr>
                <w:rFonts w:ascii="Times New Roman" w:hAnsi="Times New Roman"/>
                <w:sz w:val="20"/>
                <w:szCs w:val="20"/>
              </w:rPr>
              <w:t>Body requirements with prioritized interventions.</w:t>
            </w:r>
          </w:p>
          <w:p w:rsidR="003A29E6" w:rsidRPr="000A2B9B" w:rsidRDefault="003A29E6" w:rsidP="00C02CC0"/>
          <w:p w:rsidR="003A29E6" w:rsidRPr="000A2B9B" w:rsidRDefault="001216D0" w:rsidP="00C02CC0">
            <w:r>
              <w:t>In class activity</w:t>
            </w:r>
            <w:r w:rsidR="003A29E6" w:rsidRPr="000A2B9B">
              <w:t xml:space="preserve">:  </w:t>
            </w:r>
            <w:proofErr w:type="spellStart"/>
            <w:r w:rsidR="003A29E6" w:rsidRPr="000A2B9B">
              <w:t>vSim</w:t>
            </w:r>
            <w:proofErr w:type="spellEnd"/>
            <w:r w:rsidR="003A29E6" w:rsidRPr="000A2B9B">
              <w:t>® Nursing Fundamentals:</w:t>
            </w:r>
          </w:p>
          <w:p w:rsidR="003A29E6" w:rsidRDefault="0064720B" w:rsidP="00C02CC0">
            <w:r>
              <w:t>Vernon Russell</w:t>
            </w:r>
            <w:r w:rsidR="003A29E6" w:rsidRPr="000A2B9B">
              <w:t xml:space="preserve">.  </w:t>
            </w:r>
            <w:r w:rsidR="001216D0">
              <w:t xml:space="preserve"> </w:t>
            </w:r>
          </w:p>
          <w:p w:rsidR="003A29E6" w:rsidRDefault="003A29E6" w:rsidP="00C02CC0"/>
          <w:p w:rsidR="0064720B" w:rsidRPr="000A2B9B" w:rsidRDefault="0064720B" w:rsidP="0064720B">
            <w:r w:rsidRPr="000A2B9B">
              <w:t xml:space="preserve">Online Assignment:  </w:t>
            </w:r>
            <w:proofErr w:type="spellStart"/>
            <w:r w:rsidRPr="000A2B9B">
              <w:t>vSim</w:t>
            </w:r>
            <w:proofErr w:type="spellEnd"/>
            <w:r w:rsidRPr="000A2B9B">
              <w:t>® Nursing Fundamentals:</w:t>
            </w:r>
          </w:p>
          <w:p w:rsidR="0064720B" w:rsidRDefault="0064720B" w:rsidP="0064720B">
            <w:r>
              <w:t xml:space="preserve">Christopher Parrish </w:t>
            </w:r>
            <w:r w:rsidRPr="000A2B9B">
              <w:t>Due 10/10/18 at 0800.</w:t>
            </w:r>
          </w:p>
          <w:p w:rsidR="0064720B" w:rsidRDefault="0064720B" w:rsidP="0064720B"/>
          <w:p w:rsidR="003A29E6" w:rsidRDefault="003A29E6" w:rsidP="00C02CC0">
            <w:r>
              <w:t xml:space="preserve">Clinical experience:  Assess a patients nutrition, </w:t>
            </w:r>
          </w:p>
          <w:p w:rsidR="003A29E6" w:rsidRDefault="003A29E6" w:rsidP="00C02CC0">
            <w:r>
              <w:t>Intake, and output.</w:t>
            </w:r>
          </w:p>
          <w:p w:rsidR="003A29E6" w:rsidRDefault="00725BFA" w:rsidP="00C02CC0">
            <w:r>
              <w:rPr>
                <w:noProof/>
              </w:rPr>
              <mc:AlternateContent>
                <mc:Choice Requires="wps">
                  <w:drawing>
                    <wp:anchor distT="0" distB="0" distL="114300" distR="114300" simplePos="0" relativeHeight="251820032" behindDoc="0" locked="0" layoutInCell="1" allowOverlap="1" wp14:anchorId="68333F9E" wp14:editId="111C82F8">
                      <wp:simplePos x="0" y="0"/>
                      <wp:positionH relativeFrom="column">
                        <wp:posOffset>54551</wp:posOffset>
                      </wp:positionH>
                      <wp:positionV relativeFrom="paragraph">
                        <wp:posOffset>76495</wp:posOffset>
                      </wp:positionV>
                      <wp:extent cx="2979420" cy="1956391"/>
                      <wp:effectExtent l="19050" t="19050" r="11430" b="25400"/>
                      <wp:wrapNone/>
                      <wp:docPr id="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9420" cy="1956391"/>
                              </a:xfrm>
                              <a:prstGeom prst="rect">
                                <a:avLst/>
                              </a:prstGeom>
                              <a:solidFill>
                                <a:srgbClr val="FFFFFF"/>
                              </a:solidFill>
                              <a:ln w="38100">
                                <a:solidFill>
                                  <a:srgbClr val="000000"/>
                                </a:solidFill>
                                <a:miter lim="800000"/>
                                <a:headEnd/>
                                <a:tailEnd/>
                              </a:ln>
                            </wps:spPr>
                            <wps:txbx>
                              <w:txbxContent>
                                <w:p w:rsidR="002660D5" w:rsidRPr="0085589D" w:rsidRDefault="002660D5" w:rsidP="00B2535B">
                                  <w:pPr>
                                    <w:rPr>
                                      <w:b/>
                                      <w:sz w:val="18"/>
                                      <w:szCs w:val="18"/>
                                      <w:u w:val="single"/>
                                    </w:rPr>
                                  </w:pPr>
                                  <w:r w:rsidRPr="0085589D">
                                    <w:rPr>
                                      <w:b/>
                                      <w:sz w:val="18"/>
                                      <w:szCs w:val="18"/>
                                      <w:u w:val="single"/>
                                    </w:rPr>
                                    <w:t>Week 7 Lab:  Nasogastric Tube/ Feeding</w:t>
                                  </w:r>
                                </w:p>
                                <w:p w:rsidR="002660D5" w:rsidRPr="0053078A" w:rsidRDefault="002660D5" w:rsidP="00B2535B">
                                  <w:pPr>
                                    <w:rPr>
                                      <w:sz w:val="18"/>
                                      <w:szCs w:val="18"/>
                                    </w:rPr>
                                  </w:pPr>
                                  <w:r w:rsidRPr="0053078A">
                                    <w:rPr>
                                      <w:sz w:val="18"/>
                                      <w:szCs w:val="18"/>
                                    </w:rPr>
                                    <w:t>Checklist:</w:t>
                                  </w:r>
                                  <w:r>
                                    <w:rPr>
                                      <w:sz w:val="18"/>
                                      <w:szCs w:val="18"/>
                                    </w:rPr>
                                    <w:t xml:space="preserve"> (red folder)</w:t>
                                  </w:r>
                                </w:p>
                                <w:p w:rsidR="002660D5" w:rsidRPr="0053078A" w:rsidRDefault="002660D5" w:rsidP="00B2535B">
                                  <w:pPr>
                                    <w:ind w:firstLine="432"/>
                                    <w:rPr>
                                      <w:sz w:val="18"/>
                                      <w:szCs w:val="18"/>
                                    </w:rPr>
                                  </w:pPr>
                                  <w:r w:rsidRPr="0053078A">
                                    <w:rPr>
                                      <w:sz w:val="18"/>
                                      <w:szCs w:val="18"/>
                                    </w:rPr>
                                    <w:t>Nasogastric Tube</w:t>
                                  </w:r>
                                  <w:r>
                                    <w:rPr>
                                      <w:sz w:val="18"/>
                                      <w:szCs w:val="18"/>
                                    </w:rPr>
                                    <w:t xml:space="preserve"> Insertion</w:t>
                                  </w:r>
                                </w:p>
                                <w:p w:rsidR="002660D5" w:rsidRPr="0053078A" w:rsidRDefault="002660D5" w:rsidP="00B2535B">
                                  <w:pPr>
                                    <w:ind w:firstLine="432"/>
                                    <w:rPr>
                                      <w:sz w:val="18"/>
                                      <w:szCs w:val="18"/>
                                    </w:rPr>
                                  </w:pPr>
                                  <w:r w:rsidRPr="0053078A">
                                    <w:rPr>
                                      <w:sz w:val="18"/>
                                      <w:szCs w:val="18"/>
                                    </w:rPr>
                                    <w:t>Irrigating a Nasogastric Tube</w:t>
                                  </w:r>
                                </w:p>
                                <w:p w:rsidR="002660D5" w:rsidRPr="0053078A" w:rsidRDefault="002660D5" w:rsidP="00B2535B">
                                  <w:pPr>
                                    <w:ind w:firstLine="432"/>
                                    <w:rPr>
                                      <w:sz w:val="18"/>
                                      <w:szCs w:val="18"/>
                                    </w:rPr>
                                  </w:pPr>
                                  <w:r w:rsidRPr="0053078A">
                                    <w:rPr>
                                      <w:sz w:val="18"/>
                                      <w:szCs w:val="18"/>
                                    </w:rPr>
                                    <w:t>Removing a Nasogastric Tube</w:t>
                                  </w:r>
                                </w:p>
                                <w:p w:rsidR="002660D5" w:rsidRPr="0053078A" w:rsidRDefault="002660D5" w:rsidP="00B2535B">
                                  <w:pPr>
                                    <w:rPr>
                                      <w:sz w:val="18"/>
                                      <w:szCs w:val="18"/>
                                    </w:rPr>
                                  </w:pPr>
                                  <w:r w:rsidRPr="0053078A">
                                    <w:rPr>
                                      <w:sz w:val="18"/>
                                      <w:szCs w:val="18"/>
                                    </w:rPr>
                                    <w:t xml:space="preserve">Read:  </w:t>
                                  </w:r>
                                </w:p>
                                <w:p w:rsidR="002660D5" w:rsidRPr="00E31C39" w:rsidRDefault="002660D5" w:rsidP="00B2535B">
                                  <w:pPr>
                                    <w:ind w:left="432"/>
                                    <w:rPr>
                                      <w:sz w:val="18"/>
                                      <w:szCs w:val="18"/>
                                      <w:u w:val="single"/>
                                    </w:rPr>
                                  </w:pPr>
                                  <w:r w:rsidRPr="00E31C39">
                                    <w:rPr>
                                      <w:sz w:val="18"/>
                                      <w:szCs w:val="18"/>
                                      <w:u w:val="single"/>
                                    </w:rPr>
                                    <w:t>Potter &amp; Perry textbook-</w:t>
                                  </w:r>
                                </w:p>
                                <w:p w:rsidR="002660D5" w:rsidRPr="00E31C39" w:rsidRDefault="002660D5" w:rsidP="00B2535B">
                                  <w:pPr>
                                    <w:ind w:left="432"/>
                                    <w:rPr>
                                      <w:sz w:val="18"/>
                                      <w:szCs w:val="18"/>
                                    </w:rPr>
                                  </w:pPr>
                                  <w:r w:rsidRPr="00E31C39">
                                    <w:rPr>
                                      <w:sz w:val="18"/>
                                      <w:szCs w:val="18"/>
                                    </w:rPr>
                                    <w:t>Box 35-9</w:t>
                                  </w:r>
                                </w:p>
                                <w:p w:rsidR="002660D5" w:rsidRPr="00E31C39" w:rsidRDefault="002660D5" w:rsidP="00B2535B">
                                  <w:pPr>
                                    <w:ind w:left="432"/>
                                    <w:rPr>
                                      <w:sz w:val="18"/>
                                      <w:szCs w:val="18"/>
                                    </w:rPr>
                                  </w:pPr>
                                  <w:r w:rsidRPr="00E31C39">
                                    <w:rPr>
                                      <w:sz w:val="18"/>
                                      <w:szCs w:val="18"/>
                                    </w:rPr>
                                    <w:t>Skills 35-1, 35-2, 35-3</w:t>
                                  </w:r>
                                </w:p>
                                <w:p w:rsidR="002660D5" w:rsidRPr="0053078A" w:rsidRDefault="002660D5" w:rsidP="00B2535B">
                                  <w:pPr>
                                    <w:rPr>
                                      <w:sz w:val="18"/>
                                      <w:szCs w:val="18"/>
                                    </w:rPr>
                                  </w:pPr>
                                  <w:r w:rsidRPr="0053078A">
                                    <w:rPr>
                                      <w:sz w:val="18"/>
                                      <w:szCs w:val="18"/>
                                    </w:rPr>
                                    <w:t>View:</w:t>
                                  </w:r>
                                </w:p>
                                <w:p w:rsidR="002660D5" w:rsidRPr="0053078A" w:rsidRDefault="002660D5" w:rsidP="00B2535B">
                                  <w:pPr>
                                    <w:ind w:left="432"/>
                                    <w:rPr>
                                      <w:sz w:val="18"/>
                                      <w:szCs w:val="18"/>
                                      <w:u w:val="single"/>
                                    </w:rPr>
                                  </w:pPr>
                                  <w:r w:rsidRPr="0053078A">
                                    <w:rPr>
                                      <w:sz w:val="18"/>
                                      <w:szCs w:val="18"/>
                                      <w:u w:val="single"/>
                                    </w:rPr>
                                    <w:t>Edvance Resources, NF video-</w:t>
                                  </w:r>
                                </w:p>
                                <w:p w:rsidR="002660D5" w:rsidRPr="0053078A" w:rsidRDefault="002660D5" w:rsidP="00B2535B">
                                  <w:pPr>
                                    <w:tabs>
                                      <w:tab w:val="left" w:pos="1080"/>
                                    </w:tabs>
                                    <w:ind w:left="432"/>
                                    <w:rPr>
                                      <w:sz w:val="18"/>
                                      <w:szCs w:val="18"/>
                                    </w:rPr>
                                  </w:pPr>
                                  <w:r w:rsidRPr="0053078A">
                                    <w:rPr>
                                      <w:sz w:val="18"/>
                                      <w:szCs w:val="18"/>
                                    </w:rPr>
                                    <w:t>NG insertion, NG irrigation &amp; maintenance, NG removal, Enteral feeding (bolus &amp; continuous)</w:t>
                                  </w:r>
                                </w:p>
                                <w:p w:rsidR="002660D5" w:rsidRPr="006B42DA" w:rsidRDefault="002660D5" w:rsidP="00B2535B">
                                  <w:pPr>
                                    <w:rPr>
                                      <w:b/>
                                      <w:sz w:val="18"/>
                                      <w:szCs w:val="18"/>
                                    </w:rPr>
                                  </w:pPr>
                                  <w:r w:rsidRPr="006B42DA">
                                    <w:rPr>
                                      <w:b/>
                                      <w:sz w:val="18"/>
                                      <w:szCs w:val="18"/>
                                    </w:rPr>
                                    <w:t>*In-lab 1:1 observation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33F9E" id="Text Box 4" o:spid="_x0000_s1033" type="#_x0000_t202" style="position:absolute;margin-left:4.3pt;margin-top:6pt;width:234.6pt;height:154.0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" strokeweight="3pt">
                      <v:textbox>
                        <w:txbxContent>
                          <w:p w:rsidR="002660D5" w:rsidRPr="0085589D" w:rsidRDefault="002660D5" w:rsidP="00B2535B">
                            <w:pPr>
                              <w:rPr>
                                <w:b/>
                                <w:sz w:val="18"/>
                                <w:szCs w:val="18"/>
                                <w:u w:val="single"/>
                              </w:rPr>
                            </w:pPr>
                            <w:r w:rsidRPr="0085589D">
                              <w:rPr>
                                <w:b/>
                                <w:sz w:val="18"/>
                                <w:szCs w:val="18"/>
                                <w:u w:val="single"/>
                              </w:rPr>
                              <w:t>Week 7 Lab:  Nasogastric Tube/ Feeding</w:t>
                            </w:r>
                          </w:p>
                          <w:p w:rsidR="002660D5" w:rsidRPr="0053078A" w:rsidRDefault="002660D5" w:rsidP="00B2535B">
                            <w:pPr>
                              <w:rPr>
                                <w:sz w:val="18"/>
                                <w:szCs w:val="18"/>
                              </w:rPr>
                            </w:pPr>
                            <w:r w:rsidRPr="0053078A">
                              <w:rPr>
                                <w:sz w:val="18"/>
                                <w:szCs w:val="18"/>
                              </w:rPr>
                              <w:t>Checklist:</w:t>
                            </w:r>
                            <w:r>
                              <w:rPr>
                                <w:sz w:val="18"/>
                                <w:szCs w:val="18"/>
                              </w:rPr>
                              <w:t xml:space="preserve"> (red folder)</w:t>
                            </w:r>
                          </w:p>
                          <w:p w:rsidR="002660D5" w:rsidRPr="0053078A" w:rsidRDefault="002660D5" w:rsidP="00B2535B">
                            <w:pPr>
                              <w:ind w:firstLine="432"/>
                              <w:rPr>
                                <w:sz w:val="18"/>
                                <w:szCs w:val="18"/>
                              </w:rPr>
                            </w:pPr>
                            <w:r w:rsidRPr="0053078A">
                              <w:rPr>
                                <w:sz w:val="18"/>
                                <w:szCs w:val="18"/>
                              </w:rPr>
                              <w:t>Nasogastric Tube</w:t>
                            </w:r>
                            <w:r>
                              <w:rPr>
                                <w:sz w:val="18"/>
                                <w:szCs w:val="18"/>
                              </w:rPr>
                              <w:t xml:space="preserve"> Insertion</w:t>
                            </w:r>
                          </w:p>
                          <w:p w:rsidR="002660D5" w:rsidRPr="0053078A" w:rsidRDefault="002660D5" w:rsidP="00B2535B">
                            <w:pPr>
                              <w:ind w:firstLine="432"/>
                              <w:rPr>
                                <w:sz w:val="18"/>
                                <w:szCs w:val="18"/>
                              </w:rPr>
                            </w:pPr>
                            <w:r w:rsidRPr="0053078A">
                              <w:rPr>
                                <w:sz w:val="18"/>
                                <w:szCs w:val="18"/>
                              </w:rPr>
                              <w:t>Irrigating a Nasogastric Tube</w:t>
                            </w:r>
                          </w:p>
                          <w:p w:rsidR="002660D5" w:rsidRPr="0053078A" w:rsidRDefault="002660D5" w:rsidP="00B2535B">
                            <w:pPr>
                              <w:ind w:firstLine="432"/>
                              <w:rPr>
                                <w:sz w:val="18"/>
                                <w:szCs w:val="18"/>
                              </w:rPr>
                            </w:pPr>
                            <w:r w:rsidRPr="0053078A">
                              <w:rPr>
                                <w:sz w:val="18"/>
                                <w:szCs w:val="18"/>
                              </w:rPr>
                              <w:t>Removing a Nasogastric Tube</w:t>
                            </w:r>
                          </w:p>
                          <w:p w:rsidR="002660D5" w:rsidRPr="0053078A" w:rsidRDefault="002660D5" w:rsidP="00B2535B">
                            <w:pPr>
                              <w:rPr>
                                <w:sz w:val="18"/>
                                <w:szCs w:val="18"/>
                              </w:rPr>
                            </w:pPr>
                            <w:r w:rsidRPr="0053078A">
                              <w:rPr>
                                <w:sz w:val="18"/>
                                <w:szCs w:val="18"/>
                              </w:rPr>
                              <w:t xml:space="preserve">Read:  </w:t>
                            </w:r>
                          </w:p>
                          <w:p w:rsidR="002660D5" w:rsidRPr="00E31C39" w:rsidRDefault="002660D5" w:rsidP="00B2535B">
                            <w:pPr>
                              <w:ind w:left="432"/>
                              <w:rPr>
                                <w:sz w:val="18"/>
                                <w:szCs w:val="18"/>
                                <w:u w:val="single"/>
                              </w:rPr>
                            </w:pPr>
                            <w:r w:rsidRPr="00E31C39">
                              <w:rPr>
                                <w:sz w:val="18"/>
                                <w:szCs w:val="18"/>
                                <w:u w:val="single"/>
                              </w:rPr>
                              <w:t>Potter &amp; Perry textbook-</w:t>
                            </w:r>
                          </w:p>
                          <w:p w:rsidR="002660D5" w:rsidRPr="00E31C39" w:rsidRDefault="002660D5" w:rsidP="00B2535B">
                            <w:pPr>
                              <w:ind w:left="432"/>
                              <w:rPr>
                                <w:sz w:val="18"/>
                                <w:szCs w:val="18"/>
                              </w:rPr>
                            </w:pPr>
                            <w:r w:rsidRPr="00E31C39">
                              <w:rPr>
                                <w:sz w:val="18"/>
                                <w:szCs w:val="18"/>
                              </w:rPr>
                              <w:t>Box 35-9</w:t>
                            </w:r>
                          </w:p>
                          <w:p w:rsidR="002660D5" w:rsidRPr="00E31C39" w:rsidRDefault="002660D5" w:rsidP="00B2535B">
                            <w:pPr>
                              <w:ind w:left="432"/>
                              <w:rPr>
                                <w:sz w:val="18"/>
                                <w:szCs w:val="18"/>
                              </w:rPr>
                            </w:pPr>
                            <w:r w:rsidRPr="00E31C39">
                              <w:rPr>
                                <w:sz w:val="18"/>
                                <w:szCs w:val="18"/>
                              </w:rPr>
                              <w:t>Skills 35-1, 35-2, 35-3</w:t>
                            </w:r>
                          </w:p>
                          <w:p w:rsidR="002660D5" w:rsidRPr="0053078A" w:rsidRDefault="002660D5" w:rsidP="00B2535B">
                            <w:pPr>
                              <w:rPr>
                                <w:sz w:val="18"/>
                                <w:szCs w:val="18"/>
                              </w:rPr>
                            </w:pPr>
                            <w:r w:rsidRPr="0053078A">
                              <w:rPr>
                                <w:sz w:val="18"/>
                                <w:szCs w:val="18"/>
                              </w:rPr>
                              <w:t>View:</w:t>
                            </w:r>
                          </w:p>
                          <w:p w:rsidR="002660D5" w:rsidRPr="0053078A" w:rsidRDefault="002660D5" w:rsidP="00B2535B">
                            <w:pPr>
                              <w:ind w:left="432"/>
                              <w:rPr>
                                <w:sz w:val="18"/>
                                <w:szCs w:val="18"/>
                                <w:u w:val="single"/>
                              </w:rPr>
                            </w:pPr>
                            <w:r w:rsidRPr="0053078A">
                              <w:rPr>
                                <w:sz w:val="18"/>
                                <w:szCs w:val="18"/>
                                <w:u w:val="single"/>
                              </w:rPr>
                              <w:t>Edvance Resources, NF video-</w:t>
                            </w:r>
                          </w:p>
                          <w:p w:rsidR="002660D5" w:rsidRPr="0053078A" w:rsidRDefault="002660D5" w:rsidP="00B2535B">
                            <w:pPr>
                              <w:tabs>
                                <w:tab w:val="left" w:pos="1080"/>
                              </w:tabs>
                              <w:ind w:left="432"/>
                              <w:rPr>
                                <w:sz w:val="18"/>
                                <w:szCs w:val="18"/>
                              </w:rPr>
                            </w:pPr>
                            <w:r w:rsidRPr="0053078A">
                              <w:rPr>
                                <w:sz w:val="18"/>
                                <w:szCs w:val="18"/>
                              </w:rPr>
                              <w:t>NG insertion, NG irrigation &amp; maintenance, NG removal, Enteral feeding (bolus &amp; continuous)</w:t>
                            </w:r>
                          </w:p>
                          <w:p w:rsidR="002660D5" w:rsidRPr="006B42DA" w:rsidRDefault="002660D5" w:rsidP="00B2535B">
                            <w:pPr>
                              <w:rPr>
                                <w:b/>
                                <w:sz w:val="18"/>
                                <w:szCs w:val="18"/>
                              </w:rPr>
                            </w:pPr>
                            <w:r w:rsidRPr="006B42DA">
                              <w:rPr>
                                <w:b/>
                                <w:sz w:val="18"/>
                                <w:szCs w:val="18"/>
                              </w:rPr>
                              <w:t>*In-lab 1:1 observation</w:t>
                            </w:r>
                          </w:p>
                        </w:txbxContent>
                      </v:textbox>
                    </v:shape>
                  </w:pict>
                </mc:Fallback>
              </mc:AlternateContent>
            </w:r>
          </w:p>
          <w:p w:rsidR="003A29E6" w:rsidRPr="00B2535B" w:rsidRDefault="003A29E6" w:rsidP="00C02CC0">
            <w:pPr>
              <w:rPr>
                <w:u w:val="single"/>
              </w:rPr>
            </w:pPr>
          </w:p>
          <w:p w:rsidR="003A29E6" w:rsidRDefault="003A29E6" w:rsidP="00C02CC0"/>
          <w:p w:rsidR="003A29E6" w:rsidRDefault="003A29E6" w:rsidP="00C02CC0"/>
          <w:p w:rsidR="003A29E6" w:rsidRDefault="003A29E6" w:rsidP="00C02CC0"/>
          <w:p w:rsidR="003A29E6" w:rsidRDefault="003A29E6" w:rsidP="00C02CC0"/>
          <w:p w:rsidR="003A29E6" w:rsidRDefault="003A29E6" w:rsidP="00C02CC0"/>
          <w:p w:rsidR="003A29E6" w:rsidRDefault="003A29E6" w:rsidP="00C02CC0"/>
          <w:p w:rsidR="003A29E6" w:rsidRDefault="003A29E6" w:rsidP="00C02CC0"/>
          <w:p w:rsidR="003A29E6" w:rsidRDefault="003A29E6" w:rsidP="00C02CC0"/>
          <w:p w:rsidR="003A29E6" w:rsidRDefault="003A29E6" w:rsidP="00C02CC0"/>
          <w:p w:rsidR="003A29E6" w:rsidRDefault="003A29E6" w:rsidP="00C02CC0"/>
          <w:p w:rsidR="00E31C39" w:rsidRDefault="00E31C39" w:rsidP="00C02CC0"/>
          <w:p w:rsidR="00E31C39" w:rsidRDefault="00E31C39" w:rsidP="00C02CC0"/>
          <w:p w:rsidR="00E31C39" w:rsidRDefault="0064720B" w:rsidP="00C02CC0">
            <w:r>
              <w:rPr>
                <w:noProof/>
              </w:rPr>
              <mc:AlternateContent>
                <mc:Choice Requires="wps">
                  <w:drawing>
                    <wp:anchor distT="0" distB="0" distL="114300" distR="114300" simplePos="0" relativeHeight="251832320" behindDoc="0" locked="0" layoutInCell="1" allowOverlap="1" wp14:anchorId="48295AEA" wp14:editId="7591AC0E">
                      <wp:simplePos x="0" y="0"/>
                      <wp:positionH relativeFrom="column">
                        <wp:posOffset>53975</wp:posOffset>
                      </wp:positionH>
                      <wp:positionV relativeFrom="paragraph">
                        <wp:posOffset>83820</wp:posOffset>
                      </wp:positionV>
                      <wp:extent cx="2979420" cy="1743710"/>
                      <wp:effectExtent l="19050" t="19050" r="11430" b="2794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2979420" cy="1743710"/>
                              </a:xfrm>
                              <a:prstGeom prst="rect">
                                <a:avLst/>
                              </a:prstGeom>
                              <a:solidFill>
                                <a:srgbClr val="FFFFFF"/>
                              </a:solidFill>
                              <a:ln w="38100">
                                <a:solidFill>
                                  <a:srgbClr val="000000"/>
                                </a:solidFill>
                                <a:miter lim="800000"/>
                                <a:headEnd/>
                                <a:tailEnd/>
                              </a:ln>
                            </wps:spPr>
                            <wps:txbx>
                              <w:txbxContent>
                                <w:p w:rsidR="002660D5" w:rsidRPr="0085589D" w:rsidRDefault="002660D5" w:rsidP="00E31C39">
                                  <w:pPr>
                                    <w:rPr>
                                      <w:b/>
                                      <w:sz w:val="18"/>
                                      <w:szCs w:val="18"/>
                                      <w:u w:val="single"/>
                                    </w:rPr>
                                  </w:pPr>
                                  <w:r w:rsidRPr="0085589D">
                                    <w:rPr>
                                      <w:b/>
                                      <w:sz w:val="18"/>
                                      <w:szCs w:val="18"/>
                                      <w:u w:val="single"/>
                                    </w:rPr>
                                    <w:t xml:space="preserve">Week </w:t>
                                  </w:r>
                                  <w:r>
                                    <w:rPr>
                                      <w:b/>
                                      <w:sz w:val="18"/>
                                      <w:szCs w:val="18"/>
                                      <w:u w:val="single"/>
                                    </w:rPr>
                                    <w:t>7</w:t>
                                  </w:r>
                                  <w:r w:rsidRPr="0085589D">
                                    <w:rPr>
                                      <w:b/>
                                      <w:sz w:val="18"/>
                                      <w:szCs w:val="18"/>
                                      <w:u w:val="single"/>
                                    </w:rPr>
                                    <w:t xml:space="preserve"> Lab: Mobility</w:t>
                                  </w:r>
                                  <w:r>
                                    <w:rPr>
                                      <w:b/>
                                      <w:sz w:val="18"/>
                                      <w:szCs w:val="18"/>
                                      <w:u w:val="single"/>
                                    </w:rPr>
                                    <w:t xml:space="preserve"> &amp; Sterile Gloves</w:t>
                                  </w:r>
                                </w:p>
                                <w:p w:rsidR="002660D5" w:rsidRDefault="002660D5" w:rsidP="00E31C39">
                                  <w:pPr>
                                    <w:rPr>
                                      <w:sz w:val="18"/>
                                      <w:szCs w:val="18"/>
                                    </w:rPr>
                                  </w:pPr>
                                  <w:r>
                                    <w:rPr>
                                      <w:sz w:val="18"/>
                                      <w:szCs w:val="18"/>
                                    </w:rPr>
                                    <w:t>Checklist: (red folder)</w:t>
                                  </w:r>
                                </w:p>
                                <w:p w:rsidR="002660D5" w:rsidRDefault="002660D5" w:rsidP="00E31C39">
                                  <w:pPr>
                                    <w:rPr>
                                      <w:sz w:val="18"/>
                                      <w:szCs w:val="18"/>
                                    </w:rPr>
                                  </w:pPr>
                                  <w:r>
                                    <w:rPr>
                                      <w:sz w:val="18"/>
                                      <w:szCs w:val="18"/>
                                    </w:rPr>
                                    <w:t xml:space="preserve">           Application of Sterile Gloves</w:t>
                                  </w:r>
                                </w:p>
                                <w:p w:rsidR="002660D5" w:rsidRDefault="002660D5" w:rsidP="00E31C39">
                                  <w:pPr>
                                    <w:rPr>
                                      <w:sz w:val="18"/>
                                      <w:szCs w:val="18"/>
                                    </w:rPr>
                                  </w:pPr>
                                  <w:r>
                                    <w:rPr>
                                      <w:sz w:val="18"/>
                                      <w:szCs w:val="18"/>
                                    </w:rPr>
                                    <w:t xml:space="preserve">Read: </w:t>
                                  </w:r>
                                </w:p>
                                <w:p w:rsidR="002660D5" w:rsidRPr="00E31C39" w:rsidRDefault="002660D5" w:rsidP="00E31C39">
                                  <w:pPr>
                                    <w:rPr>
                                      <w:sz w:val="18"/>
                                      <w:szCs w:val="18"/>
                                    </w:rPr>
                                  </w:pPr>
                                  <w:r>
                                    <w:rPr>
                                      <w:sz w:val="18"/>
                                      <w:szCs w:val="18"/>
                                    </w:rPr>
                                    <w:t xml:space="preserve">           </w:t>
                                  </w:r>
                                  <w:r w:rsidRPr="00E31C39">
                                    <w:rPr>
                                      <w:sz w:val="18"/>
                                      <w:szCs w:val="18"/>
                                      <w:u w:val="single"/>
                                    </w:rPr>
                                    <w:t>Potter &amp; Perry textbook</w:t>
                                  </w:r>
                                  <w:r w:rsidRPr="00E31C39">
                                    <w:rPr>
                                      <w:sz w:val="18"/>
                                      <w:szCs w:val="18"/>
                                    </w:rPr>
                                    <w:t xml:space="preserve"> – </w:t>
                                  </w:r>
                                </w:p>
                                <w:p w:rsidR="002660D5" w:rsidRPr="00E31C39" w:rsidRDefault="002660D5" w:rsidP="00E31C39">
                                  <w:pPr>
                                    <w:rPr>
                                      <w:sz w:val="18"/>
                                      <w:szCs w:val="18"/>
                                    </w:rPr>
                                  </w:pPr>
                                  <w:r w:rsidRPr="00E31C39">
                                    <w:rPr>
                                      <w:sz w:val="18"/>
                                      <w:szCs w:val="18"/>
                                    </w:rPr>
                                    <w:t xml:space="preserve">           Figure 28.3</w:t>
                                  </w:r>
                                </w:p>
                                <w:p w:rsidR="002660D5" w:rsidRPr="00E31C39" w:rsidRDefault="002660D5" w:rsidP="00E31C39">
                                  <w:pPr>
                                    <w:rPr>
                                      <w:sz w:val="18"/>
                                      <w:szCs w:val="18"/>
                                    </w:rPr>
                                  </w:pPr>
                                  <w:r w:rsidRPr="00E31C39">
                                    <w:rPr>
                                      <w:sz w:val="18"/>
                                      <w:szCs w:val="18"/>
                                    </w:rPr>
                                    <w:t xml:space="preserve">           Skills 28-1, 28-2</w:t>
                                  </w:r>
                                </w:p>
                                <w:p w:rsidR="002660D5" w:rsidRPr="003E1394" w:rsidRDefault="002660D5" w:rsidP="00E31C39">
                                  <w:pPr>
                                    <w:rPr>
                                      <w:color w:val="FF0000"/>
                                      <w:sz w:val="18"/>
                                      <w:szCs w:val="18"/>
                                    </w:rPr>
                                  </w:pPr>
                                  <w:r w:rsidRPr="00E31C39">
                                    <w:rPr>
                                      <w:sz w:val="18"/>
                                      <w:szCs w:val="18"/>
                                    </w:rPr>
                                    <w:t xml:space="preserve">           Box 14-16</w:t>
                                  </w:r>
                                </w:p>
                                <w:p w:rsidR="002660D5" w:rsidRDefault="002660D5" w:rsidP="00E31C39">
                                  <w:pPr>
                                    <w:rPr>
                                      <w:sz w:val="18"/>
                                      <w:szCs w:val="18"/>
                                    </w:rPr>
                                  </w:pPr>
                                  <w:r>
                                    <w:rPr>
                                      <w:sz w:val="18"/>
                                      <w:szCs w:val="18"/>
                                    </w:rPr>
                                    <w:t xml:space="preserve">View: </w:t>
                                  </w:r>
                                </w:p>
                                <w:p w:rsidR="002660D5" w:rsidRDefault="002660D5" w:rsidP="00E31C39">
                                  <w:pPr>
                                    <w:rPr>
                                      <w:sz w:val="18"/>
                                      <w:szCs w:val="18"/>
                                      <w:u w:val="single"/>
                                    </w:rPr>
                                  </w:pPr>
                                  <w:r w:rsidRPr="00F74F07">
                                    <w:rPr>
                                      <w:sz w:val="18"/>
                                      <w:szCs w:val="18"/>
                                    </w:rPr>
                                    <w:t xml:space="preserve">          </w:t>
                                  </w:r>
                                  <w:r>
                                    <w:rPr>
                                      <w:sz w:val="18"/>
                                      <w:szCs w:val="18"/>
                                      <w:u w:val="single"/>
                                    </w:rPr>
                                    <w:t xml:space="preserve"> Edvance Resources, NF video – </w:t>
                                  </w:r>
                                </w:p>
                                <w:p w:rsidR="002660D5" w:rsidRDefault="002660D5" w:rsidP="00E31C39">
                                  <w:pPr>
                                    <w:rPr>
                                      <w:sz w:val="18"/>
                                      <w:szCs w:val="18"/>
                                    </w:rPr>
                                  </w:pPr>
                                  <w:r>
                                    <w:rPr>
                                      <w:sz w:val="18"/>
                                      <w:szCs w:val="18"/>
                                    </w:rPr>
                                    <w:t xml:space="preserve">           Sterile Gloves</w:t>
                                  </w:r>
                                </w:p>
                                <w:p w:rsidR="002660D5" w:rsidRPr="00B2535B" w:rsidRDefault="002660D5" w:rsidP="00E31C39">
                                  <w:pPr>
                                    <w:rPr>
                                      <w:sz w:val="18"/>
                                      <w:szCs w:val="18"/>
                                    </w:rPr>
                                  </w:pPr>
                                  <w:r>
                                    <w:rPr>
                                      <w:b/>
                                      <w:sz w:val="18"/>
                                      <w:szCs w:val="18"/>
                                    </w:rPr>
                                    <w:t>*In-lab guided practice</w:t>
                                  </w:r>
                                </w:p>
                              </w:txbxContent>
                            </wps:txbx>
                            <wps:bodyPr rot="0" vert="horz" wrap="square" lIns="82413" tIns="41206" rIns="82413" bIns="41206"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295AEA" id="_x0000_s1034" type="#_x0000_t202" style="position:absolute;margin-left:4.25pt;margin-top:6.6pt;width:234.6pt;height:137.3pt;flip:x;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" strokeweight="3pt">
                      <v:textbox inset="2.28925mm,1.1446mm,2.28925mm,1.1446mm">
                        <w:txbxContent>
                          <w:p w:rsidR="002660D5" w:rsidRPr="0085589D" w:rsidRDefault="002660D5" w:rsidP="00E31C39">
                            <w:pPr>
                              <w:rPr>
                                <w:b/>
                                <w:sz w:val="18"/>
                                <w:szCs w:val="18"/>
                                <w:u w:val="single"/>
                              </w:rPr>
                            </w:pPr>
                            <w:r w:rsidRPr="0085589D">
                              <w:rPr>
                                <w:b/>
                                <w:sz w:val="18"/>
                                <w:szCs w:val="18"/>
                                <w:u w:val="single"/>
                              </w:rPr>
                              <w:t xml:space="preserve">Week </w:t>
                            </w:r>
                            <w:r>
                              <w:rPr>
                                <w:b/>
                                <w:sz w:val="18"/>
                                <w:szCs w:val="18"/>
                                <w:u w:val="single"/>
                              </w:rPr>
                              <w:t>7</w:t>
                            </w:r>
                            <w:r w:rsidRPr="0085589D">
                              <w:rPr>
                                <w:b/>
                                <w:sz w:val="18"/>
                                <w:szCs w:val="18"/>
                                <w:u w:val="single"/>
                              </w:rPr>
                              <w:t xml:space="preserve"> Lab: Mobility</w:t>
                            </w:r>
                            <w:r>
                              <w:rPr>
                                <w:b/>
                                <w:sz w:val="18"/>
                                <w:szCs w:val="18"/>
                                <w:u w:val="single"/>
                              </w:rPr>
                              <w:t xml:space="preserve"> &amp; Sterile Gloves</w:t>
                            </w:r>
                          </w:p>
                          <w:p w:rsidR="002660D5" w:rsidRDefault="002660D5" w:rsidP="00E31C39">
                            <w:pPr>
                              <w:rPr>
                                <w:sz w:val="18"/>
                                <w:szCs w:val="18"/>
                              </w:rPr>
                            </w:pPr>
                            <w:r>
                              <w:rPr>
                                <w:sz w:val="18"/>
                                <w:szCs w:val="18"/>
                              </w:rPr>
                              <w:t>Checklist: (red folder)</w:t>
                            </w:r>
                          </w:p>
                          <w:p w:rsidR="002660D5" w:rsidRDefault="002660D5" w:rsidP="00E31C39">
                            <w:pPr>
                              <w:rPr>
                                <w:sz w:val="18"/>
                                <w:szCs w:val="18"/>
                              </w:rPr>
                            </w:pPr>
                            <w:r>
                              <w:rPr>
                                <w:sz w:val="18"/>
                                <w:szCs w:val="18"/>
                              </w:rPr>
                              <w:t xml:space="preserve">           Application of Sterile Gloves</w:t>
                            </w:r>
                          </w:p>
                          <w:p w:rsidR="002660D5" w:rsidRDefault="002660D5" w:rsidP="00E31C39">
                            <w:pPr>
                              <w:rPr>
                                <w:sz w:val="18"/>
                                <w:szCs w:val="18"/>
                              </w:rPr>
                            </w:pPr>
                            <w:r>
                              <w:rPr>
                                <w:sz w:val="18"/>
                                <w:szCs w:val="18"/>
                              </w:rPr>
                              <w:t xml:space="preserve">Read: </w:t>
                            </w:r>
                          </w:p>
                          <w:p w:rsidR="002660D5" w:rsidRPr="00E31C39" w:rsidRDefault="002660D5" w:rsidP="00E31C39">
                            <w:pPr>
                              <w:rPr>
                                <w:sz w:val="18"/>
                                <w:szCs w:val="18"/>
                              </w:rPr>
                            </w:pPr>
                            <w:r>
                              <w:rPr>
                                <w:sz w:val="18"/>
                                <w:szCs w:val="18"/>
                              </w:rPr>
                              <w:t xml:space="preserve">           </w:t>
                            </w:r>
                            <w:r w:rsidRPr="00E31C39">
                              <w:rPr>
                                <w:sz w:val="18"/>
                                <w:szCs w:val="18"/>
                                <w:u w:val="single"/>
                              </w:rPr>
                              <w:t>Potter &amp; Perry textbook</w:t>
                            </w:r>
                            <w:r w:rsidRPr="00E31C39">
                              <w:rPr>
                                <w:sz w:val="18"/>
                                <w:szCs w:val="18"/>
                              </w:rPr>
                              <w:t xml:space="preserve"> – </w:t>
                            </w:r>
                          </w:p>
                          <w:p w:rsidR="002660D5" w:rsidRPr="00E31C39" w:rsidRDefault="002660D5" w:rsidP="00E31C39">
                            <w:pPr>
                              <w:rPr>
                                <w:sz w:val="18"/>
                                <w:szCs w:val="18"/>
                              </w:rPr>
                            </w:pPr>
                            <w:r w:rsidRPr="00E31C39">
                              <w:rPr>
                                <w:sz w:val="18"/>
                                <w:szCs w:val="18"/>
                              </w:rPr>
                              <w:t xml:space="preserve">           Figure 28.3</w:t>
                            </w:r>
                          </w:p>
                          <w:p w:rsidR="002660D5" w:rsidRPr="00E31C39" w:rsidRDefault="002660D5" w:rsidP="00E31C39">
                            <w:pPr>
                              <w:rPr>
                                <w:sz w:val="18"/>
                                <w:szCs w:val="18"/>
                              </w:rPr>
                            </w:pPr>
                            <w:r w:rsidRPr="00E31C39">
                              <w:rPr>
                                <w:sz w:val="18"/>
                                <w:szCs w:val="18"/>
                              </w:rPr>
                              <w:t xml:space="preserve">           Skills 28-1, 28-2</w:t>
                            </w:r>
                          </w:p>
                          <w:p w:rsidR="002660D5" w:rsidRPr="003E1394" w:rsidRDefault="002660D5" w:rsidP="00E31C39">
                            <w:pPr>
                              <w:rPr>
                                <w:color w:val="FF0000"/>
                                <w:sz w:val="18"/>
                                <w:szCs w:val="18"/>
                              </w:rPr>
                            </w:pPr>
                            <w:r w:rsidRPr="00E31C39">
                              <w:rPr>
                                <w:sz w:val="18"/>
                                <w:szCs w:val="18"/>
                              </w:rPr>
                              <w:t xml:space="preserve">           Box 14-16</w:t>
                            </w:r>
                          </w:p>
                          <w:p w:rsidR="002660D5" w:rsidRDefault="002660D5" w:rsidP="00E31C39">
                            <w:pPr>
                              <w:rPr>
                                <w:sz w:val="18"/>
                                <w:szCs w:val="18"/>
                              </w:rPr>
                            </w:pPr>
                            <w:r>
                              <w:rPr>
                                <w:sz w:val="18"/>
                                <w:szCs w:val="18"/>
                              </w:rPr>
                              <w:t xml:space="preserve">View: </w:t>
                            </w:r>
                          </w:p>
                          <w:p w:rsidR="002660D5" w:rsidRDefault="002660D5" w:rsidP="00E31C39">
                            <w:pPr>
                              <w:rPr>
                                <w:sz w:val="18"/>
                                <w:szCs w:val="18"/>
                                <w:u w:val="single"/>
                              </w:rPr>
                            </w:pPr>
                            <w:r w:rsidRPr="00F74F07">
                              <w:rPr>
                                <w:sz w:val="18"/>
                                <w:szCs w:val="18"/>
                              </w:rPr>
                              <w:t xml:space="preserve">          </w:t>
                            </w:r>
                            <w:r>
                              <w:rPr>
                                <w:sz w:val="18"/>
                                <w:szCs w:val="18"/>
                                <w:u w:val="single"/>
                              </w:rPr>
                              <w:t xml:space="preserve"> Edvance Resources, NF video – </w:t>
                            </w:r>
                          </w:p>
                          <w:p w:rsidR="002660D5" w:rsidRDefault="002660D5" w:rsidP="00E31C39">
                            <w:pPr>
                              <w:rPr>
                                <w:sz w:val="18"/>
                                <w:szCs w:val="18"/>
                              </w:rPr>
                            </w:pPr>
                            <w:r>
                              <w:rPr>
                                <w:sz w:val="18"/>
                                <w:szCs w:val="18"/>
                              </w:rPr>
                              <w:t xml:space="preserve">           Sterile Gloves</w:t>
                            </w:r>
                          </w:p>
                          <w:p w:rsidR="002660D5" w:rsidRPr="00B2535B" w:rsidRDefault="002660D5" w:rsidP="00E31C39">
                            <w:pPr>
                              <w:rPr>
                                <w:sz w:val="18"/>
                                <w:szCs w:val="18"/>
                              </w:rPr>
                            </w:pPr>
                            <w:r>
                              <w:rPr>
                                <w:b/>
                                <w:sz w:val="18"/>
                                <w:szCs w:val="18"/>
                              </w:rPr>
                              <w:t>*In-lab guided practice</w:t>
                            </w:r>
                          </w:p>
                        </w:txbxContent>
                      </v:textbox>
                    </v:shape>
                  </w:pict>
                </mc:Fallback>
              </mc:AlternateContent>
            </w:r>
          </w:p>
          <w:p w:rsidR="00E31C39" w:rsidRDefault="00E31C39" w:rsidP="00C02CC0"/>
          <w:p w:rsidR="00E31C39" w:rsidRDefault="00E31C39" w:rsidP="00C02CC0"/>
          <w:p w:rsidR="00E31C39" w:rsidRDefault="00E31C39" w:rsidP="00C02CC0"/>
          <w:p w:rsidR="00E31C39" w:rsidRDefault="00E31C39" w:rsidP="00C02CC0"/>
          <w:p w:rsidR="00E31C39" w:rsidRDefault="00E31C39" w:rsidP="00C02CC0"/>
          <w:p w:rsidR="00E31C39" w:rsidRDefault="00E31C39" w:rsidP="00C02CC0"/>
          <w:p w:rsidR="00E31C39" w:rsidRDefault="00E31C39" w:rsidP="00C02CC0"/>
          <w:p w:rsidR="00E31C39" w:rsidRDefault="00E31C39" w:rsidP="00C02CC0"/>
          <w:p w:rsidR="00E31C39" w:rsidRDefault="00E31C39" w:rsidP="00C02CC0"/>
          <w:p w:rsidR="00E31C39" w:rsidRDefault="00E31C39" w:rsidP="00C02CC0"/>
          <w:p w:rsidR="00E31C39" w:rsidRDefault="00E31C39" w:rsidP="00C02CC0"/>
        </w:tc>
      </w:tr>
      <w:tr w:rsidR="003A29E6" w:rsidTr="00FA0994">
        <w:tc>
          <w:tcPr>
            <w:tcW w:w="879" w:type="dxa"/>
          </w:tcPr>
          <w:p w:rsidR="003A29E6" w:rsidRDefault="003A29E6"/>
        </w:tc>
        <w:tc>
          <w:tcPr>
            <w:tcW w:w="3479" w:type="dxa"/>
            <w:gridSpan w:val="2"/>
          </w:tcPr>
          <w:p w:rsidR="003A29E6" w:rsidRDefault="003A29E6" w:rsidP="00C02CC0">
            <w:r>
              <w:t>Identify factors that commonly affect urination.  (1,2,3)*</w:t>
            </w:r>
          </w:p>
          <w:p w:rsidR="003A29E6" w:rsidRDefault="003A29E6" w:rsidP="00C02CC0"/>
          <w:p w:rsidR="003A29E6" w:rsidRDefault="003A29E6" w:rsidP="00C02CC0">
            <w:r>
              <w:t xml:space="preserve">Describe assessment data appropriate for a patient with urinary elimination </w:t>
            </w:r>
            <w:r>
              <w:lastRenderedPageBreak/>
              <w:t>problems.  (1,2,3)*</w:t>
            </w:r>
          </w:p>
          <w:p w:rsidR="003A29E6" w:rsidRPr="003D21CE" w:rsidRDefault="003A29E6" w:rsidP="00C02CC0">
            <w:pPr>
              <w:rPr>
                <w:sz w:val="16"/>
                <w:szCs w:val="16"/>
              </w:rPr>
            </w:pPr>
          </w:p>
          <w:p w:rsidR="003A29E6" w:rsidRDefault="003A29E6" w:rsidP="00C02CC0">
            <w:r>
              <w:t>Demonstrates how to obtain urine specimens and to document the collection in Meditech 6.1.  (2,4,5,8)*</w:t>
            </w:r>
          </w:p>
          <w:p w:rsidR="003A29E6" w:rsidRPr="003D21CE" w:rsidRDefault="003A29E6" w:rsidP="00C02CC0">
            <w:pPr>
              <w:rPr>
                <w:sz w:val="16"/>
                <w:szCs w:val="16"/>
              </w:rPr>
            </w:pPr>
            <w:r>
              <w:t xml:space="preserve"> </w:t>
            </w:r>
          </w:p>
          <w:p w:rsidR="003A29E6" w:rsidRDefault="003A29E6" w:rsidP="00C02CC0">
            <w:r>
              <w:t>Describe the nursing implications of common diagnostic tests of the urinary system.  (2,5,8)*</w:t>
            </w:r>
          </w:p>
          <w:p w:rsidR="003A29E6" w:rsidRDefault="003A29E6" w:rsidP="00C02CC0"/>
          <w:p w:rsidR="003A29E6" w:rsidRDefault="003A29E6" w:rsidP="00C02CC0">
            <w:r w:rsidRPr="00306464">
              <w:t>Demonstrate appropriate application of sterile gloves and maintenance of a sterile field. (5)*</w:t>
            </w:r>
          </w:p>
          <w:p w:rsidR="003A29E6" w:rsidRPr="003D21CE" w:rsidRDefault="003A29E6" w:rsidP="00C02CC0">
            <w:pPr>
              <w:rPr>
                <w:sz w:val="16"/>
                <w:szCs w:val="16"/>
              </w:rPr>
            </w:pPr>
          </w:p>
          <w:p w:rsidR="003A29E6" w:rsidRDefault="003A29E6" w:rsidP="00C02CC0">
            <w:r>
              <w:t>Discuss nursing measures to promote normal micturition and reduce episodes of incontinence.  (2,5,8)*</w:t>
            </w:r>
          </w:p>
          <w:p w:rsidR="003A29E6" w:rsidRDefault="003A29E6" w:rsidP="00C02CC0"/>
          <w:p w:rsidR="003A29E6" w:rsidRDefault="003A29E6" w:rsidP="00C02CC0">
            <w:r>
              <w:t>Demonstrate appropriate technique for insertion, care, and removal of a urinary catheter.  (2,5,8)*</w:t>
            </w:r>
          </w:p>
          <w:p w:rsidR="003A29E6" w:rsidRDefault="003A29E6" w:rsidP="00C02CC0"/>
          <w:p w:rsidR="003A29E6" w:rsidRDefault="003A29E6" w:rsidP="00C02CC0">
            <w:r>
              <w:t>Demonstrate documentation of insertion, removal, and care of a foley catheter. (4)*</w:t>
            </w:r>
          </w:p>
        </w:tc>
        <w:tc>
          <w:tcPr>
            <w:tcW w:w="5040" w:type="dxa"/>
            <w:gridSpan w:val="2"/>
          </w:tcPr>
          <w:p w:rsidR="003A29E6" w:rsidRPr="003676EC" w:rsidRDefault="003A29E6" w:rsidP="00E67B98">
            <w:pPr>
              <w:pStyle w:val="ListParagraph"/>
              <w:numPr>
                <w:ilvl w:val="0"/>
                <w:numId w:val="20"/>
              </w:numPr>
              <w:spacing w:after="0" w:line="240" w:lineRule="auto"/>
              <w:rPr>
                <w:rFonts w:ascii="Times New Roman" w:hAnsi="Times New Roman"/>
                <w:sz w:val="20"/>
                <w:szCs w:val="20"/>
              </w:rPr>
            </w:pPr>
            <w:r w:rsidRPr="003676EC">
              <w:rPr>
                <w:rFonts w:ascii="Times New Roman" w:hAnsi="Times New Roman"/>
                <w:sz w:val="20"/>
                <w:szCs w:val="20"/>
              </w:rPr>
              <w:lastRenderedPageBreak/>
              <w:t>Urinary Elimination</w:t>
            </w:r>
          </w:p>
          <w:p w:rsidR="003A29E6" w:rsidRPr="00C02CC0" w:rsidRDefault="003A29E6" w:rsidP="00E67B98">
            <w:pPr>
              <w:numPr>
                <w:ilvl w:val="1"/>
                <w:numId w:val="46"/>
              </w:numPr>
            </w:pPr>
            <w:r w:rsidRPr="00C02CC0">
              <w:t>Factors influencing urination</w:t>
            </w:r>
          </w:p>
          <w:p w:rsidR="003A29E6" w:rsidRPr="00C02CC0" w:rsidRDefault="003A29E6" w:rsidP="00E67B98">
            <w:pPr>
              <w:numPr>
                <w:ilvl w:val="1"/>
                <w:numId w:val="46"/>
              </w:numPr>
            </w:pPr>
            <w:r w:rsidRPr="00C02CC0">
              <w:t>Alterations in urinary elimination</w:t>
            </w:r>
          </w:p>
          <w:p w:rsidR="003A29E6" w:rsidRPr="00C02CC0" w:rsidRDefault="003A29E6" w:rsidP="00E67B98">
            <w:pPr>
              <w:pStyle w:val="ListParagraph"/>
              <w:numPr>
                <w:ilvl w:val="2"/>
                <w:numId w:val="46"/>
              </w:numPr>
              <w:spacing w:after="0" w:line="240" w:lineRule="auto"/>
              <w:rPr>
                <w:rFonts w:ascii="Times New Roman" w:hAnsi="Times New Roman"/>
                <w:sz w:val="20"/>
                <w:szCs w:val="20"/>
              </w:rPr>
            </w:pPr>
            <w:r w:rsidRPr="00C02CC0">
              <w:rPr>
                <w:rFonts w:ascii="Times New Roman" w:hAnsi="Times New Roman"/>
                <w:sz w:val="20"/>
                <w:szCs w:val="20"/>
              </w:rPr>
              <w:t>urinary retention</w:t>
            </w:r>
          </w:p>
          <w:p w:rsidR="003A29E6" w:rsidRPr="00C02CC0" w:rsidRDefault="003A29E6" w:rsidP="00E67B98">
            <w:pPr>
              <w:pStyle w:val="ListParagraph"/>
              <w:numPr>
                <w:ilvl w:val="2"/>
                <w:numId w:val="46"/>
              </w:numPr>
              <w:spacing w:after="0" w:line="240" w:lineRule="auto"/>
              <w:rPr>
                <w:rFonts w:ascii="Times New Roman" w:hAnsi="Times New Roman"/>
                <w:sz w:val="20"/>
                <w:szCs w:val="20"/>
              </w:rPr>
            </w:pPr>
            <w:r w:rsidRPr="00C02CC0">
              <w:rPr>
                <w:rFonts w:ascii="Times New Roman" w:hAnsi="Times New Roman"/>
                <w:sz w:val="20"/>
                <w:szCs w:val="20"/>
              </w:rPr>
              <w:t>UTIs</w:t>
            </w:r>
          </w:p>
          <w:p w:rsidR="003A29E6" w:rsidRPr="00C02CC0" w:rsidRDefault="003A29E6" w:rsidP="00E67B98">
            <w:pPr>
              <w:pStyle w:val="ListParagraph"/>
              <w:numPr>
                <w:ilvl w:val="2"/>
                <w:numId w:val="46"/>
              </w:numPr>
              <w:spacing w:after="0" w:line="240" w:lineRule="auto"/>
              <w:rPr>
                <w:rFonts w:ascii="Times New Roman" w:hAnsi="Times New Roman"/>
                <w:sz w:val="20"/>
                <w:szCs w:val="20"/>
              </w:rPr>
            </w:pPr>
            <w:r w:rsidRPr="00C02CC0">
              <w:rPr>
                <w:rFonts w:ascii="Times New Roman" w:hAnsi="Times New Roman"/>
                <w:sz w:val="20"/>
                <w:szCs w:val="20"/>
              </w:rPr>
              <w:lastRenderedPageBreak/>
              <w:t xml:space="preserve">urinary incontinence </w:t>
            </w:r>
          </w:p>
          <w:p w:rsidR="003A29E6" w:rsidRPr="00C02CC0" w:rsidRDefault="003A29E6" w:rsidP="00E67B98">
            <w:pPr>
              <w:pStyle w:val="ListParagraph"/>
              <w:numPr>
                <w:ilvl w:val="2"/>
                <w:numId w:val="46"/>
              </w:numPr>
              <w:spacing w:after="0" w:line="240" w:lineRule="auto"/>
              <w:rPr>
                <w:rFonts w:ascii="Times New Roman" w:hAnsi="Times New Roman"/>
                <w:sz w:val="20"/>
                <w:szCs w:val="20"/>
              </w:rPr>
            </w:pPr>
            <w:r w:rsidRPr="00C02CC0">
              <w:rPr>
                <w:rFonts w:ascii="Times New Roman" w:hAnsi="Times New Roman"/>
                <w:sz w:val="20"/>
                <w:szCs w:val="20"/>
              </w:rPr>
              <w:t>urinary diversions</w:t>
            </w:r>
          </w:p>
          <w:p w:rsidR="003A29E6" w:rsidRPr="00C02CC0" w:rsidRDefault="003A29E6" w:rsidP="00E67B98">
            <w:pPr>
              <w:numPr>
                <w:ilvl w:val="1"/>
                <w:numId w:val="46"/>
              </w:numPr>
            </w:pPr>
            <w:r w:rsidRPr="00C02CC0">
              <w:t>Infection control</w:t>
            </w:r>
          </w:p>
          <w:p w:rsidR="003A29E6" w:rsidRPr="00C02CC0" w:rsidRDefault="003A29E6" w:rsidP="00E67B98">
            <w:pPr>
              <w:pStyle w:val="ListParagraph"/>
              <w:numPr>
                <w:ilvl w:val="2"/>
                <w:numId w:val="46"/>
              </w:numPr>
              <w:spacing w:after="0" w:line="240" w:lineRule="auto"/>
              <w:rPr>
                <w:rFonts w:ascii="Times New Roman" w:hAnsi="Times New Roman"/>
                <w:sz w:val="20"/>
                <w:szCs w:val="20"/>
              </w:rPr>
            </w:pPr>
            <w:r w:rsidRPr="00C02CC0">
              <w:rPr>
                <w:rFonts w:ascii="Times New Roman" w:hAnsi="Times New Roman"/>
                <w:sz w:val="20"/>
                <w:szCs w:val="20"/>
              </w:rPr>
              <w:t xml:space="preserve"> Urosepsis</w:t>
            </w:r>
          </w:p>
          <w:p w:rsidR="003A29E6" w:rsidRPr="00C02CC0" w:rsidRDefault="003A29E6" w:rsidP="00E67B98">
            <w:pPr>
              <w:pStyle w:val="ListParagraph"/>
              <w:numPr>
                <w:ilvl w:val="2"/>
                <w:numId w:val="46"/>
              </w:numPr>
              <w:spacing w:after="0" w:line="240" w:lineRule="auto"/>
              <w:rPr>
                <w:rFonts w:ascii="Times New Roman" w:hAnsi="Times New Roman"/>
                <w:sz w:val="20"/>
                <w:szCs w:val="20"/>
              </w:rPr>
            </w:pPr>
            <w:r w:rsidRPr="00C02CC0">
              <w:rPr>
                <w:rFonts w:ascii="Times New Roman" w:hAnsi="Times New Roman"/>
                <w:sz w:val="20"/>
                <w:szCs w:val="20"/>
              </w:rPr>
              <w:t>CAUTI</w:t>
            </w:r>
          </w:p>
          <w:p w:rsidR="003A29E6" w:rsidRPr="00072F46" w:rsidRDefault="003A29E6" w:rsidP="00E67B98">
            <w:pPr>
              <w:numPr>
                <w:ilvl w:val="1"/>
                <w:numId w:val="46"/>
              </w:numPr>
            </w:pPr>
            <w:r w:rsidRPr="00072F46">
              <w:t>Psychosocial considerations</w:t>
            </w:r>
          </w:p>
          <w:p w:rsidR="003A29E6" w:rsidRPr="00072F46" w:rsidRDefault="003A29E6" w:rsidP="00E67B98">
            <w:pPr>
              <w:numPr>
                <w:ilvl w:val="1"/>
                <w:numId w:val="46"/>
              </w:numPr>
            </w:pPr>
            <w:r w:rsidRPr="00072F46">
              <w:t>Cultural considerations</w:t>
            </w:r>
          </w:p>
          <w:p w:rsidR="003A29E6" w:rsidRPr="00072F46" w:rsidRDefault="003A29E6" w:rsidP="00E67B98">
            <w:pPr>
              <w:numPr>
                <w:ilvl w:val="1"/>
                <w:numId w:val="46"/>
              </w:numPr>
            </w:pPr>
            <w:r w:rsidRPr="00072F46">
              <w:t>Assessment of urinary function</w:t>
            </w:r>
          </w:p>
          <w:p w:rsidR="003A29E6" w:rsidRPr="00072F46" w:rsidRDefault="003A29E6" w:rsidP="00E67B98">
            <w:pPr>
              <w:numPr>
                <w:ilvl w:val="2"/>
                <w:numId w:val="46"/>
              </w:numPr>
            </w:pPr>
            <w:r w:rsidRPr="00072F46">
              <w:t>pattern of urination</w:t>
            </w:r>
          </w:p>
          <w:p w:rsidR="003A29E6" w:rsidRPr="00072F46" w:rsidRDefault="003A29E6" w:rsidP="00E67B98">
            <w:pPr>
              <w:numPr>
                <w:ilvl w:val="2"/>
                <w:numId w:val="46"/>
              </w:numPr>
            </w:pPr>
            <w:r w:rsidRPr="00072F46">
              <w:t>symptoms of urinary alterations</w:t>
            </w:r>
          </w:p>
          <w:p w:rsidR="003A29E6" w:rsidRPr="00072F46" w:rsidRDefault="003A29E6" w:rsidP="00E67B98">
            <w:pPr>
              <w:numPr>
                <w:ilvl w:val="2"/>
                <w:numId w:val="46"/>
              </w:numPr>
            </w:pPr>
            <w:r w:rsidRPr="00072F46">
              <w:t>factors affecting urination</w:t>
            </w:r>
          </w:p>
          <w:p w:rsidR="003A29E6" w:rsidRPr="00072F46" w:rsidRDefault="003A29E6" w:rsidP="00E67B98">
            <w:pPr>
              <w:numPr>
                <w:ilvl w:val="2"/>
                <w:numId w:val="46"/>
              </w:numPr>
            </w:pPr>
            <w:r w:rsidRPr="00072F46">
              <w:t>physical assessment</w:t>
            </w:r>
          </w:p>
          <w:p w:rsidR="003A29E6" w:rsidRPr="00072F46" w:rsidRDefault="003A29E6" w:rsidP="00E67B98">
            <w:pPr>
              <w:numPr>
                <w:ilvl w:val="2"/>
                <w:numId w:val="46"/>
              </w:numPr>
            </w:pPr>
            <w:r w:rsidRPr="00072F46">
              <w:t>assessment of urine</w:t>
            </w:r>
          </w:p>
          <w:p w:rsidR="003A29E6" w:rsidRPr="00072F46" w:rsidRDefault="003A29E6" w:rsidP="00E67B98">
            <w:pPr>
              <w:numPr>
                <w:ilvl w:val="1"/>
                <w:numId w:val="46"/>
              </w:numPr>
            </w:pPr>
            <w:r w:rsidRPr="00072F46">
              <w:t>Promoting normal micturition</w:t>
            </w:r>
          </w:p>
          <w:p w:rsidR="003A29E6" w:rsidRPr="00072F46" w:rsidRDefault="003A29E6" w:rsidP="00E67B98">
            <w:pPr>
              <w:numPr>
                <w:ilvl w:val="2"/>
                <w:numId w:val="46"/>
              </w:numPr>
            </w:pPr>
            <w:r w:rsidRPr="00072F46">
              <w:t>health promotion</w:t>
            </w:r>
          </w:p>
          <w:p w:rsidR="003A29E6" w:rsidRPr="00072F46" w:rsidRDefault="003A29E6" w:rsidP="00E67B98">
            <w:pPr>
              <w:numPr>
                <w:ilvl w:val="2"/>
                <w:numId w:val="46"/>
              </w:numPr>
            </w:pPr>
            <w:r w:rsidRPr="00072F46">
              <w:t>acute care setting</w:t>
            </w:r>
          </w:p>
          <w:p w:rsidR="003A29E6" w:rsidRPr="00072F46" w:rsidRDefault="003A29E6" w:rsidP="00E67B98">
            <w:pPr>
              <w:numPr>
                <w:ilvl w:val="3"/>
                <w:numId w:val="46"/>
              </w:numPr>
              <w:tabs>
                <w:tab w:val="clear" w:pos="2880"/>
                <w:tab w:val="num" w:pos="1332"/>
              </w:tabs>
              <w:ind w:hanging="1818"/>
            </w:pPr>
            <w:r w:rsidRPr="00072F46">
              <w:t>maintaining elimination habits</w:t>
            </w:r>
          </w:p>
          <w:p w:rsidR="003A29E6" w:rsidRPr="00072F46" w:rsidRDefault="003A29E6" w:rsidP="00E67B98">
            <w:pPr>
              <w:numPr>
                <w:ilvl w:val="3"/>
                <w:numId w:val="46"/>
              </w:numPr>
              <w:tabs>
                <w:tab w:val="clear" w:pos="2880"/>
                <w:tab w:val="num" w:pos="1332"/>
              </w:tabs>
              <w:ind w:hanging="1818"/>
            </w:pPr>
            <w:r w:rsidRPr="00072F46">
              <w:t>medi</w:t>
            </w:r>
            <w:r>
              <w:t>c</w:t>
            </w:r>
            <w:r w:rsidRPr="00072F46">
              <w:t>ations</w:t>
            </w:r>
          </w:p>
          <w:p w:rsidR="003A29E6" w:rsidRPr="00072F46" w:rsidRDefault="003A29E6" w:rsidP="00E67B98">
            <w:pPr>
              <w:numPr>
                <w:ilvl w:val="3"/>
                <w:numId w:val="46"/>
              </w:numPr>
              <w:tabs>
                <w:tab w:val="clear" w:pos="2880"/>
                <w:tab w:val="num" w:pos="1332"/>
              </w:tabs>
              <w:ind w:hanging="1818"/>
            </w:pPr>
            <w:r w:rsidRPr="00072F46">
              <w:t>catheterization</w:t>
            </w:r>
          </w:p>
          <w:p w:rsidR="003A29E6" w:rsidRPr="00072F46" w:rsidRDefault="003A29E6" w:rsidP="00E67B98">
            <w:pPr>
              <w:numPr>
                <w:ilvl w:val="3"/>
                <w:numId w:val="46"/>
              </w:numPr>
              <w:tabs>
                <w:tab w:val="clear" w:pos="2880"/>
                <w:tab w:val="num" w:pos="1332"/>
              </w:tabs>
              <w:ind w:hanging="1818"/>
            </w:pPr>
            <w:r w:rsidRPr="00072F46">
              <w:t>delegation</w:t>
            </w:r>
          </w:p>
          <w:p w:rsidR="003A29E6" w:rsidRPr="00072F46" w:rsidRDefault="003A29E6" w:rsidP="00E67B98">
            <w:pPr>
              <w:numPr>
                <w:ilvl w:val="1"/>
                <w:numId w:val="46"/>
              </w:numPr>
            </w:pPr>
            <w:r w:rsidRPr="00072F46">
              <w:t>Restorative care</w:t>
            </w:r>
          </w:p>
          <w:p w:rsidR="003A29E6" w:rsidRPr="00072F46" w:rsidRDefault="003A29E6" w:rsidP="00E67B98">
            <w:pPr>
              <w:numPr>
                <w:ilvl w:val="2"/>
                <w:numId w:val="46"/>
              </w:numPr>
            </w:pPr>
            <w:r w:rsidRPr="00072F46">
              <w:t>pelvic floor exercises</w:t>
            </w:r>
          </w:p>
          <w:p w:rsidR="003A29E6" w:rsidRDefault="003A29E6" w:rsidP="00E67B98">
            <w:pPr>
              <w:numPr>
                <w:ilvl w:val="2"/>
                <w:numId w:val="46"/>
              </w:numPr>
            </w:pPr>
            <w:r w:rsidRPr="00072F46">
              <w:t>bladder retraining</w:t>
            </w:r>
          </w:p>
          <w:p w:rsidR="003A29E6" w:rsidRPr="00072F46" w:rsidRDefault="003A29E6" w:rsidP="00E67B98">
            <w:pPr>
              <w:numPr>
                <w:ilvl w:val="2"/>
                <w:numId w:val="46"/>
              </w:numPr>
            </w:pPr>
            <w:r>
              <w:t>toileting schedules</w:t>
            </w:r>
          </w:p>
          <w:p w:rsidR="003A29E6" w:rsidRDefault="003A29E6" w:rsidP="00E67B98">
            <w:pPr>
              <w:numPr>
                <w:ilvl w:val="2"/>
                <w:numId w:val="46"/>
              </w:numPr>
            </w:pPr>
            <w:r w:rsidRPr="00072F46">
              <w:t>self-catheterization</w:t>
            </w:r>
          </w:p>
          <w:p w:rsidR="003A29E6" w:rsidRDefault="003A29E6" w:rsidP="00E67B98">
            <w:pPr>
              <w:numPr>
                <w:ilvl w:val="2"/>
                <w:numId w:val="46"/>
              </w:numPr>
            </w:pPr>
            <w:r>
              <w:t>maintenance of skin integrity</w:t>
            </w:r>
          </w:p>
          <w:p w:rsidR="003A29E6" w:rsidRPr="00C02CC0" w:rsidRDefault="003A29E6" w:rsidP="00983B9D"/>
        </w:tc>
        <w:tc>
          <w:tcPr>
            <w:tcW w:w="5200" w:type="dxa"/>
            <w:gridSpan w:val="2"/>
          </w:tcPr>
          <w:p w:rsidR="003A29E6" w:rsidRDefault="003A29E6" w:rsidP="00C02CC0">
            <w:r>
              <w:lastRenderedPageBreak/>
              <w:t>Read:</w:t>
            </w:r>
            <w:r>
              <w:tab/>
              <w:t>Potter et al.</w:t>
            </w:r>
          </w:p>
          <w:p w:rsidR="003A29E6" w:rsidRPr="000A2B9B" w:rsidRDefault="003A29E6" w:rsidP="00C02CC0">
            <w:r>
              <w:tab/>
            </w:r>
            <w:r>
              <w:tab/>
              <w:t xml:space="preserve">Ch. </w:t>
            </w:r>
            <w:r w:rsidRPr="000A2B9B">
              <w:t>36</w:t>
            </w:r>
          </w:p>
          <w:p w:rsidR="003A29E6" w:rsidRDefault="003A29E6" w:rsidP="00C02CC0">
            <w:pPr>
              <w:rPr>
                <w:b/>
                <w:u w:val="single"/>
              </w:rPr>
            </w:pPr>
          </w:p>
          <w:p w:rsidR="003A29E6" w:rsidRPr="001C0538" w:rsidRDefault="003A29E6" w:rsidP="00C02CC0">
            <w:r w:rsidRPr="001C0538">
              <w:t>In class activity</w:t>
            </w:r>
          </w:p>
          <w:p w:rsidR="003A29E6" w:rsidRDefault="003A29E6" w:rsidP="00E67B98">
            <w:pPr>
              <w:pStyle w:val="ListParagraph"/>
              <w:numPr>
                <w:ilvl w:val="0"/>
                <w:numId w:val="51"/>
              </w:numPr>
              <w:spacing w:after="0" w:line="240" w:lineRule="auto"/>
              <w:rPr>
                <w:rFonts w:ascii="Times New Roman" w:hAnsi="Times New Roman"/>
                <w:sz w:val="20"/>
                <w:szCs w:val="20"/>
              </w:rPr>
            </w:pPr>
            <w:r w:rsidRPr="001C0538">
              <w:rPr>
                <w:rFonts w:ascii="Times New Roman" w:hAnsi="Times New Roman"/>
                <w:sz w:val="20"/>
                <w:szCs w:val="20"/>
              </w:rPr>
              <w:t>Care Plan</w:t>
            </w:r>
            <w:r>
              <w:rPr>
                <w:rFonts w:ascii="Times New Roman" w:hAnsi="Times New Roman"/>
                <w:sz w:val="20"/>
                <w:szCs w:val="20"/>
              </w:rPr>
              <w:t xml:space="preserve"> with prioritized interventions</w:t>
            </w:r>
          </w:p>
          <w:p w:rsidR="003A29E6" w:rsidRDefault="003A29E6" w:rsidP="00E67B98">
            <w:pPr>
              <w:pStyle w:val="ListParagraph"/>
              <w:numPr>
                <w:ilvl w:val="0"/>
                <w:numId w:val="51"/>
              </w:numPr>
              <w:spacing w:after="0" w:line="240" w:lineRule="auto"/>
              <w:rPr>
                <w:rFonts w:ascii="Times New Roman" w:hAnsi="Times New Roman"/>
                <w:sz w:val="20"/>
                <w:szCs w:val="20"/>
              </w:rPr>
            </w:pPr>
            <w:r>
              <w:rPr>
                <w:rFonts w:ascii="Times New Roman" w:hAnsi="Times New Roman"/>
                <w:sz w:val="20"/>
                <w:szCs w:val="20"/>
              </w:rPr>
              <w:lastRenderedPageBreak/>
              <w:t>Foley Catheter Insertion and Removal Case Study</w:t>
            </w:r>
          </w:p>
          <w:p w:rsidR="003A29E6" w:rsidRPr="001C0538" w:rsidRDefault="003A29E6" w:rsidP="00C02CC0">
            <w:pPr>
              <w:pStyle w:val="ListParagraph"/>
              <w:spacing w:after="0" w:line="240" w:lineRule="auto"/>
              <w:rPr>
                <w:rFonts w:ascii="Times New Roman" w:hAnsi="Times New Roman"/>
                <w:sz w:val="20"/>
                <w:szCs w:val="20"/>
              </w:rPr>
            </w:pPr>
          </w:p>
          <w:p w:rsidR="003A29E6" w:rsidRPr="00756A58" w:rsidRDefault="003A29E6" w:rsidP="00C02CC0">
            <w:r w:rsidRPr="00756A58">
              <w:t xml:space="preserve">Online Assignment:  ATI Skills Module: Urinary catheter </w:t>
            </w:r>
          </w:p>
          <w:p w:rsidR="003A29E6" w:rsidRPr="000A2B9B" w:rsidRDefault="003A29E6" w:rsidP="00C02CC0">
            <w:r w:rsidRPr="00756A58">
              <w:t xml:space="preserve">Care.   </w:t>
            </w:r>
            <w:r w:rsidRPr="000A2B9B">
              <w:t>Module is due 10/3/18 at 0700.</w:t>
            </w:r>
          </w:p>
          <w:p w:rsidR="003A29E6" w:rsidRPr="000A2B9B" w:rsidRDefault="003A29E6" w:rsidP="00C02CC0"/>
          <w:p w:rsidR="003A29E6" w:rsidRPr="000A2B9B" w:rsidRDefault="003A29E6" w:rsidP="00C02CC0">
            <w:r w:rsidRPr="000A2B9B">
              <w:t>Online Assignment:  vSim® Nursing Fundamentals:</w:t>
            </w:r>
          </w:p>
          <w:p w:rsidR="003A29E6" w:rsidRPr="000A2B9B" w:rsidRDefault="003A29E6" w:rsidP="00C02CC0">
            <w:pPr>
              <w:rPr>
                <w:sz w:val="22"/>
                <w:szCs w:val="22"/>
              </w:rPr>
            </w:pPr>
            <w:r w:rsidRPr="000A2B9B">
              <w:t>Kim Johnson.  Due 10/10/18 at 0800.</w:t>
            </w:r>
          </w:p>
          <w:p w:rsidR="003A29E6" w:rsidRDefault="003A29E6" w:rsidP="00C02CC0">
            <w:pPr>
              <w:rPr>
                <w:b/>
              </w:rPr>
            </w:pPr>
          </w:p>
          <w:p w:rsidR="003A29E6" w:rsidRDefault="003A29E6" w:rsidP="00C02CC0">
            <w:pPr>
              <w:rPr>
                <w:b/>
              </w:rPr>
            </w:pPr>
            <w:r w:rsidRPr="00B003AD">
              <w:rPr>
                <w:b/>
              </w:rPr>
              <w:tab/>
            </w:r>
            <w:r w:rsidRPr="00B003AD">
              <w:rPr>
                <w:b/>
              </w:rPr>
              <w:tab/>
            </w:r>
            <w:r w:rsidRPr="00B003AD">
              <w:rPr>
                <w:b/>
              </w:rPr>
              <w:tab/>
            </w:r>
          </w:p>
          <w:p w:rsidR="003A29E6" w:rsidRDefault="003A29E6" w:rsidP="00C02CC0">
            <w:r w:rsidRPr="000A2B9B">
              <w:t>Clinical</w:t>
            </w:r>
            <w:r>
              <w:t xml:space="preserve"> experience</w:t>
            </w:r>
            <w:r w:rsidRPr="000A2B9B">
              <w:t>:  Insert a foley catheter or manage a patient</w:t>
            </w:r>
            <w:r>
              <w:t xml:space="preserve"> </w:t>
            </w:r>
            <w:r w:rsidRPr="000A2B9B">
              <w:t>with a foley catheter utilizing appropriate nursing</w:t>
            </w:r>
            <w:r>
              <w:t xml:space="preserve"> </w:t>
            </w:r>
            <w:r w:rsidRPr="000A2B9B">
              <w:t>interventions.</w:t>
            </w:r>
          </w:p>
          <w:p w:rsidR="003A29E6" w:rsidRDefault="003A29E6" w:rsidP="00C02CC0"/>
          <w:p w:rsidR="003A29E6" w:rsidRDefault="003A29E6" w:rsidP="00C02CC0"/>
          <w:p w:rsidR="003A29E6" w:rsidRDefault="003A29E6" w:rsidP="00C02CC0"/>
          <w:p w:rsidR="003A29E6" w:rsidRDefault="003A29E6" w:rsidP="00C02CC0"/>
          <w:p w:rsidR="003A29E6" w:rsidRDefault="003A29E6" w:rsidP="00C02CC0"/>
          <w:p w:rsidR="003A29E6" w:rsidRDefault="003A29E6" w:rsidP="00C02CC0"/>
          <w:p w:rsidR="003A29E6" w:rsidRDefault="003A29E6" w:rsidP="00C02CC0"/>
          <w:p w:rsidR="003A29E6" w:rsidRDefault="003A29E6" w:rsidP="00C02CC0"/>
          <w:p w:rsidR="003A29E6" w:rsidRDefault="003A29E6" w:rsidP="00C02CC0"/>
          <w:p w:rsidR="003A29E6" w:rsidRDefault="003A29E6" w:rsidP="00C02CC0"/>
          <w:p w:rsidR="003A29E6" w:rsidRDefault="003A29E6" w:rsidP="00C02CC0"/>
          <w:p w:rsidR="003A29E6" w:rsidRDefault="003A29E6" w:rsidP="00C02CC0"/>
          <w:p w:rsidR="003A29E6" w:rsidRDefault="003A29E6" w:rsidP="00C02CC0"/>
          <w:p w:rsidR="003802D2" w:rsidRPr="00AF6C90" w:rsidRDefault="003802D2" w:rsidP="003802D2">
            <w:pPr>
              <w:rPr>
                <w:b/>
              </w:rPr>
            </w:pPr>
            <w:r>
              <w:rPr>
                <w:b/>
              </w:rPr>
              <w:t>Quiz 10/3/18 at 08</w:t>
            </w:r>
            <w:r w:rsidRPr="00AF6C90">
              <w:rPr>
                <w:b/>
              </w:rPr>
              <w:t>00 over nutrition and genitourinary.</w:t>
            </w:r>
          </w:p>
          <w:p w:rsidR="003A29E6" w:rsidRPr="000A2B9B" w:rsidRDefault="003A29E6" w:rsidP="00C02CC0"/>
        </w:tc>
      </w:tr>
      <w:tr w:rsidR="003A29E6" w:rsidTr="00FA0994">
        <w:tc>
          <w:tcPr>
            <w:tcW w:w="879" w:type="dxa"/>
          </w:tcPr>
          <w:p w:rsidR="003A29E6" w:rsidRDefault="003A29E6" w:rsidP="003D21CE">
            <w:pPr>
              <w:jc w:val="center"/>
              <w:rPr>
                <w:b/>
              </w:rPr>
            </w:pPr>
            <w:r w:rsidRPr="003D21CE">
              <w:rPr>
                <w:b/>
              </w:rPr>
              <w:lastRenderedPageBreak/>
              <w:t>Week</w:t>
            </w:r>
          </w:p>
          <w:p w:rsidR="003A29E6" w:rsidRPr="003D21CE" w:rsidRDefault="003A29E6" w:rsidP="003D21CE">
            <w:pPr>
              <w:jc w:val="center"/>
              <w:rPr>
                <w:b/>
              </w:rPr>
            </w:pPr>
            <w:r w:rsidRPr="003D21CE">
              <w:rPr>
                <w:b/>
              </w:rPr>
              <w:t>8</w:t>
            </w:r>
          </w:p>
        </w:tc>
        <w:tc>
          <w:tcPr>
            <w:tcW w:w="3479" w:type="dxa"/>
            <w:gridSpan w:val="2"/>
          </w:tcPr>
          <w:p w:rsidR="003A29E6" w:rsidRDefault="003A29E6" w:rsidP="00AF6C90">
            <w:r>
              <w:t>Describe common physiological alterations in bowel elimination.  (2)*</w:t>
            </w:r>
          </w:p>
          <w:p w:rsidR="003A29E6" w:rsidRDefault="003A29E6" w:rsidP="00AF6C90"/>
          <w:p w:rsidR="003A29E6" w:rsidRDefault="003A29E6" w:rsidP="00AF6C90">
            <w:r>
              <w:t>Verbalize how to assess a patient’s elimination pattern.  (2,3,5,8)*</w:t>
            </w:r>
          </w:p>
          <w:p w:rsidR="003A29E6" w:rsidRDefault="003A29E6" w:rsidP="00AF6C90"/>
          <w:p w:rsidR="003A29E6" w:rsidRDefault="003A29E6" w:rsidP="00AF6C90">
            <w:r>
              <w:t>Describe nursing implications for common diagnostic examinations of the gastrointestinal tract.  (2,3,5,8)*</w:t>
            </w:r>
          </w:p>
          <w:p w:rsidR="003A29E6" w:rsidRDefault="003A29E6" w:rsidP="00AF6C90"/>
          <w:p w:rsidR="003A29E6" w:rsidRDefault="003A29E6" w:rsidP="00AF6C90"/>
          <w:p w:rsidR="003A29E6" w:rsidRDefault="003A29E6" w:rsidP="00AF6C90"/>
          <w:p w:rsidR="003A29E6" w:rsidRDefault="003A29E6" w:rsidP="00AF6C90"/>
          <w:p w:rsidR="003A29E6" w:rsidRDefault="003A29E6" w:rsidP="00AF6C90"/>
          <w:p w:rsidR="003A29E6" w:rsidRDefault="003A29E6" w:rsidP="00AF6C90"/>
          <w:p w:rsidR="003A29E6" w:rsidRDefault="003A29E6" w:rsidP="00AF6C90"/>
          <w:p w:rsidR="003A29E6" w:rsidRDefault="003A29E6" w:rsidP="00AF6C90">
            <w:r>
              <w:t xml:space="preserve">List nursing interventions that promote normal </w:t>
            </w:r>
            <w:r w:rsidR="003802D2">
              <w:t xml:space="preserve">bowel </w:t>
            </w:r>
            <w:r>
              <w:t>elimination.  (1,2,5,8)*</w:t>
            </w:r>
          </w:p>
          <w:p w:rsidR="003A29E6" w:rsidRDefault="003A29E6" w:rsidP="00AF6C90"/>
          <w:p w:rsidR="003A29E6" w:rsidRDefault="003A29E6" w:rsidP="00AF6C90"/>
          <w:p w:rsidR="003A29E6" w:rsidRDefault="003A29E6" w:rsidP="00AF6C90"/>
          <w:p w:rsidR="003A29E6" w:rsidRDefault="003A29E6" w:rsidP="00AF6C90"/>
          <w:p w:rsidR="003A29E6" w:rsidRDefault="003A29E6" w:rsidP="00AF6C90"/>
          <w:p w:rsidR="003A29E6" w:rsidRDefault="003A29E6" w:rsidP="00AF6C90"/>
          <w:p w:rsidR="003A29E6" w:rsidRDefault="003A29E6" w:rsidP="00AF6C90"/>
          <w:p w:rsidR="003A29E6" w:rsidRDefault="003A29E6" w:rsidP="00AF6C90">
            <w:r>
              <w:t>Discuss measures required for patients with a bowel diversion.  (1,2,5,*)</w:t>
            </w:r>
          </w:p>
        </w:tc>
        <w:tc>
          <w:tcPr>
            <w:tcW w:w="5040" w:type="dxa"/>
            <w:gridSpan w:val="2"/>
          </w:tcPr>
          <w:p w:rsidR="003A29E6" w:rsidRDefault="003A29E6" w:rsidP="00AF6C90">
            <w:pPr>
              <w:tabs>
                <w:tab w:val="left" w:pos="342"/>
              </w:tabs>
            </w:pPr>
            <w:r>
              <w:lastRenderedPageBreak/>
              <w:t>D.   Bowel Elimination</w:t>
            </w:r>
          </w:p>
          <w:p w:rsidR="003A29E6" w:rsidRPr="000D5B90" w:rsidRDefault="003A29E6" w:rsidP="00AF6C90">
            <w:pPr>
              <w:ind w:firstLine="342"/>
            </w:pPr>
            <w:r w:rsidRPr="000D5B90">
              <w:t xml:space="preserve">1.   </w:t>
            </w:r>
            <w:r>
              <w:t xml:space="preserve"> </w:t>
            </w:r>
            <w:r w:rsidRPr="000D5B90">
              <w:t>Factors affecting bowel elimination</w:t>
            </w:r>
          </w:p>
          <w:p w:rsidR="003A29E6" w:rsidRPr="00BA1AF4" w:rsidRDefault="003A29E6" w:rsidP="00AF6C90">
            <w:pPr>
              <w:tabs>
                <w:tab w:val="left" w:pos="702"/>
              </w:tabs>
              <w:ind w:left="432" w:hanging="90"/>
            </w:pPr>
            <w:r>
              <w:t>2.</w:t>
            </w:r>
            <w:r>
              <w:tab/>
            </w:r>
            <w:r w:rsidRPr="00BA1AF4">
              <w:t>Common bowel problems</w:t>
            </w:r>
          </w:p>
          <w:p w:rsidR="003A29E6" w:rsidRPr="000D5B90" w:rsidRDefault="003A29E6" w:rsidP="00E67B98">
            <w:pPr>
              <w:numPr>
                <w:ilvl w:val="4"/>
                <w:numId w:val="45"/>
              </w:numPr>
              <w:tabs>
                <w:tab w:val="left" w:pos="1062"/>
              </w:tabs>
              <w:ind w:left="702" w:hanging="2340"/>
            </w:pPr>
            <w:r w:rsidRPr="000D5B90">
              <w:t xml:space="preserve">a. </w:t>
            </w:r>
            <w:r w:rsidRPr="000D5B90">
              <w:tab/>
              <w:t>constipation</w:t>
            </w:r>
          </w:p>
          <w:p w:rsidR="003A29E6" w:rsidRPr="000D5B90" w:rsidRDefault="003A29E6" w:rsidP="00E67B98">
            <w:pPr>
              <w:numPr>
                <w:ilvl w:val="4"/>
                <w:numId w:val="45"/>
              </w:numPr>
              <w:tabs>
                <w:tab w:val="left" w:pos="1062"/>
              </w:tabs>
              <w:ind w:left="702" w:hanging="2340"/>
            </w:pPr>
            <w:r w:rsidRPr="000D5B90">
              <w:t>b.</w:t>
            </w:r>
            <w:r w:rsidRPr="000D5B90">
              <w:tab/>
              <w:t>impaction</w:t>
            </w:r>
          </w:p>
          <w:p w:rsidR="003A29E6" w:rsidRPr="000D5B90" w:rsidRDefault="003A29E6" w:rsidP="00E67B98">
            <w:pPr>
              <w:numPr>
                <w:ilvl w:val="4"/>
                <w:numId w:val="45"/>
              </w:numPr>
              <w:tabs>
                <w:tab w:val="left" w:pos="1062"/>
              </w:tabs>
              <w:ind w:left="702" w:hanging="2340"/>
            </w:pPr>
            <w:r w:rsidRPr="000D5B90">
              <w:t>c.</w:t>
            </w:r>
            <w:r w:rsidRPr="000D5B90">
              <w:tab/>
              <w:t>diarrhea</w:t>
            </w:r>
          </w:p>
          <w:p w:rsidR="003A29E6" w:rsidRPr="000D5B90" w:rsidRDefault="003A29E6" w:rsidP="00E67B98">
            <w:pPr>
              <w:numPr>
                <w:ilvl w:val="4"/>
                <w:numId w:val="45"/>
              </w:numPr>
              <w:tabs>
                <w:tab w:val="left" w:pos="1062"/>
              </w:tabs>
              <w:ind w:left="702" w:hanging="2340"/>
            </w:pPr>
            <w:r w:rsidRPr="000D5B90">
              <w:t>d.</w:t>
            </w:r>
            <w:r w:rsidRPr="000D5B90">
              <w:tab/>
              <w:t>incontinence</w:t>
            </w:r>
          </w:p>
          <w:p w:rsidR="003A29E6" w:rsidRPr="000D5B90" w:rsidRDefault="003A29E6" w:rsidP="00E67B98">
            <w:pPr>
              <w:numPr>
                <w:ilvl w:val="4"/>
                <w:numId w:val="45"/>
              </w:numPr>
              <w:tabs>
                <w:tab w:val="left" w:pos="1062"/>
              </w:tabs>
              <w:ind w:left="702" w:hanging="2340"/>
            </w:pPr>
            <w:r w:rsidRPr="000D5B90">
              <w:t>e.</w:t>
            </w:r>
            <w:r w:rsidRPr="000D5B90">
              <w:tab/>
              <w:t>flatulence</w:t>
            </w:r>
          </w:p>
          <w:p w:rsidR="003A29E6" w:rsidRPr="000D5B90" w:rsidRDefault="003A29E6" w:rsidP="00AF6C90">
            <w:pPr>
              <w:tabs>
                <w:tab w:val="left" w:pos="1062"/>
              </w:tabs>
              <w:ind w:left="3600" w:hanging="2898"/>
            </w:pPr>
            <w:r w:rsidRPr="000D5B90">
              <w:t>f.</w:t>
            </w:r>
            <w:r w:rsidRPr="000D5B90">
              <w:tab/>
              <w:t>hemorrhoids</w:t>
            </w:r>
          </w:p>
          <w:p w:rsidR="003A29E6" w:rsidRDefault="003A29E6" w:rsidP="00E67B98">
            <w:pPr>
              <w:numPr>
                <w:ilvl w:val="0"/>
                <w:numId w:val="26"/>
              </w:numPr>
            </w:pPr>
            <w:r>
              <w:t>Bowel diversions</w:t>
            </w:r>
          </w:p>
          <w:p w:rsidR="003A29E6" w:rsidRDefault="003A29E6" w:rsidP="00E67B98">
            <w:pPr>
              <w:numPr>
                <w:ilvl w:val="0"/>
                <w:numId w:val="26"/>
              </w:numPr>
            </w:pPr>
            <w:r>
              <w:t>Assessment of bowel elimination</w:t>
            </w:r>
          </w:p>
          <w:p w:rsidR="003A29E6" w:rsidRDefault="003A29E6" w:rsidP="00E67B98">
            <w:pPr>
              <w:numPr>
                <w:ilvl w:val="1"/>
                <w:numId w:val="26"/>
              </w:numPr>
            </w:pPr>
            <w:r>
              <w:lastRenderedPageBreak/>
              <w:t>nursing history</w:t>
            </w:r>
          </w:p>
          <w:p w:rsidR="003A29E6" w:rsidRDefault="003A29E6" w:rsidP="00E67B98">
            <w:pPr>
              <w:numPr>
                <w:ilvl w:val="1"/>
                <w:numId w:val="26"/>
              </w:numPr>
            </w:pPr>
            <w:r>
              <w:t>physical assessment</w:t>
            </w:r>
          </w:p>
          <w:p w:rsidR="003A29E6" w:rsidRDefault="003A29E6" w:rsidP="00E67B98">
            <w:pPr>
              <w:numPr>
                <w:ilvl w:val="1"/>
                <w:numId w:val="26"/>
              </w:numPr>
            </w:pPr>
            <w:r>
              <w:t>laboratory tests</w:t>
            </w:r>
          </w:p>
          <w:p w:rsidR="003A29E6" w:rsidRDefault="003A29E6" w:rsidP="00E67B98">
            <w:pPr>
              <w:numPr>
                <w:ilvl w:val="1"/>
                <w:numId w:val="26"/>
              </w:numPr>
            </w:pPr>
            <w:r>
              <w:t>diagnostic examinations</w:t>
            </w:r>
          </w:p>
          <w:p w:rsidR="003A29E6" w:rsidRDefault="003A29E6" w:rsidP="00E67B98">
            <w:pPr>
              <w:numPr>
                <w:ilvl w:val="0"/>
                <w:numId w:val="26"/>
              </w:numPr>
            </w:pPr>
            <w:r>
              <w:t>Promoting normal bowel elimination</w:t>
            </w:r>
          </w:p>
          <w:p w:rsidR="003A29E6" w:rsidRDefault="003A29E6" w:rsidP="00E67B98">
            <w:pPr>
              <w:numPr>
                <w:ilvl w:val="1"/>
                <w:numId w:val="26"/>
              </w:numPr>
            </w:pPr>
            <w:r>
              <w:t>health problems</w:t>
            </w:r>
          </w:p>
          <w:p w:rsidR="003A29E6" w:rsidRDefault="003A29E6" w:rsidP="00E67B98">
            <w:pPr>
              <w:numPr>
                <w:ilvl w:val="2"/>
                <w:numId w:val="26"/>
              </w:numPr>
            </w:pPr>
            <w:r>
              <w:t>promotion of normal defecation</w:t>
            </w:r>
          </w:p>
          <w:p w:rsidR="003A29E6" w:rsidRDefault="003A29E6" w:rsidP="00E67B98">
            <w:pPr>
              <w:numPr>
                <w:ilvl w:val="2"/>
                <w:numId w:val="26"/>
              </w:numPr>
            </w:pPr>
            <w:r>
              <w:t>privacy</w:t>
            </w:r>
          </w:p>
          <w:p w:rsidR="003A29E6" w:rsidRDefault="003A29E6" w:rsidP="00E67B98">
            <w:pPr>
              <w:numPr>
                <w:ilvl w:val="3"/>
                <w:numId w:val="26"/>
              </w:numPr>
            </w:pPr>
            <w:r>
              <w:t>acute care setting</w:t>
            </w:r>
          </w:p>
          <w:p w:rsidR="003A29E6" w:rsidRDefault="003A29E6" w:rsidP="00E67B98">
            <w:pPr>
              <w:numPr>
                <w:ilvl w:val="4"/>
                <w:numId w:val="26"/>
              </w:numPr>
            </w:pPr>
            <w:r>
              <w:t>medications</w:t>
            </w:r>
          </w:p>
          <w:p w:rsidR="003A29E6" w:rsidRDefault="003A29E6" w:rsidP="00E67B98">
            <w:pPr>
              <w:numPr>
                <w:ilvl w:val="4"/>
                <w:numId w:val="26"/>
              </w:numPr>
            </w:pPr>
            <w:r>
              <w:t>enemas</w:t>
            </w:r>
          </w:p>
          <w:p w:rsidR="003A29E6" w:rsidRDefault="003A29E6" w:rsidP="00E67B98">
            <w:pPr>
              <w:numPr>
                <w:ilvl w:val="4"/>
                <w:numId w:val="26"/>
              </w:numPr>
            </w:pPr>
            <w:r>
              <w:t>digital removal of stool</w:t>
            </w:r>
          </w:p>
          <w:p w:rsidR="003A29E6" w:rsidRDefault="003A29E6" w:rsidP="00E67B98">
            <w:pPr>
              <w:numPr>
                <w:ilvl w:val="0"/>
                <w:numId w:val="26"/>
              </w:numPr>
            </w:pPr>
            <w:r>
              <w:t>Restorative care</w:t>
            </w:r>
          </w:p>
          <w:p w:rsidR="003A29E6" w:rsidRDefault="003A29E6" w:rsidP="00E67B98">
            <w:pPr>
              <w:numPr>
                <w:ilvl w:val="5"/>
                <w:numId w:val="26"/>
              </w:numPr>
            </w:pPr>
            <w:r>
              <w:t>care of ostomies</w:t>
            </w:r>
          </w:p>
          <w:p w:rsidR="003A29E6" w:rsidRDefault="003A29E6" w:rsidP="00E67B98">
            <w:pPr>
              <w:numPr>
                <w:ilvl w:val="5"/>
                <w:numId w:val="26"/>
              </w:numPr>
            </w:pPr>
            <w:r>
              <w:t>irrigating a colostomy</w:t>
            </w:r>
          </w:p>
          <w:p w:rsidR="003A29E6" w:rsidRDefault="003A29E6" w:rsidP="00E67B98">
            <w:pPr>
              <w:numPr>
                <w:ilvl w:val="5"/>
                <w:numId w:val="26"/>
              </w:numPr>
            </w:pPr>
            <w:r>
              <w:t>bowel training</w:t>
            </w:r>
          </w:p>
          <w:p w:rsidR="003A29E6" w:rsidRDefault="003A29E6" w:rsidP="00E67B98">
            <w:pPr>
              <w:numPr>
                <w:ilvl w:val="5"/>
                <w:numId w:val="26"/>
              </w:numPr>
            </w:pPr>
            <w:r>
              <w:t>maintenance of proper fluid and food intake</w:t>
            </w:r>
          </w:p>
          <w:p w:rsidR="003A29E6" w:rsidRDefault="003A29E6" w:rsidP="00E67B98">
            <w:pPr>
              <w:numPr>
                <w:ilvl w:val="5"/>
                <w:numId w:val="26"/>
              </w:numPr>
            </w:pPr>
            <w:r>
              <w:t>promotion of regular exercise</w:t>
            </w:r>
          </w:p>
          <w:p w:rsidR="003A29E6" w:rsidRDefault="003A29E6" w:rsidP="00E67B98">
            <w:pPr>
              <w:numPr>
                <w:ilvl w:val="5"/>
                <w:numId w:val="26"/>
              </w:numPr>
            </w:pPr>
            <w:r>
              <w:t>hemorrhoids</w:t>
            </w:r>
          </w:p>
          <w:p w:rsidR="003A29E6" w:rsidRDefault="003A29E6" w:rsidP="00E67B98">
            <w:pPr>
              <w:numPr>
                <w:ilvl w:val="5"/>
                <w:numId w:val="26"/>
              </w:numPr>
            </w:pPr>
            <w:r>
              <w:t xml:space="preserve">maintenance of skin integrity </w:t>
            </w:r>
          </w:p>
          <w:p w:rsidR="003A29E6" w:rsidRPr="00C02CC0" w:rsidRDefault="003A29E6" w:rsidP="00AF6C90">
            <w:pPr>
              <w:ind w:left="1080"/>
            </w:pPr>
          </w:p>
        </w:tc>
        <w:tc>
          <w:tcPr>
            <w:tcW w:w="5200" w:type="dxa"/>
            <w:gridSpan w:val="2"/>
          </w:tcPr>
          <w:p w:rsidR="003A29E6" w:rsidRDefault="003A29E6" w:rsidP="00AF6C90">
            <w:r>
              <w:lastRenderedPageBreak/>
              <w:t>Read: Potter et al.</w:t>
            </w:r>
          </w:p>
          <w:p w:rsidR="003A29E6" w:rsidRPr="000A2B9B" w:rsidRDefault="003A29E6" w:rsidP="00AF6C90">
            <w:r>
              <w:t xml:space="preserve"> </w:t>
            </w:r>
            <w:r>
              <w:tab/>
              <w:t xml:space="preserve">   Ch. </w:t>
            </w:r>
            <w:r w:rsidRPr="000A2B9B">
              <w:t>37</w:t>
            </w:r>
          </w:p>
          <w:p w:rsidR="003A29E6" w:rsidRPr="000A2B9B" w:rsidRDefault="003A29E6" w:rsidP="00AF6C90"/>
          <w:p w:rsidR="003A29E6" w:rsidRPr="000A2B9B" w:rsidRDefault="003A29E6" w:rsidP="00AF6C90">
            <w:r w:rsidRPr="000A2B9B">
              <w:t>In class: view ostomy supplies</w:t>
            </w:r>
          </w:p>
          <w:p w:rsidR="003A29E6" w:rsidRPr="000A2B9B" w:rsidRDefault="003A29E6" w:rsidP="00E67B98">
            <w:pPr>
              <w:pStyle w:val="ListParagraph"/>
              <w:numPr>
                <w:ilvl w:val="0"/>
                <w:numId w:val="47"/>
              </w:numPr>
              <w:rPr>
                <w:rFonts w:ascii="Times New Roman" w:hAnsi="Times New Roman"/>
                <w:sz w:val="20"/>
                <w:szCs w:val="20"/>
              </w:rPr>
            </w:pPr>
            <w:r w:rsidRPr="000A2B9B">
              <w:rPr>
                <w:rFonts w:ascii="Times New Roman" w:hAnsi="Times New Roman"/>
                <w:sz w:val="20"/>
                <w:szCs w:val="20"/>
              </w:rPr>
              <w:t>View video for ostomies</w:t>
            </w:r>
          </w:p>
          <w:p w:rsidR="003A29E6" w:rsidRPr="000A2B9B" w:rsidRDefault="003A29E6" w:rsidP="00E67B98">
            <w:pPr>
              <w:pStyle w:val="ListParagraph"/>
              <w:numPr>
                <w:ilvl w:val="0"/>
                <w:numId w:val="47"/>
              </w:numPr>
              <w:rPr>
                <w:rFonts w:ascii="Times New Roman" w:hAnsi="Times New Roman"/>
                <w:sz w:val="20"/>
                <w:szCs w:val="20"/>
              </w:rPr>
            </w:pPr>
            <w:r w:rsidRPr="000A2B9B">
              <w:rPr>
                <w:rFonts w:ascii="Times New Roman" w:hAnsi="Times New Roman"/>
                <w:sz w:val="20"/>
                <w:szCs w:val="20"/>
              </w:rPr>
              <w:t>Prioritization activity</w:t>
            </w:r>
          </w:p>
          <w:p w:rsidR="003A29E6" w:rsidRPr="000A2B9B" w:rsidRDefault="003A29E6" w:rsidP="00AF6C90"/>
          <w:p w:rsidR="003A29E6" w:rsidRDefault="003A29E6" w:rsidP="00AF6C90"/>
          <w:p w:rsidR="003A29E6" w:rsidRPr="000A2B9B" w:rsidRDefault="003A29E6" w:rsidP="00AF6C90"/>
          <w:p w:rsidR="003A29E6" w:rsidRPr="000A2B9B" w:rsidRDefault="003A29E6" w:rsidP="00AF6C90"/>
          <w:p w:rsidR="003A29E6" w:rsidRDefault="003A29E6" w:rsidP="00AF6C90"/>
          <w:p w:rsidR="00ED7230" w:rsidRDefault="00ED7230" w:rsidP="00AF6C90"/>
          <w:p w:rsidR="00ED7230" w:rsidRDefault="00ED7230" w:rsidP="00AF6C90"/>
          <w:p w:rsidR="00ED7230" w:rsidRDefault="00ED7230" w:rsidP="00AF6C90"/>
          <w:p w:rsidR="00ED7230" w:rsidRPr="000A2B9B" w:rsidRDefault="00ED7230" w:rsidP="00AF6C90"/>
          <w:p w:rsidR="003A29E6" w:rsidRPr="000A2B9B" w:rsidRDefault="003A29E6" w:rsidP="00AF6C90"/>
          <w:p w:rsidR="003A29E6" w:rsidRDefault="003A29E6" w:rsidP="00AF6C90"/>
          <w:p w:rsidR="003A29E6" w:rsidRDefault="003A29E6" w:rsidP="00AF6C90"/>
          <w:p w:rsidR="003A29E6" w:rsidRDefault="003A29E6" w:rsidP="00AF6C90"/>
          <w:p w:rsidR="003A29E6" w:rsidRDefault="003A29E6" w:rsidP="00AF6C90">
            <w:r>
              <w:t>Clinical experience: Assess patients abdomen, bowel habits, administer enemas, perform colostomy care, and educate</w:t>
            </w:r>
            <w:r w:rsidR="00A461E9">
              <w:t xml:space="preserve"> </w:t>
            </w:r>
            <w:r>
              <w:t>patient on management of constipation.</w:t>
            </w:r>
          </w:p>
          <w:p w:rsidR="003A29E6" w:rsidRDefault="003A29E6" w:rsidP="00AF6C90"/>
          <w:p w:rsidR="003A29E6" w:rsidRDefault="003A29E6" w:rsidP="00AF6C90"/>
          <w:p w:rsidR="006576E8" w:rsidRDefault="006576E8" w:rsidP="003E1394">
            <w:pPr>
              <w:jc w:val="center"/>
              <w:rPr>
                <w:b/>
                <w:u w:val="single"/>
              </w:rPr>
            </w:pPr>
          </w:p>
          <w:p w:rsidR="006576E8" w:rsidRDefault="006576E8" w:rsidP="003E1394">
            <w:pPr>
              <w:jc w:val="center"/>
              <w:rPr>
                <w:b/>
                <w:u w:val="single"/>
              </w:rPr>
            </w:pPr>
          </w:p>
          <w:p w:rsidR="003A29E6" w:rsidRPr="00EB2EE3" w:rsidRDefault="003A29E6" w:rsidP="003E1394">
            <w:pPr>
              <w:jc w:val="center"/>
              <w:rPr>
                <w:b/>
                <w:u w:val="single"/>
              </w:rPr>
            </w:pPr>
            <w:r w:rsidRPr="00EB2EE3">
              <w:rPr>
                <w:b/>
                <w:u w:val="single"/>
              </w:rPr>
              <w:t>UNIT IV TEST</w:t>
            </w:r>
          </w:p>
          <w:p w:rsidR="003A29E6" w:rsidRDefault="003A29E6" w:rsidP="003E1394">
            <w:pPr>
              <w:jc w:val="center"/>
              <w:rPr>
                <w:b/>
              </w:rPr>
            </w:pPr>
            <w:r w:rsidRPr="00EB2EE3">
              <w:rPr>
                <w:b/>
              </w:rPr>
              <w:t>10</w:t>
            </w:r>
            <w:r w:rsidRPr="000A2B9B">
              <w:rPr>
                <w:b/>
              </w:rPr>
              <w:t xml:space="preserve">/10/18 at </w:t>
            </w:r>
            <w:r>
              <w:rPr>
                <w:b/>
              </w:rPr>
              <w:t>0800</w:t>
            </w:r>
          </w:p>
          <w:p w:rsidR="003A29E6" w:rsidRDefault="003A29E6" w:rsidP="00AF6C90"/>
          <w:p w:rsidR="00364CFD" w:rsidRDefault="003802D2" w:rsidP="00AF6C90">
            <w:r>
              <w:rPr>
                <w:noProof/>
              </w:rPr>
              <mc:AlternateContent>
                <mc:Choice Requires="wps">
                  <w:drawing>
                    <wp:anchor distT="0" distB="0" distL="114300" distR="114300" simplePos="0" relativeHeight="251822080" behindDoc="0" locked="0" layoutInCell="1" allowOverlap="1" wp14:anchorId="7BDC9817" wp14:editId="58C3ABC1">
                      <wp:simplePos x="0" y="0"/>
                      <wp:positionH relativeFrom="column">
                        <wp:posOffset>60960</wp:posOffset>
                      </wp:positionH>
                      <wp:positionV relativeFrom="paragraph">
                        <wp:posOffset>22860</wp:posOffset>
                      </wp:positionV>
                      <wp:extent cx="2979420" cy="2719070"/>
                      <wp:effectExtent l="19050" t="19050" r="11430" b="24130"/>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9420" cy="2719070"/>
                              </a:xfrm>
                              <a:prstGeom prst="rect">
                                <a:avLst/>
                              </a:prstGeom>
                              <a:solidFill>
                                <a:srgbClr val="FFFFFF"/>
                              </a:solidFill>
                              <a:ln w="38100">
                                <a:solidFill>
                                  <a:srgbClr val="000000"/>
                                </a:solidFill>
                                <a:miter lim="800000"/>
                                <a:headEnd/>
                                <a:tailEnd/>
                              </a:ln>
                            </wps:spPr>
                            <wps:txbx>
                              <w:txbxContent>
                                <w:p w:rsidR="002660D5" w:rsidRPr="0085589D" w:rsidRDefault="002660D5" w:rsidP="003E1394">
                                  <w:pPr>
                                    <w:rPr>
                                      <w:b/>
                                      <w:sz w:val="18"/>
                                      <w:szCs w:val="18"/>
                                      <w:u w:val="single"/>
                                    </w:rPr>
                                  </w:pPr>
                                  <w:r w:rsidRPr="0085589D">
                                    <w:rPr>
                                      <w:b/>
                                      <w:sz w:val="18"/>
                                      <w:szCs w:val="18"/>
                                      <w:u w:val="single"/>
                                    </w:rPr>
                                    <w:t>Week 8 Lab:   Foley Skills /Sterile gloves / I &amp; O</w:t>
                                  </w:r>
                                </w:p>
                                <w:p w:rsidR="002660D5" w:rsidRDefault="002660D5" w:rsidP="003E1394">
                                  <w:pPr>
                                    <w:rPr>
                                      <w:sz w:val="18"/>
                                      <w:szCs w:val="18"/>
                                    </w:rPr>
                                  </w:pPr>
                                  <w:r>
                                    <w:rPr>
                                      <w:sz w:val="18"/>
                                      <w:szCs w:val="18"/>
                                    </w:rPr>
                                    <w:t>Checklist: (red folder)</w:t>
                                  </w:r>
                                </w:p>
                                <w:p w:rsidR="002660D5" w:rsidRDefault="002660D5" w:rsidP="003E1394">
                                  <w:pPr>
                                    <w:rPr>
                                      <w:sz w:val="18"/>
                                      <w:szCs w:val="18"/>
                                    </w:rPr>
                                  </w:pPr>
                                  <w:r>
                                    <w:rPr>
                                      <w:sz w:val="18"/>
                                      <w:szCs w:val="18"/>
                                    </w:rPr>
                                    <w:tab/>
                                    <w:t>Application of Sterile Gloves</w:t>
                                  </w:r>
                                </w:p>
                                <w:p w:rsidR="002660D5" w:rsidRDefault="002660D5" w:rsidP="003E1394">
                                  <w:pPr>
                                    <w:ind w:firstLine="432"/>
                                    <w:rPr>
                                      <w:sz w:val="18"/>
                                      <w:szCs w:val="18"/>
                                    </w:rPr>
                                  </w:pPr>
                                  <w:r>
                                    <w:rPr>
                                      <w:sz w:val="18"/>
                                      <w:szCs w:val="18"/>
                                    </w:rPr>
                                    <w:t>Foley Catheter Insertion (Male &amp; Female)</w:t>
                                  </w:r>
                                </w:p>
                                <w:p w:rsidR="002660D5" w:rsidRDefault="002660D5" w:rsidP="003E1394">
                                  <w:pPr>
                                    <w:ind w:firstLine="432"/>
                                    <w:rPr>
                                      <w:sz w:val="18"/>
                                      <w:szCs w:val="18"/>
                                    </w:rPr>
                                  </w:pPr>
                                  <w:r>
                                    <w:rPr>
                                      <w:sz w:val="18"/>
                                      <w:szCs w:val="18"/>
                                    </w:rPr>
                                    <w:t>Foley Catheter Removal</w:t>
                                  </w:r>
                                </w:p>
                                <w:p w:rsidR="002660D5" w:rsidRPr="00F66164" w:rsidRDefault="002660D5" w:rsidP="003E1394">
                                  <w:pPr>
                                    <w:rPr>
                                      <w:sz w:val="18"/>
                                      <w:szCs w:val="18"/>
                                    </w:rPr>
                                  </w:pPr>
                                  <w:r w:rsidRPr="00F66164">
                                    <w:rPr>
                                      <w:sz w:val="18"/>
                                      <w:szCs w:val="18"/>
                                    </w:rPr>
                                    <w:t xml:space="preserve">Read:  </w:t>
                                  </w:r>
                                </w:p>
                                <w:p w:rsidR="002660D5" w:rsidRPr="00F66164" w:rsidRDefault="002660D5" w:rsidP="003E1394">
                                  <w:pPr>
                                    <w:ind w:firstLine="432"/>
                                    <w:rPr>
                                      <w:sz w:val="18"/>
                                      <w:szCs w:val="18"/>
                                    </w:rPr>
                                  </w:pPr>
                                  <w:r w:rsidRPr="00F66164">
                                    <w:rPr>
                                      <w:sz w:val="18"/>
                                      <w:szCs w:val="18"/>
                                      <w:u w:val="single"/>
                                    </w:rPr>
                                    <w:t>Potter &amp; Perry textbook-</w:t>
                                  </w:r>
                                  <w:r w:rsidRPr="00F66164">
                                    <w:rPr>
                                      <w:sz w:val="18"/>
                                      <w:szCs w:val="18"/>
                                    </w:rPr>
                                    <w:t xml:space="preserve"> </w:t>
                                  </w:r>
                                </w:p>
                                <w:p w:rsidR="002660D5" w:rsidRPr="00E31C39" w:rsidRDefault="002660D5" w:rsidP="003E1394">
                                  <w:pPr>
                                    <w:ind w:firstLine="432"/>
                                    <w:rPr>
                                      <w:sz w:val="18"/>
                                      <w:szCs w:val="18"/>
                                    </w:rPr>
                                  </w:pPr>
                                  <w:r w:rsidRPr="00E31C39">
                                    <w:rPr>
                                      <w:sz w:val="18"/>
                                      <w:szCs w:val="18"/>
                                    </w:rPr>
                                    <w:t>Boxes 14-16, 14-17, 36-7, 36-8, 36-9</w:t>
                                  </w:r>
                                </w:p>
                                <w:p w:rsidR="002660D5" w:rsidRPr="00E31C39" w:rsidRDefault="002660D5" w:rsidP="003E1394">
                                  <w:pPr>
                                    <w:ind w:firstLine="432"/>
                                    <w:rPr>
                                      <w:sz w:val="18"/>
                                      <w:szCs w:val="18"/>
                                    </w:rPr>
                                  </w:pPr>
                                  <w:r w:rsidRPr="00E31C39">
                                    <w:rPr>
                                      <w:sz w:val="18"/>
                                      <w:szCs w:val="18"/>
                                    </w:rPr>
                                    <w:t xml:space="preserve">Skill 36-1 </w:t>
                                  </w:r>
                                </w:p>
                                <w:p w:rsidR="002660D5" w:rsidRPr="00F66164" w:rsidRDefault="002660D5" w:rsidP="003E1394">
                                  <w:pPr>
                                    <w:rPr>
                                      <w:sz w:val="18"/>
                                      <w:szCs w:val="18"/>
                                    </w:rPr>
                                  </w:pPr>
                                  <w:r w:rsidRPr="00F66164">
                                    <w:rPr>
                                      <w:sz w:val="18"/>
                                      <w:szCs w:val="18"/>
                                    </w:rPr>
                                    <w:t>View:</w:t>
                                  </w:r>
                                </w:p>
                                <w:p w:rsidR="002660D5" w:rsidRPr="00F66164" w:rsidRDefault="002660D5" w:rsidP="003E1394">
                                  <w:pPr>
                                    <w:ind w:left="432"/>
                                    <w:rPr>
                                      <w:sz w:val="18"/>
                                      <w:szCs w:val="18"/>
                                      <w:u w:val="single"/>
                                    </w:rPr>
                                  </w:pPr>
                                  <w:r w:rsidRPr="00F66164">
                                    <w:rPr>
                                      <w:sz w:val="18"/>
                                      <w:szCs w:val="18"/>
                                      <w:u w:val="single"/>
                                    </w:rPr>
                                    <w:t>Edvance Resources, NF video-</w:t>
                                  </w:r>
                                </w:p>
                                <w:p w:rsidR="002660D5" w:rsidRPr="00F66164" w:rsidRDefault="002660D5" w:rsidP="003E1394">
                                  <w:pPr>
                                    <w:ind w:left="432" w:firstLine="3"/>
                                    <w:rPr>
                                      <w:sz w:val="18"/>
                                      <w:szCs w:val="18"/>
                                    </w:rPr>
                                  </w:pPr>
                                  <w:r w:rsidRPr="00F66164">
                                    <w:rPr>
                                      <w:sz w:val="18"/>
                                      <w:szCs w:val="18"/>
                                    </w:rPr>
                                    <w:t>Foley catheter insertion (male &amp; female);      Foley catheter removal; Straight/mini catheterization</w:t>
                                  </w:r>
                                </w:p>
                                <w:p w:rsidR="002660D5" w:rsidRPr="00F66164" w:rsidRDefault="002660D5" w:rsidP="003E1394">
                                  <w:pPr>
                                    <w:ind w:left="432" w:firstLine="3"/>
                                    <w:rPr>
                                      <w:sz w:val="18"/>
                                      <w:szCs w:val="18"/>
                                      <w:u w:val="single"/>
                                    </w:rPr>
                                  </w:pPr>
                                  <w:r w:rsidRPr="00F66164">
                                    <w:rPr>
                                      <w:sz w:val="18"/>
                                      <w:szCs w:val="18"/>
                                      <w:u w:val="single"/>
                                    </w:rPr>
                                    <w:t>ATI Skills Module-</w:t>
                                  </w:r>
                                </w:p>
                                <w:p w:rsidR="002660D5" w:rsidRPr="00F66164" w:rsidRDefault="002660D5" w:rsidP="003E1394">
                                  <w:pPr>
                                    <w:shd w:val="clear" w:color="auto" w:fill="FFFFFF" w:themeFill="background1"/>
                                    <w:ind w:left="435"/>
                                    <w:rPr>
                                      <w:sz w:val="18"/>
                                      <w:szCs w:val="18"/>
                                      <w:shd w:val="clear" w:color="auto" w:fill="FFFF00"/>
                                    </w:rPr>
                                  </w:pPr>
                                  <w:r w:rsidRPr="00F66164">
                                    <w:rPr>
                                      <w:sz w:val="18"/>
                                      <w:szCs w:val="18"/>
                                    </w:rPr>
                                    <w:t xml:space="preserve">Urinary catheter care: </w:t>
                                  </w:r>
                                  <w:r w:rsidRPr="00F66164">
                                    <w:rPr>
                                      <w:sz w:val="18"/>
                                      <w:szCs w:val="18"/>
                                      <w:shd w:val="clear" w:color="auto" w:fill="FFFFFF" w:themeFill="background1"/>
                                    </w:rPr>
                                    <w:t>Applying a condom</w:t>
                                  </w:r>
                                  <w:r w:rsidRPr="00F66164">
                                    <w:rPr>
                                      <w:sz w:val="18"/>
                                      <w:szCs w:val="18"/>
                                      <w:shd w:val="clear" w:color="auto" w:fill="FFFF00"/>
                                    </w:rPr>
                                    <w:t xml:space="preserve"> </w:t>
                                  </w:r>
                                </w:p>
                                <w:p w:rsidR="002660D5" w:rsidRPr="00F66164" w:rsidRDefault="002660D5" w:rsidP="003E1394">
                                  <w:pPr>
                                    <w:shd w:val="clear" w:color="auto" w:fill="FFFFFF" w:themeFill="background1"/>
                                    <w:ind w:left="435" w:firstLine="429"/>
                                    <w:rPr>
                                      <w:sz w:val="18"/>
                                      <w:szCs w:val="18"/>
                                      <w:shd w:val="clear" w:color="auto" w:fill="FFFF00"/>
                                    </w:rPr>
                                  </w:pPr>
                                  <w:r>
                                    <w:rPr>
                                      <w:sz w:val="18"/>
                                      <w:szCs w:val="18"/>
                                      <w:shd w:val="clear" w:color="auto" w:fill="FFFFFF" w:themeFill="background1"/>
                                    </w:rPr>
                                    <w:t>c</w:t>
                                  </w:r>
                                  <w:r w:rsidRPr="00F66164">
                                    <w:rPr>
                                      <w:sz w:val="18"/>
                                      <w:szCs w:val="18"/>
                                      <w:shd w:val="clear" w:color="auto" w:fill="FFFFFF" w:themeFill="background1"/>
                                    </w:rPr>
                                    <w:t xml:space="preserve">atheter- </w:t>
                                  </w:r>
                                  <w:r w:rsidRPr="00F66164">
                                    <w:rPr>
                                      <w:sz w:val="18"/>
                                      <w:szCs w:val="18"/>
                                    </w:rPr>
                                    <w:t>step by step video</w:t>
                                  </w:r>
                                </w:p>
                                <w:p w:rsidR="002660D5" w:rsidRPr="00F66164" w:rsidRDefault="002660D5" w:rsidP="003E1394">
                                  <w:pPr>
                                    <w:ind w:firstLine="432"/>
                                    <w:rPr>
                                      <w:sz w:val="18"/>
                                      <w:szCs w:val="18"/>
                                    </w:rPr>
                                  </w:pPr>
                                  <w:r w:rsidRPr="00F66164">
                                    <w:rPr>
                                      <w:sz w:val="18"/>
                                      <w:szCs w:val="18"/>
                                    </w:rPr>
                                    <w:t>Surgical asepsis: Open gloving technique- step</w:t>
                                  </w:r>
                                </w:p>
                                <w:p w:rsidR="002660D5" w:rsidRDefault="002660D5" w:rsidP="003E1394">
                                  <w:pPr>
                                    <w:ind w:left="432" w:firstLine="432"/>
                                    <w:rPr>
                                      <w:sz w:val="18"/>
                                      <w:szCs w:val="18"/>
                                    </w:rPr>
                                  </w:pPr>
                                  <w:r>
                                    <w:rPr>
                                      <w:sz w:val="18"/>
                                      <w:szCs w:val="18"/>
                                    </w:rPr>
                                    <w:t>b</w:t>
                                  </w:r>
                                  <w:r w:rsidRPr="00F66164">
                                    <w:rPr>
                                      <w:sz w:val="18"/>
                                      <w:szCs w:val="18"/>
                                    </w:rPr>
                                    <w:t>y step video</w:t>
                                  </w:r>
                                </w:p>
                                <w:p w:rsidR="002660D5" w:rsidRPr="0085589D" w:rsidRDefault="002660D5" w:rsidP="003E1394">
                                  <w:pPr>
                                    <w:rPr>
                                      <w:b/>
                                    </w:rPr>
                                  </w:pPr>
                                  <w:r>
                                    <w:rPr>
                                      <w:b/>
                                      <w:sz w:val="18"/>
                                      <w:szCs w:val="18"/>
                                    </w:rPr>
                                    <w:t>*In-lab 1:1 observation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DC9817" id="Text Box 5" o:spid="_x0000_s1035" type="#_x0000_t202" style="position:absolute;margin-left:4.8pt;margin-top:1.8pt;width:234.6pt;height:214.1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" strokeweight="3pt">
                      <v:textbox>
                        <w:txbxContent>
                          <w:p w:rsidR="002660D5" w:rsidRPr="0085589D" w:rsidRDefault="002660D5" w:rsidP="003E1394">
                            <w:pPr>
                              <w:rPr>
                                <w:b/>
                                <w:sz w:val="18"/>
                                <w:szCs w:val="18"/>
                                <w:u w:val="single"/>
                              </w:rPr>
                            </w:pPr>
                            <w:r w:rsidRPr="0085589D">
                              <w:rPr>
                                <w:b/>
                                <w:sz w:val="18"/>
                                <w:szCs w:val="18"/>
                                <w:u w:val="single"/>
                              </w:rPr>
                              <w:t>Week 8 Lab:   Foley Skills /Sterile gloves / I &amp; O</w:t>
                            </w:r>
                          </w:p>
                          <w:p w:rsidR="002660D5" w:rsidRDefault="002660D5" w:rsidP="003E1394">
                            <w:pPr>
                              <w:rPr>
                                <w:sz w:val="18"/>
                                <w:szCs w:val="18"/>
                              </w:rPr>
                            </w:pPr>
                            <w:r>
                              <w:rPr>
                                <w:sz w:val="18"/>
                                <w:szCs w:val="18"/>
                              </w:rPr>
                              <w:t>Checklist: (red folder)</w:t>
                            </w:r>
                          </w:p>
                          <w:p w:rsidR="002660D5" w:rsidRDefault="002660D5" w:rsidP="003E1394">
                            <w:pPr>
                              <w:rPr>
                                <w:sz w:val="18"/>
                                <w:szCs w:val="18"/>
                              </w:rPr>
                            </w:pPr>
                            <w:r>
                              <w:rPr>
                                <w:sz w:val="18"/>
                                <w:szCs w:val="18"/>
                              </w:rPr>
                              <w:tab/>
                              <w:t>Application of Sterile Gloves</w:t>
                            </w:r>
                          </w:p>
                          <w:p w:rsidR="002660D5" w:rsidRDefault="002660D5" w:rsidP="003E1394">
                            <w:pPr>
                              <w:ind w:firstLine="432"/>
                              <w:rPr>
                                <w:sz w:val="18"/>
                                <w:szCs w:val="18"/>
                              </w:rPr>
                            </w:pPr>
                            <w:r>
                              <w:rPr>
                                <w:sz w:val="18"/>
                                <w:szCs w:val="18"/>
                              </w:rPr>
                              <w:t>Foley Catheter Insertion (Male &amp; Female)</w:t>
                            </w:r>
                          </w:p>
                          <w:p w:rsidR="002660D5" w:rsidRDefault="002660D5" w:rsidP="003E1394">
                            <w:pPr>
                              <w:ind w:firstLine="432"/>
                              <w:rPr>
                                <w:sz w:val="18"/>
                                <w:szCs w:val="18"/>
                              </w:rPr>
                            </w:pPr>
                            <w:r>
                              <w:rPr>
                                <w:sz w:val="18"/>
                                <w:szCs w:val="18"/>
                              </w:rPr>
                              <w:t>Foley Catheter Removal</w:t>
                            </w:r>
                          </w:p>
                          <w:p w:rsidR="002660D5" w:rsidRPr="00F66164" w:rsidRDefault="002660D5" w:rsidP="003E1394">
                            <w:pPr>
                              <w:rPr>
                                <w:sz w:val="18"/>
                                <w:szCs w:val="18"/>
                              </w:rPr>
                            </w:pPr>
                            <w:r w:rsidRPr="00F66164">
                              <w:rPr>
                                <w:sz w:val="18"/>
                                <w:szCs w:val="18"/>
                              </w:rPr>
                              <w:t xml:space="preserve">Read:  </w:t>
                            </w:r>
                          </w:p>
                          <w:p w:rsidR="002660D5" w:rsidRPr="00F66164" w:rsidRDefault="002660D5" w:rsidP="003E1394">
                            <w:pPr>
                              <w:ind w:firstLine="432"/>
                              <w:rPr>
                                <w:sz w:val="18"/>
                                <w:szCs w:val="18"/>
                              </w:rPr>
                            </w:pPr>
                            <w:r w:rsidRPr="00F66164">
                              <w:rPr>
                                <w:sz w:val="18"/>
                                <w:szCs w:val="18"/>
                                <w:u w:val="single"/>
                              </w:rPr>
                              <w:t>Potter &amp; Perry textbook-</w:t>
                            </w:r>
                            <w:r w:rsidRPr="00F66164">
                              <w:rPr>
                                <w:sz w:val="18"/>
                                <w:szCs w:val="18"/>
                              </w:rPr>
                              <w:t xml:space="preserve"> </w:t>
                            </w:r>
                          </w:p>
                          <w:p w:rsidR="002660D5" w:rsidRPr="00E31C39" w:rsidRDefault="002660D5" w:rsidP="003E1394">
                            <w:pPr>
                              <w:ind w:firstLine="432"/>
                              <w:rPr>
                                <w:sz w:val="18"/>
                                <w:szCs w:val="18"/>
                              </w:rPr>
                            </w:pPr>
                            <w:r w:rsidRPr="00E31C39">
                              <w:rPr>
                                <w:sz w:val="18"/>
                                <w:szCs w:val="18"/>
                              </w:rPr>
                              <w:t>Boxes 14-16, 14-17, 36-7, 36-8, 36-9</w:t>
                            </w:r>
                          </w:p>
                          <w:p w:rsidR="002660D5" w:rsidRPr="00E31C39" w:rsidRDefault="002660D5" w:rsidP="003E1394">
                            <w:pPr>
                              <w:ind w:firstLine="432"/>
                              <w:rPr>
                                <w:sz w:val="18"/>
                                <w:szCs w:val="18"/>
                              </w:rPr>
                            </w:pPr>
                            <w:r w:rsidRPr="00E31C39">
                              <w:rPr>
                                <w:sz w:val="18"/>
                                <w:szCs w:val="18"/>
                              </w:rPr>
                              <w:t xml:space="preserve">Skill 36-1 </w:t>
                            </w:r>
                          </w:p>
                          <w:p w:rsidR="002660D5" w:rsidRPr="00F66164" w:rsidRDefault="002660D5" w:rsidP="003E1394">
                            <w:pPr>
                              <w:rPr>
                                <w:sz w:val="18"/>
                                <w:szCs w:val="18"/>
                              </w:rPr>
                            </w:pPr>
                            <w:r w:rsidRPr="00F66164">
                              <w:rPr>
                                <w:sz w:val="18"/>
                                <w:szCs w:val="18"/>
                              </w:rPr>
                              <w:t>View:</w:t>
                            </w:r>
                          </w:p>
                          <w:p w:rsidR="002660D5" w:rsidRPr="00F66164" w:rsidRDefault="002660D5" w:rsidP="003E1394">
                            <w:pPr>
                              <w:ind w:left="432"/>
                              <w:rPr>
                                <w:sz w:val="18"/>
                                <w:szCs w:val="18"/>
                                <w:u w:val="single"/>
                              </w:rPr>
                            </w:pPr>
                            <w:r w:rsidRPr="00F66164">
                              <w:rPr>
                                <w:sz w:val="18"/>
                                <w:szCs w:val="18"/>
                                <w:u w:val="single"/>
                              </w:rPr>
                              <w:t>Edvance Resources, NF video-</w:t>
                            </w:r>
                          </w:p>
                          <w:p w:rsidR="002660D5" w:rsidRPr="00F66164" w:rsidRDefault="002660D5" w:rsidP="003E1394">
                            <w:pPr>
                              <w:ind w:left="432" w:firstLine="3"/>
                              <w:rPr>
                                <w:sz w:val="18"/>
                                <w:szCs w:val="18"/>
                              </w:rPr>
                            </w:pPr>
                            <w:r w:rsidRPr="00F66164">
                              <w:rPr>
                                <w:sz w:val="18"/>
                                <w:szCs w:val="18"/>
                              </w:rPr>
                              <w:t>Foley catheter insertion (male &amp; female);      Foley catheter removal; Straight/mini catheterization</w:t>
                            </w:r>
                          </w:p>
                          <w:p w:rsidR="002660D5" w:rsidRPr="00F66164" w:rsidRDefault="002660D5" w:rsidP="003E1394">
                            <w:pPr>
                              <w:ind w:left="432" w:firstLine="3"/>
                              <w:rPr>
                                <w:sz w:val="18"/>
                                <w:szCs w:val="18"/>
                                <w:u w:val="single"/>
                              </w:rPr>
                            </w:pPr>
                            <w:r w:rsidRPr="00F66164">
                              <w:rPr>
                                <w:sz w:val="18"/>
                                <w:szCs w:val="18"/>
                                <w:u w:val="single"/>
                              </w:rPr>
                              <w:t>ATI Skills Module-</w:t>
                            </w:r>
                          </w:p>
                          <w:p w:rsidR="002660D5" w:rsidRPr="00F66164" w:rsidRDefault="002660D5" w:rsidP="003E1394">
                            <w:pPr>
                              <w:shd w:val="clear" w:color="auto" w:fill="FFFFFF" w:themeFill="background1"/>
                              <w:ind w:left="435"/>
                              <w:rPr>
                                <w:sz w:val="18"/>
                                <w:szCs w:val="18"/>
                                <w:shd w:val="clear" w:color="auto" w:fill="FFFF00"/>
                              </w:rPr>
                            </w:pPr>
                            <w:r w:rsidRPr="00F66164">
                              <w:rPr>
                                <w:sz w:val="18"/>
                                <w:szCs w:val="18"/>
                              </w:rPr>
                              <w:t xml:space="preserve">Urinary catheter care: </w:t>
                            </w:r>
                            <w:r w:rsidRPr="00F66164">
                              <w:rPr>
                                <w:sz w:val="18"/>
                                <w:szCs w:val="18"/>
                                <w:shd w:val="clear" w:color="auto" w:fill="FFFFFF" w:themeFill="background1"/>
                              </w:rPr>
                              <w:t>Applying a condom</w:t>
                            </w:r>
                            <w:r w:rsidRPr="00F66164">
                              <w:rPr>
                                <w:sz w:val="18"/>
                                <w:szCs w:val="18"/>
                                <w:shd w:val="clear" w:color="auto" w:fill="FFFF00"/>
                              </w:rPr>
                              <w:t xml:space="preserve"> </w:t>
                            </w:r>
                          </w:p>
                          <w:p w:rsidR="002660D5" w:rsidRPr="00F66164" w:rsidRDefault="002660D5" w:rsidP="003E1394">
                            <w:pPr>
                              <w:shd w:val="clear" w:color="auto" w:fill="FFFFFF" w:themeFill="background1"/>
                              <w:ind w:left="435" w:firstLine="429"/>
                              <w:rPr>
                                <w:sz w:val="18"/>
                                <w:szCs w:val="18"/>
                                <w:shd w:val="clear" w:color="auto" w:fill="FFFF00"/>
                              </w:rPr>
                            </w:pPr>
                            <w:r>
                              <w:rPr>
                                <w:sz w:val="18"/>
                                <w:szCs w:val="18"/>
                                <w:shd w:val="clear" w:color="auto" w:fill="FFFFFF" w:themeFill="background1"/>
                              </w:rPr>
                              <w:t>c</w:t>
                            </w:r>
                            <w:r w:rsidRPr="00F66164">
                              <w:rPr>
                                <w:sz w:val="18"/>
                                <w:szCs w:val="18"/>
                                <w:shd w:val="clear" w:color="auto" w:fill="FFFFFF" w:themeFill="background1"/>
                              </w:rPr>
                              <w:t xml:space="preserve">atheter- </w:t>
                            </w:r>
                            <w:r w:rsidRPr="00F66164">
                              <w:rPr>
                                <w:sz w:val="18"/>
                                <w:szCs w:val="18"/>
                              </w:rPr>
                              <w:t>step by step video</w:t>
                            </w:r>
                          </w:p>
                          <w:p w:rsidR="002660D5" w:rsidRPr="00F66164" w:rsidRDefault="002660D5" w:rsidP="003E1394">
                            <w:pPr>
                              <w:ind w:firstLine="432"/>
                              <w:rPr>
                                <w:sz w:val="18"/>
                                <w:szCs w:val="18"/>
                              </w:rPr>
                            </w:pPr>
                            <w:r w:rsidRPr="00F66164">
                              <w:rPr>
                                <w:sz w:val="18"/>
                                <w:szCs w:val="18"/>
                              </w:rPr>
                              <w:t>Surgical asepsis: Open gloving technique- step</w:t>
                            </w:r>
                          </w:p>
                          <w:p w:rsidR="002660D5" w:rsidRDefault="002660D5" w:rsidP="003E1394">
                            <w:pPr>
                              <w:ind w:left="432" w:firstLine="432"/>
                              <w:rPr>
                                <w:sz w:val="18"/>
                                <w:szCs w:val="18"/>
                              </w:rPr>
                            </w:pPr>
                            <w:r>
                              <w:rPr>
                                <w:sz w:val="18"/>
                                <w:szCs w:val="18"/>
                              </w:rPr>
                              <w:t>b</w:t>
                            </w:r>
                            <w:r w:rsidRPr="00F66164">
                              <w:rPr>
                                <w:sz w:val="18"/>
                                <w:szCs w:val="18"/>
                              </w:rPr>
                              <w:t>y step video</w:t>
                            </w:r>
                          </w:p>
                          <w:p w:rsidR="002660D5" w:rsidRPr="0085589D" w:rsidRDefault="002660D5" w:rsidP="003E1394">
                            <w:pPr>
                              <w:rPr>
                                <w:b/>
                              </w:rPr>
                            </w:pPr>
                            <w:r>
                              <w:rPr>
                                <w:b/>
                                <w:sz w:val="18"/>
                                <w:szCs w:val="18"/>
                              </w:rPr>
                              <w:t>*In-lab 1:1 observation</w:t>
                            </w:r>
                          </w:p>
                        </w:txbxContent>
                      </v:textbox>
                    </v:shape>
                  </w:pict>
                </mc:Fallback>
              </mc:AlternateContent>
            </w:r>
          </w:p>
          <w:p w:rsidR="003A29E6" w:rsidRDefault="003A29E6" w:rsidP="00AF6C90"/>
          <w:p w:rsidR="003A29E6" w:rsidRDefault="003A29E6" w:rsidP="00AF6C90"/>
          <w:p w:rsidR="003A29E6" w:rsidRDefault="003A29E6" w:rsidP="00AF6C90"/>
          <w:p w:rsidR="003A29E6" w:rsidRDefault="003A29E6" w:rsidP="00AF6C90"/>
          <w:p w:rsidR="003A29E6" w:rsidRDefault="003A29E6" w:rsidP="00AF6C90"/>
          <w:p w:rsidR="003A29E6" w:rsidRDefault="003A29E6" w:rsidP="00AF6C90"/>
          <w:p w:rsidR="003A29E6" w:rsidRDefault="003A29E6" w:rsidP="00AF6C90"/>
          <w:p w:rsidR="003A29E6" w:rsidRDefault="003A29E6" w:rsidP="00AF6C90"/>
          <w:p w:rsidR="003A29E6" w:rsidRDefault="003A29E6" w:rsidP="003E1394">
            <w:pPr>
              <w:rPr>
                <w:b/>
              </w:rPr>
            </w:pPr>
            <w:r>
              <w:tab/>
            </w:r>
            <w:r>
              <w:tab/>
            </w:r>
            <w:r>
              <w:tab/>
              <w:t xml:space="preserve">      </w:t>
            </w:r>
          </w:p>
          <w:p w:rsidR="003A29E6" w:rsidRDefault="003A29E6" w:rsidP="00AF6C90"/>
          <w:p w:rsidR="003A29E6" w:rsidRDefault="003A29E6" w:rsidP="00AF6C90"/>
          <w:p w:rsidR="003A29E6" w:rsidRDefault="003A29E6" w:rsidP="00AF6C90"/>
          <w:p w:rsidR="003A29E6" w:rsidRDefault="003A29E6" w:rsidP="00AF6C90"/>
          <w:p w:rsidR="003A29E6" w:rsidRDefault="003A29E6" w:rsidP="00AF6C90"/>
          <w:p w:rsidR="003A29E6" w:rsidRDefault="003A29E6" w:rsidP="00AF6C90"/>
          <w:p w:rsidR="003A29E6" w:rsidRDefault="003A29E6" w:rsidP="00AF6C90"/>
          <w:p w:rsidR="00725BFA" w:rsidRDefault="00725BFA" w:rsidP="00AF6C90"/>
          <w:p w:rsidR="00725BFA" w:rsidRDefault="00725BFA" w:rsidP="00AF6C90"/>
          <w:p w:rsidR="003A29E6" w:rsidRPr="000A2B9B" w:rsidRDefault="003A29E6" w:rsidP="00AF6C90"/>
        </w:tc>
      </w:tr>
      <w:tr w:rsidR="00A62784" w:rsidTr="00FA0994">
        <w:tc>
          <w:tcPr>
            <w:tcW w:w="879" w:type="dxa"/>
            <w:vMerge w:val="restart"/>
          </w:tcPr>
          <w:p w:rsidR="00A62784" w:rsidRDefault="00A62784"/>
        </w:tc>
        <w:tc>
          <w:tcPr>
            <w:tcW w:w="3479" w:type="dxa"/>
            <w:gridSpan w:val="2"/>
          </w:tcPr>
          <w:p w:rsidR="00A62784" w:rsidRDefault="00A62784" w:rsidP="001C3AA8"/>
        </w:tc>
        <w:tc>
          <w:tcPr>
            <w:tcW w:w="5040" w:type="dxa"/>
            <w:gridSpan w:val="2"/>
          </w:tcPr>
          <w:p w:rsidR="00A62784" w:rsidRPr="00C02CC0" w:rsidRDefault="00A62784" w:rsidP="00A56532">
            <w:r w:rsidRPr="003B2215">
              <w:t xml:space="preserve">UNIT V: </w:t>
            </w:r>
            <w:r>
              <w:t xml:space="preserve">SPIRITUALITY, CULTURE, SKIN &amp; WOUNDS </w:t>
            </w:r>
            <w:r w:rsidRPr="003B2215">
              <w:t xml:space="preserve"> </w:t>
            </w:r>
            <w:r>
              <w:t>(14 hours</w:t>
            </w:r>
            <w:r w:rsidRPr="003B2215">
              <w:t>)</w:t>
            </w:r>
          </w:p>
        </w:tc>
        <w:tc>
          <w:tcPr>
            <w:tcW w:w="5200" w:type="dxa"/>
            <w:gridSpan w:val="2"/>
          </w:tcPr>
          <w:p w:rsidR="00A62784" w:rsidRPr="000A2B9B" w:rsidRDefault="00A62784" w:rsidP="00C02CC0"/>
        </w:tc>
      </w:tr>
      <w:tr w:rsidR="00A62784" w:rsidTr="00FA0994">
        <w:tc>
          <w:tcPr>
            <w:tcW w:w="879" w:type="dxa"/>
            <w:vMerge/>
          </w:tcPr>
          <w:p w:rsidR="00A62784" w:rsidRDefault="00A62784"/>
        </w:tc>
        <w:tc>
          <w:tcPr>
            <w:tcW w:w="3479" w:type="dxa"/>
            <w:gridSpan w:val="2"/>
          </w:tcPr>
          <w:p w:rsidR="00A62784" w:rsidRDefault="00A62784" w:rsidP="001C3AA8">
            <w:r>
              <w:t>Discuss the influence of spiritual practices on the health status of patients. (1,6,8)*</w:t>
            </w:r>
          </w:p>
          <w:p w:rsidR="00A62784" w:rsidRDefault="00A62784" w:rsidP="001C3AA8"/>
          <w:p w:rsidR="00A62784" w:rsidRDefault="00A62784" w:rsidP="001C3AA8">
            <w:r>
              <w:t>Describe the relationship between faith, hope, and spiritual well-being. (1,6,8)*</w:t>
            </w:r>
          </w:p>
          <w:p w:rsidR="00A62784" w:rsidRDefault="00A62784" w:rsidP="001C3AA8">
            <w:r>
              <w:t>Explain the importance of establishing a caring relationship with patients to gain spiritual insight.(1,3,4,8)*</w:t>
            </w:r>
          </w:p>
          <w:p w:rsidR="00A62784" w:rsidRDefault="00A62784" w:rsidP="001C3AA8"/>
        </w:tc>
        <w:tc>
          <w:tcPr>
            <w:tcW w:w="5040" w:type="dxa"/>
            <w:gridSpan w:val="2"/>
          </w:tcPr>
          <w:p w:rsidR="00A62784" w:rsidRPr="001C3AA8" w:rsidRDefault="00A62784" w:rsidP="00E67B98">
            <w:pPr>
              <w:numPr>
                <w:ilvl w:val="0"/>
                <w:numId w:val="37"/>
              </w:numPr>
              <w:ind w:left="432" w:hanging="450"/>
            </w:pPr>
            <w:r w:rsidRPr="001C3AA8">
              <w:t>Spiritual Health</w:t>
            </w:r>
          </w:p>
          <w:p w:rsidR="00A62784" w:rsidRPr="001C3AA8" w:rsidRDefault="00A62784" w:rsidP="001C3AA8">
            <w:pPr>
              <w:ind w:left="-18" w:firstLine="450"/>
            </w:pPr>
            <w:r w:rsidRPr="001C3AA8">
              <w:t>1.  Factors affecting spirituality</w:t>
            </w:r>
          </w:p>
          <w:p w:rsidR="00A62784" w:rsidRPr="001C3AA8" w:rsidRDefault="00A62784" w:rsidP="001C3AA8">
            <w:pPr>
              <w:pStyle w:val="ListParagraph"/>
              <w:spacing w:after="0" w:line="240" w:lineRule="auto"/>
              <w:ind w:left="342" w:firstLine="90"/>
              <w:rPr>
                <w:rFonts w:ascii="Times New Roman" w:hAnsi="Times New Roman"/>
                <w:sz w:val="20"/>
                <w:szCs w:val="20"/>
              </w:rPr>
            </w:pPr>
            <w:r w:rsidRPr="001C3AA8">
              <w:rPr>
                <w:rFonts w:ascii="Times New Roman" w:hAnsi="Times New Roman"/>
                <w:sz w:val="20"/>
                <w:szCs w:val="20"/>
              </w:rPr>
              <w:t>2.  Assessing spiritual needs</w:t>
            </w:r>
          </w:p>
        </w:tc>
        <w:tc>
          <w:tcPr>
            <w:tcW w:w="5200" w:type="dxa"/>
            <w:gridSpan w:val="2"/>
          </w:tcPr>
          <w:p w:rsidR="00A62784" w:rsidRDefault="00A62784" w:rsidP="001C3AA8">
            <w:r>
              <w:t>Read:</w:t>
            </w:r>
            <w:r>
              <w:tab/>
              <w:t>Potter et al.</w:t>
            </w:r>
          </w:p>
          <w:p w:rsidR="00A62784" w:rsidRPr="00B11388" w:rsidRDefault="00A62784" w:rsidP="001C3AA8">
            <w:pPr>
              <w:rPr>
                <w:color w:val="FF0000"/>
              </w:rPr>
            </w:pPr>
            <w:r>
              <w:tab/>
            </w:r>
            <w:r>
              <w:tab/>
              <w:t>Ch</w:t>
            </w:r>
            <w:r w:rsidRPr="000A2B9B">
              <w:t>. 22</w:t>
            </w:r>
          </w:p>
          <w:p w:rsidR="00A62784" w:rsidRDefault="00A62784" w:rsidP="001C3AA8"/>
          <w:p w:rsidR="00A62784" w:rsidRDefault="00A62784" w:rsidP="001C3AA8">
            <w:r>
              <w:t>Clinical:  Assess a patients spiritual needs and provide</w:t>
            </w:r>
          </w:p>
          <w:p w:rsidR="00A62784" w:rsidRPr="000A2B9B" w:rsidRDefault="00A62784" w:rsidP="001C3AA8">
            <w:r>
              <w:t>appropriate nursing care based on those needs.</w:t>
            </w:r>
          </w:p>
        </w:tc>
      </w:tr>
      <w:tr w:rsidR="00A62784" w:rsidTr="00FA0994">
        <w:tc>
          <w:tcPr>
            <w:tcW w:w="879" w:type="dxa"/>
            <w:vMerge/>
          </w:tcPr>
          <w:p w:rsidR="00A62784" w:rsidRDefault="00A62784"/>
        </w:tc>
        <w:tc>
          <w:tcPr>
            <w:tcW w:w="3479" w:type="dxa"/>
            <w:gridSpan w:val="2"/>
          </w:tcPr>
          <w:p w:rsidR="00A62784" w:rsidRDefault="00A62784" w:rsidP="001C3AA8">
            <w:r>
              <w:t>Describe social and cultural influences in health, illness, and caring patterns.  (1,2)*</w:t>
            </w:r>
          </w:p>
          <w:p w:rsidR="00A62784" w:rsidRDefault="00A62784" w:rsidP="001C3AA8"/>
          <w:p w:rsidR="00A62784" w:rsidRDefault="00A62784" w:rsidP="001C3AA8">
            <w:r>
              <w:t>Describe steps toward developing cultural competence.  (1,2)*</w:t>
            </w:r>
          </w:p>
          <w:p w:rsidR="00A62784" w:rsidRDefault="00A62784" w:rsidP="001C3AA8">
            <w:r>
              <w:t>Identify major components of cultural assessment.  (1,2,)*</w:t>
            </w:r>
          </w:p>
          <w:p w:rsidR="00A62784" w:rsidRDefault="00A62784" w:rsidP="001C3AA8"/>
          <w:p w:rsidR="00A62784" w:rsidRDefault="00A62784" w:rsidP="001C3AA8">
            <w:r>
              <w:t>Describe the relationship between family structure and the patterns of functioning that affect the health of individuals and the family as a whole. (1,3)*</w:t>
            </w:r>
          </w:p>
          <w:p w:rsidR="00A62784" w:rsidRDefault="00A62784" w:rsidP="001C3AA8"/>
        </w:tc>
        <w:tc>
          <w:tcPr>
            <w:tcW w:w="5040" w:type="dxa"/>
            <w:gridSpan w:val="2"/>
          </w:tcPr>
          <w:p w:rsidR="00A62784" w:rsidRDefault="00A62784" w:rsidP="00E67B98">
            <w:pPr>
              <w:numPr>
                <w:ilvl w:val="0"/>
                <w:numId w:val="37"/>
              </w:numPr>
              <w:ind w:left="342" w:hanging="342"/>
            </w:pPr>
            <w:r>
              <w:t>Cultural awareness</w:t>
            </w:r>
          </w:p>
          <w:p w:rsidR="00A62784" w:rsidRDefault="00A62784" w:rsidP="00E67B98">
            <w:pPr>
              <w:numPr>
                <w:ilvl w:val="0"/>
                <w:numId w:val="38"/>
              </w:numPr>
              <w:tabs>
                <w:tab w:val="clear" w:pos="1440"/>
                <w:tab w:val="num" w:pos="702"/>
              </w:tabs>
              <w:ind w:hanging="1098"/>
            </w:pPr>
            <w:r>
              <w:t>Cultural concepts</w:t>
            </w:r>
          </w:p>
          <w:p w:rsidR="00A62784" w:rsidRDefault="00A62784" w:rsidP="00E67B98">
            <w:pPr>
              <w:numPr>
                <w:ilvl w:val="0"/>
                <w:numId w:val="38"/>
              </w:numPr>
              <w:tabs>
                <w:tab w:val="clear" w:pos="1440"/>
                <w:tab w:val="num" w:pos="702"/>
              </w:tabs>
              <w:ind w:hanging="1098"/>
            </w:pPr>
            <w:r>
              <w:t>Cultural diversity in health and illness</w:t>
            </w:r>
          </w:p>
          <w:p w:rsidR="00A62784" w:rsidRDefault="00A62784" w:rsidP="00E67B98">
            <w:pPr>
              <w:numPr>
                <w:ilvl w:val="0"/>
                <w:numId w:val="38"/>
              </w:numPr>
              <w:tabs>
                <w:tab w:val="clear" w:pos="1440"/>
                <w:tab w:val="num" w:pos="702"/>
              </w:tabs>
              <w:ind w:hanging="1098"/>
            </w:pPr>
            <w:r>
              <w:t>Culturally competent care</w:t>
            </w:r>
          </w:p>
          <w:p w:rsidR="00A62784" w:rsidRDefault="00A62784" w:rsidP="00E67B98">
            <w:pPr>
              <w:numPr>
                <w:ilvl w:val="0"/>
                <w:numId w:val="38"/>
              </w:numPr>
              <w:tabs>
                <w:tab w:val="clear" w:pos="1440"/>
                <w:tab w:val="num" w:pos="702"/>
              </w:tabs>
              <w:ind w:hanging="1098"/>
            </w:pPr>
            <w:r>
              <w:t>Cultural assessment</w:t>
            </w:r>
          </w:p>
          <w:p w:rsidR="00A62784" w:rsidRDefault="00A62784" w:rsidP="00E67B98">
            <w:pPr>
              <w:numPr>
                <w:ilvl w:val="0"/>
                <w:numId w:val="38"/>
              </w:numPr>
              <w:tabs>
                <w:tab w:val="clear" w:pos="1440"/>
                <w:tab w:val="num" w:pos="702"/>
              </w:tabs>
              <w:ind w:hanging="1098"/>
            </w:pPr>
            <w:r w:rsidRPr="000A2B9B">
              <w:t>Military</w:t>
            </w:r>
          </w:p>
          <w:p w:rsidR="00A62784" w:rsidRPr="000A2B9B" w:rsidRDefault="00A62784" w:rsidP="00E67B98">
            <w:pPr>
              <w:numPr>
                <w:ilvl w:val="0"/>
                <w:numId w:val="38"/>
              </w:numPr>
              <w:tabs>
                <w:tab w:val="clear" w:pos="1440"/>
                <w:tab w:val="num" w:pos="702"/>
              </w:tabs>
              <w:ind w:hanging="1098"/>
            </w:pPr>
            <w:r w:rsidRPr="001C3AA8">
              <w:t>Family dynamics</w:t>
            </w:r>
          </w:p>
          <w:p w:rsidR="00A62784" w:rsidRPr="001C3AA8" w:rsidRDefault="00A62784" w:rsidP="001C3AA8">
            <w:pPr>
              <w:pStyle w:val="ListParagraph"/>
              <w:spacing w:after="0" w:line="240" w:lineRule="auto"/>
              <w:ind w:left="342"/>
              <w:rPr>
                <w:rFonts w:ascii="Times New Roman" w:hAnsi="Times New Roman"/>
                <w:sz w:val="20"/>
                <w:szCs w:val="20"/>
              </w:rPr>
            </w:pPr>
          </w:p>
        </w:tc>
        <w:tc>
          <w:tcPr>
            <w:tcW w:w="5200" w:type="dxa"/>
            <w:gridSpan w:val="2"/>
          </w:tcPr>
          <w:p w:rsidR="00A62784" w:rsidRDefault="00A62784" w:rsidP="001C3AA8">
            <w:r>
              <w:t>Read:</w:t>
            </w:r>
            <w:r>
              <w:tab/>
              <w:t>Potter et al.</w:t>
            </w:r>
          </w:p>
          <w:p w:rsidR="00A62784" w:rsidRPr="000A2B9B" w:rsidRDefault="00A62784" w:rsidP="001C3AA8">
            <w:r>
              <w:tab/>
            </w:r>
            <w:r>
              <w:tab/>
              <w:t xml:space="preserve">Ch. </w:t>
            </w:r>
            <w:r w:rsidRPr="000A2B9B">
              <w:t>21 and 25</w:t>
            </w:r>
          </w:p>
          <w:p w:rsidR="00A62784" w:rsidRPr="000A2B9B" w:rsidRDefault="00A62784" w:rsidP="001C3AA8"/>
          <w:p w:rsidR="00A62784" w:rsidRDefault="00A62784" w:rsidP="001C3AA8"/>
          <w:p w:rsidR="00A62784" w:rsidRDefault="00A62784" w:rsidP="001C3AA8"/>
          <w:p w:rsidR="00A62784" w:rsidRPr="000A2B9B" w:rsidRDefault="00A62784" w:rsidP="001C3AA8"/>
          <w:p w:rsidR="00A62784" w:rsidRDefault="00A62784" w:rsidP="001C3AA8"/>
          <w:p w:rsidR="00A62784" w:rsidRDefault="00A62784" w:rsidP="001C3AA8">
            <w:r>
              <w:t xml:space="preserve">Clinical experience:  Assess patient’s cultural needs.  </w:t>
            </w:r>
          </w:p>
          <w:p w:rsidR="00A62784" w:rsidRPr="000A2B9B" w:rsidRDefault="00A62784" w:rsidP="00F238C6">
            <w:r>
              <w:t>The student will assess their own cultural awareness and provide competent cultural care.</w:t>
            </w:r>
          </w:p>
        </w:tc>
      </w:tr>
      <w:tr w:rsidR="003A29E6" w:rsidTr="00FA0994">
        <w:tc>
          <w:tcPr>
            <w:tcW w:w="879" w:type="dxa"/>
          </w:tcPr>
          <w:p w:rsidR="003A29E6" w:rsidRDefault="003A29E6" w:rsidP="00220F75">
            <w:pPr>
              <w:jc w:val="center"/>
              <w:rPr>
                <w:b/>
              </w:rPr>
            </w:pPr>
            <w:r w:rsidRPr="00220F75">
              <w:rPr>
                <w:b/>
              </w:rPr>
              <w:t>Week</w:t>
            </w:r>
          </w:p>
          <w:p w:rsidR="003A29E6" w:rsidRPr="00220F75" w:rsidRDefault="003A29E6" w:rsidP="00220F75">
            <w:pPr>
              <w:jc w:val="center"/>
              <w:rPr>
                <w:b/>
              </w:rPr>
            </w:pPr>
            <w:r w:rsidRPr="00220F75">
              <w:rPr>
                <w:b/>
              </w:rPr>
              <w:t>9</w:t>
            </w:r>
          </w:p>
        </w:tc>
        <w:tc>
          <w:tcPr>
            <w:tcW w:w="3479" w:type="dxa"/>
            <w:gridSpan w:val="2"/>
          </w:tcPr>
          <w:p w:rsidR="003A29E6" w:rsidRDefault="003A29E6" w:rsidP="00883D4C">
            <w:r>
              <w:t>Describe interventions to prevent pressure ulcers. (2,5,6)*</w:t>
            </w:r>
          </w:p>
          <w:p w:rsidR="003A29E6" w:rsidRDefault="003A29E6" w:rsidP="00883D4C"/>
          <w:p w:rsidR="003A29E6" w:rsidRDefault="003A29E6" w:rsidP="00883D4C">
            <w:r>
              <w:t>Describe various methods of wound management and types of dressings. (2,5,6,7)*</w:t>
            </w:r>
          </w:p>
          <w:p w:rsidR="003802D2" w:rsidRDefault="003802D2" w:rsidP="00883D4C"/>
          <w:p w:rsidR="003A29E6" w:rsidRDefault="003A29E6" w:rsidP="00883D4C">
            <w:r>
              <w:t>Demonstrate the application of a sterile dressing and sterile gloves. (5, 6)*</w:t>
            </w:r>
          </w:p>
          <w:p w:rsidR="003A29E6" w:rsidRDefault="003A29E6" w:rsidP="00883D4C"/>
          <w:p w:rsidR="003A29E6" w:rsidRDefault="003A29E6" w:rsidP="00883D4C">
            <w:r>
              <w:lastRenderedPageBreak/>
              <w:t>Demonstrate documentation of wound assessment and application of a dressing in Meditech 6.1. (4)*</w:t>
            </w:r>
          </w:p>
        </w:tc>
        <w:tc>
          <w:tcPr>
            <w:tcW w:w="5040" w:type="dxa"/>
            <w:gridSpan w:val="2"/>
          </w:tcPr>
          <w:p w:rsidR="003A29E6" w:rsidRPr="00F45255" w:rsidRDefault="003A29E6" w:rsidP="00E67B98">
            <w:pPr>
              <w:pStyle w:val="ListParagraph"/>
              <w:numPr>
                <w:ilvl w:val="0"/>
                <w:numId w:val="37"/>
              </w:numPr>
              <w:spacing w:after="0" w:line="240" w:lineRule="auto"/>
              <w:ind w:left="342" w:hanging="342"/>
              <w:rPr>
                <w:rFonts w:ascii="Times New Roman" w:hAnsi="Times New Roman"/>
                <w:sz w:val="20"/>
                <w:szCs w:val="20"/>
              </w:rPr>
            </w:pPr>
            <w:r w:rsidRPr="00F45255">
              <w:rPr>
                <w:rFonts w:ascii="Times New Roman" w:hAnsi="Times New Roman"/>
                <w:sz w:val="20"/>
                <w:szCs w:val="20"/>
              </w:rPr>
              <w:lastRenderedPageBreak/>
              <w:t>Skin Integrity and Wound Care</w:t>
            </w:r>
          </w:p>
          <w:p w:rsidR="003A29E6" w:rsidRDefault="003A29E6" w:rsidP="00883D4C">
            <w:pPr>
              <w:tabs>
                <w:tab w:val="left" w:pos="702"/>
              </w:tabs>
              <w:ind w:firstLine="342"/>
            </w:pPr>
            <w:r>
              <w:t>1.</w:t>
            </w:r>
            <w:r>
              <w:tab/>
              <w:t>Pressure ulcers</w:t>
            </w:r>
          </w:p>
          <w:p w:rsidR="003A29E6" w:rsidRDefault="003A29E6" w:rsidP="00883D4C">
            <w:pPr>
              <w:tabs>
                <w:tab w:val="left" w:pos="702"/>
              </w:tabs>
              <w:ind w:firstLine="342"/>
            </w:pPr>
            <w:r>
              <w:t>2.</w:t>
            </w:r>
            <w:r>
              <w:tab/>
              <w:t>Risk factors for pressure ulcer development</w:t>
            </w:r>
          </w:p>
          <w:p w:rsidR="003A29E6" w:rsidRDefault="003A29E6" w:rsidP="00883D4C">
            <w:pPr>
              <w:tabs>
                <w:tab w:val="left" w:pos="702"/>
              </w:tabs>
              <w:ind w:left="882" w:hanging="540"/>
            </w:pPr>
            <w:r>
              <w:t>3.</w:t>
            </w:r>
            <w:r>
              <w:tab/>
              <w:t>Wound classification and types</w:t>
            </w:r>
          </w:p>
          <w:p w:rsidR="003A29E6" w:rsidRDefault="003A29E6" w:rsidP="00883D4C">
            <w:pPr>
              <w:tabs>
                <w:tab w:val="left" w:pos="702"/>
              </w:tabs>
              <w:ind w:left="882" w:hanging="540"/>
            </w:pPr>
            <w:r>
              <w:t>4.</w:t>
            </w:r>
            <w:r>
              <w:tab/>
              <w:t>Risk assessment scales</w:t>
            </w:r>
          </w:p>
          <w:p w:rsidR="003A29E6" w:rsidRDefault="003A29E6" w:rsidP="00883D4C">
            <w:pPr>
              <w:tabs>
                <w:tab w:val="left" w:pos="702"/>
              </w:tabs>
              <w:ind w:left="342" w:hanging="882"/>
            </w:pPr>
            <w:r>
              <w:tab/>
              <w:t>5.</w:t>
            </w:r>
            <w:r>
              <w:tab/>
              <w:t>Factors affecting wound healing</w:t>
            </w:r>
          </w:p>
          <w:p w:rsidR="003A29E6" w:rsidRDefault="003A29E6" w:rsidP="00883D4C">
            <w:pPr>
              <w:tabs>
                <w:tab w:val="left" w:pos="702"/>
              </w:tabs>
              <w:ind w:left="882" w:hanging="540"/>
            </w:pPr>
            <w:r>
              <w:t>6.</w:t>
            </w:r>
            <w:r>
              <w:tab/>
              <w:t>Nursing interventions</w:t>
            </w:r>
          </w:p>
          <w:p w:rsidR="003A29E6" w:rsidRDefault="003A29E6" w:rsidP="00883D4C">
            <w:pPr>
              <w:tabs>
                <w:tab w:val="left" w:pos="702"/>
              </w:tabs>
              <w:ind w:left="882" w:hanging="540"/>
            </w:pPr>
            <w:r>
              <w:t>7.</w:t>
            </w:r>
            <w:r>
              <w:tab/>
              <w:t>Wound management</w:t>
            </w:r>
          </w:p>
          <w:p w:rsidR="003A29E6" w:rsidRDefault="003A29E6" w:rsidP="00883D4C">
            <w:pPr>
              <w:tabs>
                <w:tab w:val="left" w:pos="702"/>
              </w:tabs>
              <w:ind w:left="342" w:hanging="882"/>
            </w:pPr>
            <w:r>
              <w:tab/>
              <w:t>8.</w:t>
            </w:r>
            <w:r>
              <w:tab/>
              <w:t>Delegation</w:t>
            </w:r>
          </w:p>
          <w:p w:rsidR="003A29E6" w:rsidRDefault="003A29E6" w:rsidP="00883D4C">
            <w:pPr>
              <w:tabs>
                <w:tab w:val="left" w:pos="342"/>
                <w:tab w:val="left" w:pos="702"/>
              </w:tabs>
            </w:pPr>
            <w:r>
              <w:tab/>
              <w:t>9.</w:t>
            </w:r>
            <w:r>
              <w:tab/>
              <w:t>Cost efficiency (value based purchasing)</w:t>
            </w:r>
          </w:p>
          <w:p w:rsidR="003A29E6" w:rsidRDefault="003A29E6" w:rsidP="00883D4C">
            <w:pPr>
              <w:tabs>
                <w:tab w:val="left" w:pos="702"/>
              </w:tabs>
              <w:ind w:left="882" w:hanging="630"/>
            </w:pPr>
            <w:r>
              <w:lastRenderedPageBreak/>
              <w:t>10.</w:t>
            </w:r>
            <w:r>
              <w:tab/>
              <w:t>Types of dressings</w:t>
            </w:r>
          </w:p>
          <w:p w:rsidR="003A29E6" w:rsidRDefault="003A29E6" w:rsidP="00883D4C">
            <w:pPr>
              <w:tabs>
                <w:tab w:val="left" w:pos="702"/>
              </w:tabs>
              <w:ind w:left="882" w:hanging="630"/>
            </w:pPr>
            <w:r>
              <w:t>11.</w:t>
            </w:r>
            <w:r>
              <w:tab/>
              <w:t>Heat and cold therapy</w:t>
            </w:r>
          </w:p>
          <w:p w:rsidR="003A29E6" w:rsidRDefault="003A29E6" w:rsidP="00883D4C">
            <w:pPr>
              <w:tabs>
                <w:tab w:val="left" w:pos="702"/>
              </w:tabs>
              <w:ind w:left="882" w:hanging="630"/>
            </w:pPr>
            <w:r>
              <w:t>12.    Complications of integument healing</w:t>
            </w:r>
          </w:p>
          <w:p w:rsidR="003A29E6" w:rsidRPr="00C02CC0" w:rsidRDefault="003A29E6" w:rsidP="00883D4C">
            <w:pPr>
              <w:pStyle w:val="ListParagraph"/>
              <w:spacing w:after="0" w:line="240" w:lineRule="auto"/>
              <w:ind w:left="342"/>
              <w:rPr>
                <w:rFonts w:ascii="Times New Roman" w:hAnsi="Times New Roman"/>
                <w:sz w:val="20"/>
                <w:szCs w:val="20"/>
              </w:rPr>
            </w:pPr>
          </w:p>
        </w:tc>
        <w:tc>
          <w:tcPr>
            <w:tcW w:w="5200" w:type="dxa"/>
            <w:gridSpan w:val="2"/>
          </w:tcPr>
          <w:p w:rsidR="003A29E6" w:rsidRPr="00BF79C2" w:rsidRDefault="003A29E6" w:rsidP="00883D4C">
            <w:r w:rsidRPr="00BF79C2">
              <w:lastRenderedPageBreak/>
              <w:t>Read:</w:t>
            </w:r>
            <w:r w:rsidRPr="00BF79C2">
              <w:tab/>
              <w:t xml:space="preserve">Potter </w:t>
            </w:r>
            <w:r>
              <w:t>et al.</w:t>
            </w:r>
          </w:p>
          <w:p w:rsidR="003A29E6" w:rsidRPr="000A2B9B" w:rsidRDefault="003A29E6" w:rsidP="00883D4C">
            <w:r>
              <w:tab/>
            </w:r>
            <w:r>
              <w:tab/>
              <w:t xml:space="preserve">Ch. </w:t>
            </w:r>
            <w:r w:rsidRPr="000A2B9B">
              <w:t>38</w:t>
            </w:r>
          </w:p>
          <w:p w:rsidR="003A29E6" w:rsidRPr="000A2B9B" w:rsidRDefault="003A29E6" w:rsidP="00883D4C">
            <w:r w:rsidRPr="000A2B9B">
              <w:t>In Class:</w:t>
            </w:r>
          </w:p>
          <w:p w:rsidR="003A29E6" w:rsidRPr="000A2B9B" w:rsidRDefault="003A29E6" w:rsidP="00E67B98">
            <w:pPr>
              <w:pStyle w:val="ListParagraph"/>
              <w:numPr>
                <w:ilvl w:val="0"/>
                <w:numId w:val="42"/>
              </w:numPr>
              <w:spacing w:after="0" w:line="240" w:lineRule="auto"/>
              <w:rPr>
                <w:rFonts w:ascii="Times New Roman" w:hAnsi="Times New Roman"/>
                <w:sz w:val="20"/>
                <w:szCs w:val="20"/>
              </w:rPr>
            </w:pPr>
            <w:r w:rsidRPr="000A2B9B">
              <w:rPr>
                <w:rFonts w:ascii="Times New Roman" w:hAnsi="Times New Roman"/>
                <w:sz w:val="20"/>
                <w:szCs w:val="20"/>
              </w:rPr>
              <w:t xml:space="preserve">View videos on Wound Assessment </w:t>
            </w:r>
          </w:p>
          <w:p w:rsidR="003A29E6" w:rsidRPr="000A2B9B" w:rsidRDefault="003A29E6" w:rsidP="00E67B98">
            <w:pPr>
              <w:pStyle w:val="ListParagraph"/>
              <w:numPr>
                <w:ilvl w:val="0"/>
                <w:numId w:val="42"/>
              </w:numPr>
              <w:spacing w:after="0" w:line="240" w:lineRule="auto"/>
              <w:rPr>
                <w:rFonts w:ascii="Times New Roman" w:hAnsi="Times New Roman"/>
                <w:sz w:val="20"/>
                <w:szCs w:val="20"/>
              </w:rPr>
            </w:pPr>
            <w:r w:rsidRPr="000A2B9B">
              <w:rPr>
                <w:rFonts w:ascii="Times New Roman" w:hAnsi="Times New Roman"/>
                <w:sz w:val="20"/>
                <w:szCs w:val="20"/>
              </w:rPr>
              <w:t>Using Wound Drainage Systems</w:t>
            </w:r>
          </w:p>
          <w:p w:rsidR="003A29E6" w:rsidRPr="000A2B9B" w:rsidRDefault="003A29E6" w:rsidP="00E67B98">
            <w:pPr>
              <w:pStyle w:val="ListParagraph"/>
              <w:numPr>
                <w:ilvl w:val="0"/>
                <w:numId w:val="42"/>
              </w:numPr>
              <w:spacing w:after="0" w:line="240" w:lineRule="auto"/>
              <w:rPr>
                <w:rFonts w:ascii="Times New Roman" w:hAnsi="Times New Roman"/>
                <w:sz w:val="20"/>
                <w:szCs w:val="20"/>
              </w:rPr>
            </w:pPr>
            <w:r w:rsidRPr="000A2B9B">
              <w:rPr>
                <w:rFonts w:ascii="Times New Roman" w:hAnsi="Times New Roman"/>
                <w:sz w:val="20"/>
                <w:szCs w:val="20"/>
              </w:rPr>
              <w:t>Dressing Changes</w:t>
            </w:r>
          </w:p>
          <w:p w:rsidR="003A29E6" w:rsidRPr="000A2B9B" w:rsidRDefault="003A29E6" w:rsidP="00883D4C">
            <w:pPr>
              <w:ind w:left="360"/>
            </w:pPr>
          </w:p>
          <w:p w:rsidR="003A29E6" w:rsidRPr="000A2B9B" w:rsidRDefault="003A29E6" w:rsidP="00883D4C">
            <w:r w:rsidRPr="000A2B9B">
              <w:t>Online Assignment:  ATI Skills Module: wound care</w:t>
            </w:r>
          </w:p>
          <w:p w:rsidR="003A29E6" w:rsidRPr="000A2B9B" w:rsidRDefault="003A29E6" w:rsidP="00883D4C">
            <w:r w:rsidRPr="000A2B9B">
              <w:t>Module is due 10/15/18 at 0800.</w:t>
            </w:r>
          </w:p>
          <w:p w:rsidR="003A29E6" w:rsidRPr="000A2B9B" w:rsidRDefault="003A29E6" w:rsidP="00883D4C"/>
          <w:p w:rsidR="003A29E6" w:rsidRPr="009C2683" w:rsidRDefault="003802D2" w:rsidP="00883D4C">
            <w:r>
              <w:lastRenderedPageBreak/>
              <w:t>I</w:t>
            </w:r>
            <w:r w:rsidR="003A29E6" w:rsidRPr="009C2683">
              <w:t xml:space="preserve">n class activity:  </w:t>
            </w:r>
          </w:p>
          <w:p w:rsidR="003A29E6" w:rsidRDefault="003A29E6" w:rsidP="00E67B98">
            <w:pPr>
              <w:pStyle w:val="ListParagraph"/>
              <w:numPr>
                <w:ilvl w:val="0"/>
                <w:numId w:val="54"/>
              </w:numPr>
              <w:spacing w:after="0" w:line="240" w:lineRule="auto"/>
              <w:ind w:hanging="378"/>
              <w:rPr>
                <w:rFonts w:ascii="Times New Roman" w:hAnsi="Times New Roman"/>
                <w:sz w:val="20"/>
                <w:szCs w:val="20"/>
              </w:rPr>
            </w:pPr>
            <w:r w:rsidRPr="00883D4C">
              <w:rPr>
                <w:rFonts w:ascii="Times New Roman" w:hAnsi="Times New Roman"/>
                <w:sz w:val="20"/>
                <w:szCs w:val="20"/>
              </w:rPr>
              <w:t>Learning Activity: Pressure Development Stages of Pressure Ulcer Development</w:t>
            </w:r>
          </w:p>
          <w:p w:rsidR="003A29E6" w:rsidRDefault="003A29E6" w:rsidP="00E67B98">
            <w:pPr>
              <w:pStyle w:val="ListParagraph"/>
              <w:numPr>
                <w:ilvl w:val="0"/>
                <w:numId w:val="54"/>
              </w:numPr>
              <w:spacing w:after="0" w:line="240" w:lineRule="auto"/>
              <w:ind w:hanging="378"/>
              <w:rPr>
                <w:rFonts w:ascii="Times New Roman" w:hAnsi="Times New Roman"/>
                <w:sz w:val="20"/>
                <w:szCs w:val="20"/>
              </w:rPr>
            </w:pPr>
            <w:r w:rsidRPr="00883D4C">
              <w:rPr>
                <w:rFonts w:ascii="Times New Roman" w:hAnsi="Times New Roman"/>
                <w:sz w:val="20"/>
                <w:szCs w:val="20"/>
              </w:rPr>
              <w:t>Prioritization activity</w:t>
            </w:r>
          </w:p>
          <w:p w:rsidR="003A29E6" w:rsidRDefault="003A29E6" w:rsidP="002356B2">
            <w:pPr>
              <w:pStyle w:val="ListParagraph"/>
              <w:spacing w:after="0" w:line="240" w:lineRule="auto"/>
              <w:rPr>
                <w:rFonts w:ascii="Times New Roman" w:hAnsi="Times New Roman"/>
                <w:sz w:val="20"/>
                <w:szCs w:val="20"/>
              </w:rPr>
            </w:pPr>
          </w:p>
          <w:p w:rsidR="003A29E6" w:rsidRDefault="003A29E6" w:rsidP="002356B2">
            <w:r>
              <w:t>Clinical experience:  Assess a patients skin, document</w:t>
            </w:r>
          </w:p>
          <w:p w:rsidR="003A29E6" w:rsidRDefault="003A29E6" w:rsidP="002356B2">
            <w:r>
              <w:t xml:space="preserve">Integument in </w:t>
            </w:r>
            <w:proofErr w:type="spellStart"/>
            <w:r>
              <w:t>meditech</w:t>
            </w:r>
            <w:proofErr w:type="spellEnd"/>
            <w:r>
              <w:t xml:space="preserve">, and provide appropriate </w:t>
            </w:r>
          </w:p>
          <w:p w:rsidR="003A29E6" w:rsidRPr="000A2B9B" w:rsidRDefault="003A29E6" w:rsidP="002356B2">
            <w:r>
              <w:t>interventions for wounds or redness.</w:t>
            </w:r>
          </w:p>
          <w:p w:rsidR="003A29E6" w:rsidRPr="00964DD1" w:rsidRDefault="003A29E6" w:rsidP="002356B2">
            <w:pPr>
              <w:pStyle w:val="ListParagraph"/>
              <w:spacing w:after="0" w:line="240" w:lineRule="auto"/>
              <w:rPr>
                <w:sz w:val="16"/>
                <w:szCs w:val="16"/>
              </w:rPr>
            </w:pPr>
          </w:p>
          <w:p w:rsidR="003A29E6" w:rsidRPr="009C2683" w:rsidRDefault="003A29E6" w:rsidP="002356B2">
            <w:r w:rsidRPr="009C2683">
              <w:t xml:space="preserve">Wound Specialist Guest Speaker:  </w:t>
            </w:r>
          </w:p>
          <w:p w:rsidR="003A29E6" w:rsidRDefault="003A29E6" w:rsidP="002356B2">
            <w:r w:rsidRPr="009C2683">
              <w:t>Gina Denslow, RN, BSN, CWS, From FRMC</w:t>
            </w:r>
          </w:p>
          <w:p w:rsidR="003A29E6" w:rsidRDefault="003A29E6" w:rsidP="002356B2"/>
          <w:p w:rsidR="003A29E6" w:rsidRDefault="003A29E6" w:rsidP="00220F75">
            <w:pPr>
              <w:rPr>
                <w:b/>
                <w:u w:val="single"/>
              </w:rPr>
            </w:pPr>
            <w:r>
              <w:rPr>
                <w:b/>
                <w:u w:val="single"/>
              </w:rPr>
              <w:t>Quiz 10/</w:t>
            </w:r>
            <w:r w:rsidRPr="000A2B9B">
              <w:rPr>
                <w:b/>
                <w:u w:val="single"/>
              </w:rPr>
              <w:t xml:space="preserve">16/18 at </w:t>
            </w:r>
            <w:r>
              <w:rPr>
                <w:b/>
                <w:u w:val="single"/>
              </w:rPr>
              <w:t>0800 over culture and skin/ wounds</w:t>
            </w:r>
          </w:p>
          <w:p w:rsidR="003A29E6" w:rsidRDefault="003A29E6" w:rsidP="002356B2">
            <w:pPr>
              <w:ind w:left="72" w:hanging="72"/>
              <w:rPr>
                <w:b/>
                <w:u w:val="single"/>
              </w:rPr>
            </w:pPr>
          </w:p>
          <w:p w:rsidR="003A29E6" w:rsidRDefault="003A29E6" w:rsidP="002356B2">
            <w:pPr>
              <w:ind w:left="72" w:hanging="72"/>
              <w:rPr>
                <w:b/>
                <w:u w:val="single"/>
              </w:rPr>
            </w:pPr>
          </w:p>
          <w:p w:rsidR="003A29E6" w:rsidRPr="00883D4C" w:rsidRDefault="00930445" w:rsidP="00883D4C">
            <w:r>
              <w:rPr>
                <w:noProof/>
              </w:rPr>
              <mc:AlternateContent>
                <mc:Choice Requires="wps">
                  <w:drawing>
                    <wp:anchor distT="0" distB="0" distL="114300" distR="114300" simplePos="0" relativeHeight="251812864" behindDoc="0" locked="0" layoutInCell="1" allowOverlap="1" wp14:anchorId="55A6D155" wp14:editId="7BB99DCA">
                      <wp:simplePos x="0" y="0"/>
                      <wp:positionH relativeFrom="column">
                        <wp:posOffset>89535</wp:posOffset>
                      </wp:positionH>
                      <wp:positionV relativeFrom="paragraph">
                        <wp:posOffset>56515</wp:posOffset>
                      </wp:positionV>
                      <wp:extent cx="2734310" cy="1748790"/>
                      <wp:effectExtent l="19050" t="19050" r="27940" b="2286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4310" cy="1748790"/>
                              </a:xfrm>
                              <a:prstGeom prst="rect">
                                <a:avLst/>
                              </a:prstGeom>
                              <a:solidFill>
                                <a:srgbClr val="FFFFFF"/>
                              </a:solidFill>
                              <a:ln w="38100">
                                <a:solidFill>
                                  <a:srgbClr val="000000"/>
                                </a:solidFill>
                                <a:miter lim="800000"/>
                                <a:headEnd/>
                                <a:tailEnd/>
                              </a:ln>
                            </wps:spPr>
                            <wps:txbx>
                              <w:txbxContent>
                                <w:p w:rsidR="002660D5" w:rsidRPr="0085589D" w:rsidRDefault="002660D5" w:rsidP="005341DA">
                                  <w:pPr>
                                    <w:rPr>
                                      <w:b/>
                                      <w:sz w:val="18"/>
                                      <w:szCs w:val="18"/>
                                      <w:u w:val="single"/>
                                    </w:rPr>
                                  </w:pPr>
                                  <w:r w:rsidRPr="0085589D">
                                    <w:rPr>
                                      <w:b/>
                                      <w:sz w:val="18"/>
                                      <w:szCs w:val="18"/>
                                      <w:u w:val="single"/>
                                    </w:rPr>
                                    <w:t>W</w:t>
                                  </w:r>
                                  <w:r>
                                    <w:rPr>
                                      <w:b/>
                                      <w:sz w:val="18"/>
                                      <w:szCs w:val="18"/>
                                      <w:u w:val="single"/>
                                    </w:rPr>
                                    <w:t>eek 9 Lab:  Sterile T</w:t>
                                  </w:r>
                                  <w:r w:rsidRPr="0085589D">
                                    <w:rPr>
                                      <w:b/>
                                      <w:sz w:val="18"/>
                                      <w:szCs w:val="18"/>
                                      <w:u w:val="single"/>
                                    </w:rPr>
                                    <w:t>echnique and Wound Care</w:t>
                                  </w:r>
                                </w:p>
                                <w:p w:rsidR="002660D5" w:rsidRPr="006805E3" w:rsidRDefault="002660D5" w:rsidP="005341DA">
                                  <w:pPr>
                                    <w:rPr>
                                      <w:sz w:val="18"/>
                                      <w:szCs w:val="18"/>
                                    </w:rPr>
                                  </w:pPr>
                                  <w:r w:rsidRPr="006805E3">
                                    <w:rPr>
                                      <w:sz w:val="18"/>
                                      <w:szCs w:val="18"/>
                                    </w:rPr>
                                    <w:t>Checklist:</w:t>
                                  </w:r>
                                  <w:r>
                                    <w:rPr>
                                      <w:sz w:val="18"/>
                                      <w:szCs w:val="18"/>
                                    </w:rPr>
                                    <w:t xml:space="preserve"> (red folder)</w:t>
                                  </w:r>
                                </w:p>
                                <w:p w:rsidR="002660D5" w:rsidRPr="006805E3" w:rsidRDefault="002660D5" w:rsidP="0085589D">
                                  <w:pPr>
                                    <w:ind w:firstLine="432"/>
                                    <w:rPr>
                                      <w:sz w:val="18"/>
                                      <w:szCs w:val="18"/>
                                    </w:rPr>
                                  </w:pPr>
                                  <w:r w:rsidRPr="006805E3">
                                    <w:rPr>
                                      <w:sz w:val="18"/>
                                      <w:szCs w:val="18"/>
                                    </w:rPr>
                                    <w:t>Dry Sterile Dressing Change</w:t>
                                  </w:r>
                                </w:p>
                                <w:p w:rsidR="002660D5" w:rsidRPr="006805E3" w:rsidRDefault="002660D5" w:rsidP="0085589D">
                                  <w:pPr>
                                    <w:ind w:firstLine="432"/>
                                    <w:rPr>
                                      <w:sz w:val="18"/>
                                      <w:szCs w:val="18"/>
                                    </w:rPr>
                                  </w:pPr>
                                  <w:r w:rsidRPr="006805E3">
                                    <w:rPr>
                                      <w:sz w:val="18"/>
                                      <w:szCs w:val="18"/>
                                    </w:rPr>
                                    <w:t>Wet to Dry Sterile Dressing Change</w:t>
                                  </w:r>
                                </w:p>
                                <w:p w:rsidR="002660D5" w:rsidRPr="006805E3" w:rsidRDefault="002660D5" w:rsidP="0085589D">
                                  <w:pPr>
                                    <w:rPr>
                                      <w:sz w:val="18"/>
                                      <w:szCs w:val="18"/>
                                    </w:rPr>
                                  </w:pPr>
                                  <w:r w:rsidRPr="006805E3">
                                    <w:rPr>
                                      <w:sz w:val="18"/>
                                      <w:szCs w:val="18"/>
                                    </w:rPr>
                                    <w:t xml:space="preserve">Read:  </w:t>
                                  </w:r>
                                </w:p>
                                <w:p w:rsidR="002660D5" w:rsidRPr="006805E3" w:rsidRDefault="002660D5" w:rsidP="00E76FF1">
                                  <w:pPr>
                                    <w:ind w:left="432"/>
                                    <w:rPr>
                                      <w:sz w:val="18"/>
                                      <w:szCs w:val="18"/>
                                      <w:u w:val="single"/>
                                    </w:rPr>
                                  </w:pPr>
                                  <w:r w:rsidRPr="006805E3">
                                    <w:rPr>
                                      <w:sz w:val="18"/>
                                      <w:szCs w:val="18"/>
                                      <w:u w:val="single"/>
                                    </w:rPr>
                                    <w:t>Potter &amp; Perry textbook-</w:t>
                                  </w:r>
                                </w:p>
                                <w:p w:rsidR="002660D5" w:rsidRPr="00E31C39" w:rsidRDefault="002660D5" w:rsidP="00E76FF1">
                                  <w:pPr>
                                    <w:ind w:left="432"/>
                                    <w:rPr>
                                      <w:sz w:val="18"/>
                                      <w:szCs w:val="18"/>
                                    </w:rPr>
                                  </w:pPr>
                                  <w:r w:rsidRPr="00E31C39">
                                    <w:rPr>
                                      <w:sz w:val="18"/>
                                      <w:szCs w:val="18"/>
                                    </w:rPr>
                                    <w:t xml:space="preserve">Boxes 14-16, 14-17, 14-18 </w:t>
                                  </w:r>
                                </w:p>
                                <w:p w:rsidR="002660D5" w:rsidRPr="00E31C39" w:rsidRDefault="002660D5" w:rsidP="00E76FF1">
                                  <w:pPr>
                                    <w:ind w:left="432"/>
                                    <w:rPr>
                                      <w:sz w:val="18"/>
                                      <w:szCs w:val="18"/>
                                    </w:rPr>
                                  </w:pPr>
                                  <w:r w:rsidRPr="00E31C39">
                                    <w:rPr>
                                      <w:sz w:val="18"/>
                                      <w:szCs w:val="18"/>
                                    </w:rPr>
                                    <w:t>Skills 38-1, 38-2, 38-4, 38-5</w:t>
                                  </w:r>
                                </w:p>
                                <w:p w:rsidR="002660D5" w:rsidRPr="00E31C39" w:rsidRDefault="002660D5" w:rsidP="005341DA">
                                  <w:pPr>
                                    <w:rPr>
                                      <w:sz w:val="18"/>
                                      <w:szCs w:val="18"/>
                                    </w:rPr>
                                  </w:pPr>
                                  <w:r w:rsidRPr="00E31C39">
                                    <w:rPr>
                                      <w:sz w:val="18"/>
                                      <w:szCs w:val="18"/>
                                    </w:rPr>
                                    <w:t xml:space="preserve">View: </w:t>
                                  </w:r>
                                </w:p>
                                <w:p w:rsidR="002660D5" w:rsidRPr="006805E3" w:rsidRDefault="002660D5" w:rsidP="00A45BC1">
                                  <w:pPr>
                                    <w:ind w:firstLine="432"/>
                                    <w:rPr>
                                      <w:sz w:val="18"/>
                                      <w:szCs w:val="18"/>
                                      <w:u w:val="single"/>
                                    </w:rPr>
                                  </w:pPr>
                                  <w:r w:rsidRPr="006805E3">
                                    <w:rPr>
                                      <w:sz w:val="18"/>
                                      <w:szCs w:val="18"/>
                                      <w:u w:val="single"/>
                                    </w:rPr>
                                    <w:t>Edvance Resources, NF videos-</w:t>
                                  </w:r>
                                </w:p>
                                <w:p w:rsidR="002660D5" w:rsidRDefault="002660D5" w:rsidP="005341DA">
                                  <w:pPr>
                                    <w:rPr>
                                      <w:sz w:val="18"/>
                                      <w:szCs w:val="18"/>
                                    </w:rPr>
                                  </w:pPr>
                                  <w:r w:rsidRPr="006805E3">
                                    <w:rPr>
                                      <w:sz w:val="18"/>
                                      <w:szCs w:val="18"/>
                                    </w:rPr>
                                    <w:t xml:space="preserve">         Dry sterile dressing; Sterile wet to dry</w:t>
                                  </w:r>
                                  <w:r>
                                    <w:rPr>
                                      <w:sz w:val="18"/>
                                      <w:szCs w:val="18"/>
                                    </w:rPr>
                                    <w:t xml:space="preserve"> dressing</w:t>
                                  </w:r>
                                </w:p>
                                <w:p w:rsidR="002660D5" w:rsidRPr="00CA4AFB" w:rsidRDefault="002660D5" w:rsidP="005341DA">
                                  <w:pPr>
                                    <w:rPr>
                                      <w:sz w:val="19"/>
                                    </w:rPr>
                                  </w:pPr>
                                  <w:r>
                                    <w:rPr>
                                      <w:b/>
                                      <w:sz w:val="18"/>
                                      <w:szCs w:val="18"/>
                                    </w:rPr>
                                    <w:t>*In-Lab 1:1 observation</w:t>
                                  </w:r>
                                  <w:r>
                                    <w:rPr>
                                      <w:sz w:val="19"/>
                                    </w:rPr>
                                    <w:tab/>
                                  </w:r>
                                </w:p>
                              </w:txbxContent>
                            </wps:txbx>
                            <wps:bodyPr rot="0" vert="horz" wrap="square" lIns="87782" tIns="43891" rIns="87782" bIns="43891"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A6D155" id="Text Box 7" o:spid="_x0000_s1036" type="#_x0000_t202" style="position:absolute;margin-left:7.05pt;margin-top:4.45pt;width:215.3pt;height:137.7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" strokeweight="3pt">
                      <v:textbox inset="2.43839mm,1.2192mm,2.43839mm,1.2192mm">
                        <w:txbxContent>
                          <w:p w:rsidR="002660D5" w:rsidRPr="0085589D" w:rsidRDefault="002660D5" w:rsidP="005341DA">
                            <w:pPr>
                              <w:rPr>
                                <w:b/>
                                <w:sz w:val="18"/>
                                <w:szCs w:val="18"/>
                                <w:u w:val="single"/>
                              </w:rPr>
                            </w:pPr>
                            <w:r w:rsidRPr="0085589D">
                              <w:rPr>
                                <w:b/>
                                <w:sz w:val="18"/>
                                <w:szCs w:val="18"/>
                                <w:u w:val="single"/>
                              </w:rPr>
                              <w:t>W</w:t>
                            </w:r>
                            <w:r>
                              <w:rPr>
                                <w:b/>
                                <w:sz w:val="18"/>
                                <w:szCs w:val="18"/>
                                <w:u w:val="single"/>
                              </w:rPr>
                              <w:t>eek 9 Lab:  Sterile T</w:t>
                            </w:r>
                            <w:r w:rsidRPr="0085589D">
                              <w:rPr>
                                <w:b/>
                                <w:sz w:val="18"/>
                                <w:szCs w:val="18"/>
                                <w:u w:val="single"/>
                              </w:rPr>
                              <w:t>echnique and Wound Care</w:t>
                            </w:r>
                          </w:p>
                          <w:p w:rsidR="002660D5" w:rsidRPr="006805E3" w:rsidRDefault="002660D5" w:rsidP="005341DA">
                            <w:pPr>
                              <w:rPr>
                                <w:sz w:val="18"/>
                                <w:szCs w:val="18"/>
                              </w:rPr>
                            </w:pPr>
                            <w:r w:rsidRPr="006805E3">
                              <w:rPr>
                                <w:sz w:val="18"/>
                                <w:szCs w:val="18"/>
                              </w:rPr>
                              <w:t>Checklist:</w:t>
                            </w:r>
                            <w:r>
                              <w:rPr>
                                <w:sz w:val="18"/>
                                <w:szCs w:val="18"/>
                              </w:rPr>
                              <w:t xml:space="preserve"> (red folder)</w:t>
                            </w:r>
                          </w:p>
                          <w:p w:rsidR="002660D5" w:rsidRPr="006805E3" w:rsidRDefault="002660D5" w:rsidP="0085589D">
                            <w:pPr>
                              <w:ind w:firstLine="432"/>
                              <w:rPr>
                                <w:sz w:val="18"/>
                                <w:szCs w:val="18"/>
                              </w:rPr>
                            </w:pPr>
                            <w:r w:rsidRPr="006805E3">
                              <w:rPr>
                                <w:sz w:val="18"/>
                                <w:szCs w:val="18"/>
                              </w:rPr>
                              <w:t>Dry Sterile Dressing Change</w:t>
                            </w:r>
                          </w:p>
                          <w:p w:rsidR="002660D5" w:rsidRPr="006805E3" w:rsidRDefault="002660D5" w:rsidP="0085589D">
                            <w:pPr>
                              <w:ind w:firstLine="432"/>
                              <w:rPr>
                                <w:sz w:val="18"/>
                                <w:szCs w:val="18"/>
                              </w:rPr>
                            </w:pPr>
                            <w:r w:rsidRPr="006805E3">
                              <w:rPr>
                                <w:sz w:val="18"/>
                                <w:szCs w:val="18"/>
                              </w:rPr>
                              <w:t>Wet to Dry Sterile Dressing Change</w:t>
                            </w:r>
                          </w:p>
                          <w:p w:rsidR="002660D5" w:rsidRPr="006805E3" w:rsidRDefault="002660D5" w:rsidP="0085589D">
                            <w:pPr>
                              <w:rPr>
                                <w:sz w:val="18"/>
                                <w:szCs w:val="18"/>
                              </w:rPr>
                            </w:pPr>
                            <w:r w:rsidRPr="006805E3">
                              <w:rPr>
                                <w:sz w:val="18"/>
                                <w:szCs w:val="18"/>
                              </w:rPr>
                              <w:t xml:space="preserve">Read:  </w:t>
                            </w:r>
                          </w:p>
                          <w:p w:rsidR="002660D5" w:rsidRPr="006805E3" w:rsidRDefault="002660D5" w:rsidP="00E76FF1">
                            <w:pPr>
                              <w:ind w:left="432"/>
                              <w:rPr>
                                <w:sz w:val="18"/>
                                <w:szCs w:val="18"/>
                                <w:u w:val="single"/>
                              </w:rPr>
                            </w:pPr>
                            <w:r w:rsidRPr="006805E3">
                              <w:rPr>
                                <w:sz w:val="18"/>
                                <w:szCs w:val="18"/>
                                <w:u w:val="single"/>
                              </w:rPr>
                              <w:t>Potter &amp; Perry textbook-</w:t>
                            </w:r>
                          </w:p>
                          <w:p w:rsidR="002660D5" w:rsidRPr="00E31C39" w:rsidRDefault="002660D5" w:rsidP="00E76FF1">
                            <w:pPr>
                              <w:ind w:left="432"/>
                              <w:rPr>
                                <w:sz w:val="18"/>
                                <w:szCs w:val="18"/>
                              </w:rPr>
                            </w:pPr>
                            <w:r w:rsidRPr="00E31C39">
                              <w:rPr>
                                <w:sz w:val="18"/>
                                <w:szCs w:val="18"/>
                              </w:rPr>
                              <w:t xml:space="preserve">Boxes 14-16, 14-17, 14-18 </w:t>
                            </w:r>
                          </w:p>
                          <w:p w:rsidR="002660D5" w:rsidRPr="00E31C39" w:rsidRDefault="002660D5" w:rsidP="00E76FF1">
                            <w:pPr>
                              <w:ind w:left="432"/>
                              <w:rPr>
                                <w:sz w:val="18"/>
                                <w:szCs w:val="18"/>
                              </w:rPr>
                            </w:pPr>
                            <w:r w:rsidRPr="00E31C39">
                              <w:rPr>
                                <w:sz w:val="18"/>
                                <w:szCs w:val="18"/>
                              </w:rPr>
                              <w:t>Skills 38-1, 38-2, 38-4, 38-5</w:t>
                            </w:r>
                          </w:p>
                          <w:p w:rsidR="002660D5" w:rsidRPr="00E31C39" w:rsidRDefault="002660D5" w:rsidP="005341DA">
                            <w:pPr>
                              <w:rPr>
                                <w:sz w:val="18"/>
                                <w:szCs w:val="18"/>
                              </w:rPr>
                            </w:pPr>
                            <w:r w:rsidRPr="00E31C39">
                              <w:rPr>
                                <w:sz w:val="18"/>
                                <w:szCs w:val="18"/>
                              </w:rPr>
                              <w:t xml:space="preserve">View: </w:t>
                            </w:r>
                          </w:p>
                          <w:p w:rsidR="002660D5" w:rsidRPr="006805E3" w:rsidRDefault="002660D5" w:rsidP="00A45BC1">
                            <w:pPr>
                              <w:ind w:firstLine="432"/>
                              <w:rPr>
                                <w:sz w:val="18"/>
                                <w:szCs w:val="18"/>
                                <w:u w:val="single"/>
                              </w:rPr>
                            </w:pPr>
                            <w:r w:rsidRPr="006805E3">
                              <w:rPr>
                                <w:sz w:val="18"/>
                                <w:szCs w:val="18"/>
                                <w:u w:val="single"/>
                              </w:rPr>
                              <w:t>Edvance Resources, NF videos-</w:t>
                            </w:r>
                          </w:p>
                          <w:p w:rsidR="002660D5" w:rsidRDefault="002660D5" w:rsidP="005341DA">
                            <w:pPr>
                              <w:rPr>
                                <w:sz w:val="18"/>
                                <w:szCs w:val="18"/>
                              </w:rPr>
                            </w:pPr>
                            <w:r w:rsidRPr="006805E3">
                              <w:rPr>
                                <w:sz w:val="18"/>
                                <w:szCs w:val="18"/>
                              </w:rPr>
                              <w:t xml:space="preserve">         Dry sterile dressing; Sterile wet to dry</w:t>
                            </w:r>
                            <w:r>
                              <w:rPr>
                                <w:sz w:val="18"/>
                                <w:szCs w:val="18"/>
                              </w:rPr>
                              <w:t xml:space="preserve"> dressing</w:t>
                            </w:r>
                          </w:p>
                          <w:p w:rsidR="002660D5" w:rsidRPr="00CA4AFB" w:rsidRDefault="002660D5" w:rsidP="005341DA">
                            <w:pPr>
                              <w:rPr>
                                <w:sz w:val="19"/>
                              </w:rPr>
                            </w:pPr>
                            <w:r>
                              <w:rPr>
                                <w:b/>
                                <w:sz w:val="18"/>
                                <w:szCs w:val="18"/>
                              </w:rPr>
                              <w:t>*In-Lab 1:1 observation</w:t>
                            </w:r>
                            <w:r>
                              <w:rPr>
                                <w:sz w:val="19"/>
                              </w:rPr>
                              <w:tab/>
                            </w:r>
                          </w:p>
                        </w:txbxContent>
                      </v:textbox>
                    </v:shape>
                  </w:pict>
                </mc:Fallback>
              </mc:AlternateContent>
            </w:r>
          </w:p>
          <w:p w:rsidR="003A29E6" w:rsidRDefault="003A29E6" w:rsidP="00883D4C"/>
          <w:p w:rsidR="003A29E6" w:rsidRDefault="003A29E6" w:rsidP="00883D4C"/>
          <w:p w:rsidR="003A29E6" w:rsidRDefault="003A29E6" w:rsidP="00883D4C"/>
          <w:p w:rsidR="003A29E6" w:rsidRDefault="003A29E6" w:rsidP="00883D4C"/>
          <w:p w:rsidR="003A29E6" w:rsidRDefault="003A29E6" w:rsidP="00883D4C"/>
          <w:p w:rsidR="003A29E6" w:rsidRDefault="003A29E6" w:rsidP="00883D4C"/>
          <w:p w:rsidR="003A29E6" w:rsidRDefault="003A29E6" w:rsidP="00883D4C"/>
          <w:p w:rsidR="003A29E6" w:rsidRDefault="003A29E6" w:rsidP="00883D4C"/>
          <w:p w:rsidR="003A29E6" w:rsidRDefault="003A29E6" w:rsidP="00883D4C"/>
          <w:p w:rsidR="003A29E6" w:rsidRDefault="003A29E6" w:rsidP="00883D4C"/>
          <w:p w:rsidR="003A29E6" w:rsidRDefault="003A29E6" w:rsidP="002356B2">
            <w:pPr>
              <w:jc w:val="center"/>
            </w:pPr>
          </w:p>
          <w:p w:rsidR="003A29E6" w:rsidRDefault="003A29E6" w:rsidP="002356B2">
            <w:pPr>
              <w:jc w:val="center"/>
            </w:pPr>
          </w:p>
          <w:p w:rsidR="003A29E6" w:rsidRDefault="00930445" w:rsidP="002356B2">
            <w:pPr>
              <w:jc w:val="center"/>
            </w:pPr>
            <w:r>
              <w:rPr>
                <w:noProof/>
              </w:rPr>
              <mc:AlternateContent>
                <mc:Choice Requires="wps">
                  <w:drawing>
                    <wp:anchor distT="0" distB="0" distL="114300" distR="114300" simplePos="0" relativeHeight="251813888" behindDoc="0" locked="0" layoutInCell="1" allowOverlap="1" wp14:anchorId="1AE74E83" wp14:editId="36BBC272">
                      <wp:simplePos x="0" y="0"/>
                      <wp:positionH relativeFrom="column">
                        <wp:posOffset>91440</wp:posOffset>
                      </wp:positionH>
                      <wp:positionV relativeFrom="paragraph">
                        <wp:posOffset>62865</wp:posOffset>
                      </wp:positionV>
                      <wp:extent cx="2733675" cy="546100"/>
                      <wp:effectExtent l="19050" t="19050" r="28575" b="25400"/>
                      <wp:wrapNone/>
                      <wp:docPr id="1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3675" cy="546100"/>
                              </a:xfrm>
                              <a:prstGeom prst="rect">
                                <a:avLst/>
                              </a:prstGeom>
                              <a:solidFill>
                                <a:srgbClr val="FFFFFF"/>
                              </a:solidFill>
                              <a:ln w="38100">
                                <a:solidFill>
                                  <a:srgbClr val="000000"/>
                                </a:solidFill>
                                <a:miter lim="800000"/>
                                <a:headEnd/>
                                <a:tailEnd/>
                              </a:ln>
                            </wps:spPr>
                            <wps:txbx>
                              <w:txbxContent>
                                <w:p w:rsidR="002660D5" w:rsidRPr="0085589D" w:rsidRDefault="002660D5" w:rsidP="008301C8">
                                  <w:pPr>
                                    <w:rPr>
                                      <w:b/>
                                      <w:sz w:val="18"/>
                                      <w:szCs w:val="18"/>
                                      <w:u w:val="single"/>
                                    </w:rPr>
                                  </w:pPr>
                                  <w:r w:rsidRPr="0085589D">
                                    <w:rPr>
                                      <w:b/>
                                      <w:sz w:val="18"/>
                                      <w:szCs w:val="18"/>
                                      <w:u w:val="single"/>
                                    </w:rPr>
                                    <w:t>Week 9 Lab:  Mandatory Lab</w:t>
                                  </w:r>
                                </w:p>
                                <w:p w:rsidR="002660D5" w:rsidRDefault="002660D5" w:rsidP="0085589D">
                                  <w:pPr>
                                    <w:rPr>
                                      <w:sz w:val="18"/>
                                      <w:szCs w:val="18"/>
                                    </w:rPr>
                                  </w:pPr>
                                  <w:r>
                                    <w:rPr>
                                      <w:sz w:val="18"/>
                                      <w:szCs w:val="18"/>
                                    </w:rPr>
                                    <w:t>Documentation</w:t>
                                  </w:r>
                                  <w:r w:rsidRPr="006805E3">
                                    <w:rPr>
                                      <w:sz w:val="18"/>
                                      <w:szCs w:val="18"/>
                                    </w:rPr>
                                    <w:tab/>
                                  </w:r>
                                </w:p>
                                <w:p w:rsidR="002660D5" w:rsidRPr="0085589D" w:rsidRDefault="002660D5" w:rsidP="008301C8">
                                  <w:pPr>
                                    <w:rPr>
                                      <w:b/>
                                      <w:sz w:val="19"/>
                                    </w:rPr>
                                  </w:pPr>
                                  <w:r>
                                    <w:rPr>
                                      <w:b/>
                                      <w:sz w:val="19"/>
                                    </w:rPr>
                                    <w:t>*In-lab guided practice</w:t>
                                  </w:r>
                                </w:p>
                              </w:txbxContent>
                            </wps:txbx>
                            <wps:bodyPr rot="0" vert="horz" wrap="square" lIns="87782" tIns="43891" rIns="87782" bIns="43891"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E74E83" id="_x0000_s1037" type="#_x0000_t202" style="position:absolute;left:0;text-align:left;margin-left:7.2pt;margin-top:4.95pt;width:215.25pt;height:43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" strokeweight="3pt">
                      <v:textbox inset="2.43839mm,1.2192mm,2.43839mm,1.2192mm">
                        <w:txbxContent>
                          <w:p w:rsidR="002660D5" w:rsidRPr="0085589D" w:rsidRDefault="002660D5" w:rsidP="008301C8">
                            <w:pPr>
                              <w:rPr>
                                <w:b/>
                                <w:sz w:val="18"/>
                                <w:szCs w:val="18"/>
                                <w:u w:val="single"/>
                              </w:rPr>
                            </w:pPr>
                            <w:r w:rsidRPr="0085589D">
                              <w:rPr>
                                <w:b/>
                                <w:sz w:val="18"/>
                                <w:szCs w:val="18"/>
                                <w:u w:val="single"/>
                              </w:rPr>
                              <w:t>Week 9 Lab:  Mandatory Lab</w:t>
                            </w:r>
                          </w:p>
                          <w:p w:rsidR="002660D5" w:rsidRDefault="002660D5" w:rsidP="0085589D">
                            <w:pPr>
                              <w:rPr>
                                <w:sz w:val="18"/>
                                <w:szCs w:val="18"/>
                              </w:rPr>
                            </w:pPr>
                            <w:r>
                              <w:rPr>
                                <w:sz w:val="18"/>
                                <w:szCs w:val="18"/>
                              </w:rPr>
                              <w:t>Documentation</w:t>
                            </w:r>
                            <w:r w:rsidRPr="006805E3">
                              <w:rPr>
                                <w:sz w:val="18"/>
                                <w:szCs w:val="18"/>
                              </w:rPr>
                              <w:tab/>
                            </w:r>
                          </w:p>
                          <w:p w:rsidR="002660D5" w:rsidRPr="0085589D" w:rsidRDefault="002660D5" w:rsidP="008301C8">
                            <w:pPr>
                              <w:rPr>
                                <w:b/>
                                <w:sz w:val="19"/>
                              </w:rPr>
                            </w:pPr>
                            <w:r>
                              <w:rPr>
                                <w:b/>
                                <w:sz w:val="19"/>
                              </w:rPr>
                              <w:t>*In-lab guided practice</w:t>
                            </w:r>
                          </w:p>
                        </w:txbxContent>
                      </v:textbox>
                    </v:shape>
                  </w:pict>
                </mc:Fallback>
              </mc:AlternateContent>
            </w:r>
          </w:p>
          <w:p w:rsidR="003A29E6" w:rsidRDefault="003A29E6" w:rsidP="002356B2">
            <w:pPr>
              <w:jc w:val="center"/>
            </w:pPr>
          </w:p>
          <w:p w:rsidR="003A29E6" w:rsidRDefault="003A29E6" w:rsidP="002356B2">
            <w:pPr>
              <w:jc w:val="center"/>
            </w:pPr>
          </w:p>
          <w:p w:rsidR="003A29E6" w:rsidRDefault="003A29E6" w:rsidP="002356B2">
            <w:pPr>
              <w:jc w:val="center"/>
            </w:pPr>
          </w:p>
          <w:p w:rsidR="003A29E6" w:rsidRPr="000A2B9B" w:rsidRDefault="003A29E6" w:rsidP="002356B2">
            <w:pPr>
              <w:jc w:val="center"/>
            </w:pPr>
          </w:p>
        </w:tc>
      </w:tr>
      <w:tr w:rsidR="006576E8" w:rsidTr="00FA0994">
        <w:tc>
          <w:tcPr>
            <w:tcW w:w="879" w:type="dxa"/>
            <w:vMerge w:val="restart"/>
          </w:tcPr>
          <w:p w:rsidR="006576E8" w:rsidRPr="00220F75" w:rsidRDefault="006576E8" w:rsidP="00220F75">
            <w:pPr>
              <w:jc w:val="center"/>
              <w:rPr>
                <w:b/>
              </w:rPr>
            </w:pPr>
            <w:r w:rsidRPr="00220F75">
              <w:rPr>
                <w:b/>
              </w:rPr>
              <w:lastRenderedPageBreak/>
              <w:t>Week</w:t>
            </w:r>
          </w:p>
          <w:p w:rsidR="006576E8" w:rsidRDefault="006576E8" w:rsidP="00220F75">
            <w:pPr>
              <w:jc w:val="center"/>
            </w:pPr>
            <w:r w:rsidRPr="00220F75">
              <w:rPr>
                <w:b/>
              </w:rPr>
              <w:t>10</w:t>
            </w:r>
          </w:p>
        </w:tc>
        <w:tc>
          <w:tcPr>
            <w:tcW w:w="3479" w:type="dxa"/>
            <w:gridSpan w:val="2"/>
          </w:tcPr>
          <w:p w:rsidR="006576E8" w:rsidRDefault="006576E8" w:rsidP="00C02CC0"/>
        </w:tc>
        <w:tc>
          <w:tcPr>
            <w:tcW w:w="5040" w:type="dxa"/>
            <w:gridSpan w:val="2"/>
          </w:tcPr>
          <w:p w:rsidR="006576E8" w:rsidRPr="00C02CC0" w:rsidRDefault="006576E8" w:rsidP="00C02CC0">
            <w:pPr>
              <w:pStyle w:val="ListParagraph"/>
              <w:spacing w:after="0" w:line="240" w:lineRule="auto"/>
              <w:ind w:left="342"/>
              <w:rPr>
                <w:rFonts w:ascii="Times New Roman" w:hAnsi="Times New Roman"/>
                <w:sz w:val="20"/>
                <w:szCs w:val="20"/>
              </w:rPr>
            </w:pPr>
          </w:p>
        </w:tc>
        <w:tc>
          <w:tcPr>
            <w:tcW w:w="5200" w:type="dxa"/>
            <w:gridSpan w:val="2"/>
          </w:tcPr>
          <w:p w:rsidR="006576E8" w:rsidRPr="002356B2" w:rsidRDefault="006576E8" w:rsidP="00730DE0">
            <w:pPr>
              <w:jc w:val="center"/>
              <w:rPr>
                <w:b/>
                <w:u w:val="single"/>
              </w:rPr>
            </w:pPr>
            <w:r w:rsidRPr="002356B2">
              <w:rPr>
                <w:b/>
                <w:u w:val="single"/>
              </w:rPr>
              <w:t>UNIT V TEST</w:t>
            </w:r>
          </w:p>
          <w:p w:rsidR="006576E8" w:rsidRDefault="006576E8" w:rsidP="00730DE0">
            <w:pPr>
              <w:jc w:val="center"/>
              <w:rPr>
                <w:b/>
                <w:u w:val="single"/>
              </w:rPr>
            </w:pPr>
            <w:r w:rsidRPr="002356B2">
              <w:rPr>
                <w:b/>
                <w:u w:val="single"/>
              </w:rPr>
              <w:t>10/22/18 at 0700</w:t>
            </w:r>
          </w:p>
          <w:p w:rsidR="003802D2" w:rsidRDefault="003802D2" w:rsidP="00730DE0">
            <w:pPr>
              <w:jc w:val="center"/>
              <w:rPr>
                <w:b/>
                <w:u w:val="single"/>
              </w:rPr>
            </w:pPr>
          </w:p>
          <w:p w:rsidR="003802D2" w:rsidRDefault="003802D2" w:rsidP="00730DE0">
            <w:pPr>
              <w:jc w:val="center"/>
              <w:rPr>
                <w:b/>
                <w:u w:val="single"/>
              </w:rPr>
            </w:pPr>
          </w:p>
          <w:p w:rsidR="006576E8" w:rsidRPr="002356B2" w:rsidRDefault="006576E8" w:rsidP="00730DE0">
            <w:pPr>
              <w:jc w:val="center"/>
              <w:rPr>
                <w:b/>
                <w:u w:val="single"/>
              </w:rPr>
            </w:pPr>
          </w:p>
        </w:tc>
      </w:tr>
      <w:tr w:rsidR="006576E8" w:rsidTr="00FA0994">
        <w:tc>
          <w:tcPr>
            <w:tcW w:w="879" w:type="dxa"/>
            <w:vMerge/>
          </w:tcPr>
          <w:p w:rsidR="006576E8" w:rsidRDefault="006576E8" w:rsidP="00D65612">
            <w:pPr>
              <w:jc w:val="center"/>
            </w:pPr>
          </w:p>
        </w:tc>
        <w:tc>
          <w:tcPr>
            <w:tcW w:w="3479" w:type="dxa"/>
            <w:gridSpan w:val="2"/>
          </w:tcPr>
          <w:p w:rsidR="006576E8" w:rsidRDefault="006576E8" w:rsidP="00C02CC0"/>
        </w:tc>
        <w:tc>
          <w:tcPr>
            <w:tcW w:w="5040" w:type="dxa"/>
            <w:gridSpan w:val="2"/>
          </w:tcPr>
          <w:p w:rsidR="006576E8" w:rsidRPr="00730DE0" w:rsidRDefault="006576E8" w:rsidP="00A56532">
            <w:pPr>
              <w:pStyle w:val="ListParagraph"/>
              <w:spacing w:after="0" w:line="240" w:lineRule="auto"/>
              <w:ind w:left="0"/>
              <w:rPr>
                <w:rFonts w:ascii="Times New Roman" w:hAnsi="Times New Roman"/>
                <w:sz w:val="20"/>
                <w:szCs w:val="20"/>
              </w:rPr>
            </w:pPr>
            <w:r w:rsidRPr="00730DE0">
              <w:rPr>
                <w:rFonts w:ascii="Times New Roman" w:hAnsi="Times New Roman"/>
                <w:sz w:val="20"/>
                <w:szCs w:val="20"/>
              </w:rPr>
              <w:t>UNIT VI: MEDICATION ADMINISTRATION AND PHARMACOLOGY (16 hours)</w:t>
            </w:r>
          </w:p>
        </w:tc>
        <w:tc>
          <w:tcPr>
            <w:tcW w:w="5200" w:type="dxa"/>
            <w:gridSpan w:val="2"/>
          </w:tcPr>
          <w:p w:rsidR="006576E8" w:rsidRPr="000A2B9B" w:rsidRDefault="006576E8" w:rsidP="00D65612">
            <w:pPr>
              <w:jc w:val="center"/>
            </w:pPr>
          </w:p>
        </w:tc>
      </w:tr>
      <w:tr w:rsidR="006576E8" w:rsidTr="00FA0994">
        <w:tc>
          <w:tcPr>
            <w:tcW w:w="879" w:type="dxa"/>
            <w:vMerge/>
          </w:tcPr>
          <w:p w:rsidR="006576E8" w:rsidRDefault="006576E8"/>
        </w:tc>
        <w:tc>
          <w:tcPr>
            <w:tcW w:w="3479" w:type="dxa"/>
            <w:gridSpan w:val="2"/>
          </w:tcPr>
          <w:p w:rsidR="006576E8" w:rsidRDefault="006576E8" w:rsidP="00730DE0"/>
        </w:tc>
        <w:tc>
          <w:tcPr>
            <w:tcW w:w="5040" w:type="dxa"/>
            <w:gridSpan w:val="2"/>
          </w:tcPr>
          <w:p w:rsidR="006576E8" w:rsidRDefault="006576E8" w:rsidP="00E67B98">
            <w:pPr>
              <w:pStyle w:val="ListParagraph"/>
              <w:numPr>
                <w:ilvl w:val="0"/>
                <w:numId w:val="43"/>
              </w:numPr>
              <w:spacing w:after="0" w:line="240" w:lineRule="auto"/>
              <w:ind w:left="342"/>
              <w:rPr>
                <w:rFonts w:ascii="Times New Roman" w:hAnsi="Times New Roman"/>
                <w:sz w:val="20"/>
                <w:szCs w:val="20"/>
              </w:rPr>
            </w:pPr>
            <w:r>
              <w:rPr>
                <w:rFonts w:ascii="Times New Roman" w:hAnsi="Times New Roman"/>
                <w:sz w:val="20"/>
                <w:szCs w:val="20"/>
              </w:rPr>
              <w:t>Dosage Calculation</w:t>
            </w:r>
          </w:p>
          <w:p w:rsidR="006576E8" w:rsidRDefault="006576E8" w:rsidP="00220F75">
            <w:pPr>
              <w:pStyle w:val="ListParagraph"/>
              <w:spacing w:after="0" w:line="240" w:lineRule="auto"/>
              <w:ind w:left="342"/>
              <w:rPr>
                <w:rFonts w:ascii="Times New Roman" w:hAnsi="Times New Roman"/>
                <w:sz w:val="20"/>
                <w:szCs w:val="20"/>
              </w:rPr>
            </w:pPr>
          </w:p>
        </w:tc>
        <w:tc>
          <w:tcPr>
            <w:tcW w:w="5200" w:type="dxa"/>
            <w:gridSpan w:val="2"/>
          </w:tcPr>
          <w:p w:rsidR="006576E8" w:rsidRDefault="006576E8" w:rsidP="00C02CC0"/>
        </w:tc>
      </w:tr>
      <w:tr w:rsidR="006576E8" w:rsidTr="00FA0994">
        <w:tc>
          <w:tcPr>
            <w:tcW w:w="879" w:type="dxa"/>
            <w:vMerge/>
          </w:tcPr>
          <w:p w:rsidR="006576E8" w:rsidRDefault="006576E8"/>
        </w:tc>
        <w:tc>
          <w:tcPr>
            <w:tcW w:w="3479" w:type="dxa"/>
            <w:gridSpan w:val="2"/>
          </w:tcPr>
          <w:p w:rsidR="006576E8" w:rsidRDefault="006576E8" w:rsidP="00730DE0"/>
          <w:p w:rsidR="006576E8" w:rsidRDefault="006576E8" w:rsidP="00730DE0">
            <w:r>
              <w:t>Describe the nurse’s role and responsibilities in medication administration.  (2,3,7)*</w:t>
            </w:r>
          </w:p>
          <w:p w:rsidR="006576E8" w:rsidRDefault="006576E8" w:rsidP="00730DE0"/>
          <w:p w:rsidR="006576E8" w:rsidRDefault="006576E8" w:rsidP="00730DE0">
            <w:r>
              <w:t xml:space="preserve">Describe the physiological mechanisms of medication action, including absorption, distribution, metabolism, and excretion of </w:t>
            </w:r>
          </w:p>
          <w:p w:rsidR="006576E8" w:rsidRDefault="006576E8" w:rsidP="00730DE0">
            <w:r>
              <w:t>medications.  (2,7)*</w:t>
            </w:r>
          </w:p>
          <w:p w:rsidR="006576E8" w:rsidRDefault="006576E8" w:rsidP="00730DE0"/>
          <w:p w:rsidR="006576E8" w:rsidRDefault="006576E8" w:rsidP="00730DE0">
            <w:r>
              <w:t>Demonstrate safety and competence in medication calculations by achieving ≥90% for the mandatory dosage calculation quiz. (7)*.</w:t>
            </w:r>
          </w:p>
        </w:tc>
        <w:tc>
          <w:tcPr>
            <w:tcW w:w="5040" w:type="dxa"/>
            <w:gridSpan w:val="2"/>
          </w:tcPr>
          <w:p w:rsidR="006576E8" w:rsidRPr="00201CD5" w:rsidRDefault="006576E8" w:rsidP="00E67B98">
            <w:pPr>
              <w:pStyle w:val="ListParagraph"/>
              <w:numPr>
                <w:ilvl w:val="0"/>
                <w:numId w:val="43"/>
              </w:numPr>
              <w:spacing w:after="0" w:line="240" w:lineRule="auto"/>
              <w:ind w:left="342"/>
              <w:rPr>
                <w:rFonts w:ascii="Times New Roman" w:hAnsi="Times New Roman"/>
                <w:sz w:val="20"/>
                <w:szCs w:val="20"/>
              </w:rPr>
            </w:pPr>
            <w:r w:rsidRPr="00201CD5">
              <w:rPr>
                <w:rFonts w:ascii="Times New Roman" w:hAnsi="Times New Roman"/>
                <w:sz w:val="20"/>
                <w:szCs w:val="20"/>
              </w:rPr>
              <w:t>Medication Administration</w:t>
            </w:r>
          </w:p>
          <w:p w:rsidR="006576E8" w:rsidRDefault="006576E8" w:rsidP="00730DE0">
            <w:pPr>
              <w:numPr>
                <w:ilvl w:val="0"/>
                <w:numId w:val="6"/>
              </w:numPr>
            </w:pPr>
            <w:r>
              <w:t>Scope of nursing care</w:t>
            </w:r>
          </w:p>
          <w:p w:rsidR="006576E8" w:rsidRDefault="006576E8" w:rsidP="00730DE0">
            <w:pPr>
              <w:numPr>
                <w:ilvl w:val="0"/>
                <w:numId w:val="6"/>
              </w:numPr>
            </w:pPr>
            <w:r>
              <w:t>Knowledge base</w:t>
            </w:r>
          </w:p>
          <w:p w:rsidR="006576E8" w:rsidRDefault="006576E8" w:rsidP="00730DE0">
            <w:pPr>
              <w:numPr>
                <w:ilvl w:val="0"/>
                <w:numId w:val="6"/>
              </w:numPr>
            </w:pPr>
            <w:r>
              <w:t>Sources of information</w:t>
            </w:r>
          </w:p>
          <w:p w:rsidR="006576E8" w:rsidRDefault="006576E8" w:rsidP="00730DE0">
            <w:pPr>
              <w:numPr>
                <w:ilvl w:val="0"/>
                <w:numId w:val="6"/>
              </w:numPr>
            </w:pPr>
            <w:r>
              <w:t>Drug legislation</w:t>
            </w:r>
          </w:p>
          <w:p w:rsidR="006576E8" w:rsidRDefault="006576E8" w:rsidP="00730DE0">
            <w:pPr>
              <w:numPr>
                <w:ilvl w:val="0"/>
                <w:numId w:val="6"/>
              </w:numPr>
            </w:pPr>
            <w:r>
              <w:t>Adverse response to drugs</w:t>
            </w:r>
          </w:p>
          <w:p w:rsidR="006576E8" w:rsidRDefault="006576E8" w:rsidP="00730DE0">
            <w:pPr>
              <w:numPr>
                <w:ilvl w:val="0"/>
                <w:numId w:val="6"/>
              </w:numPr>
            </w:pPr>
            <w:r>
              <w:t>Mechanics of drug action</w:t>
            </w:r>
          </w:p>
          <w:p w:rsidR="006576E8" w:rsidRPr="00C02CC0" w:rsidRDefault="006576E8" w:rsidP="00730DE0">
            <w:pPr>
              <w:pStyle w:val="ListParagraph"/>
              <w:spacing w:after="0" w:line="240" w:lineRule="auto"/>
              <w:ind w:left="342" w:hanging="270"/>
              <w:rPr>
                <w:rFonts w:ascii="Times New Roman" w:hAnsi="Times New Roman"/>
                <w:sz w:val="20"/>
                <w:szCs w:val="20"/>
              </w:rPr>
            </w:pPr>
          </w:p>
        </w:tc>
        <w:tc>
          <w:tcPr>
            <w:tcW w:w="5200" w:type="dxa"/>
            <w:gridSpan w:val="2"/>
          </w:tcPr>
          <w:p w:rsidR="006576E8" w:rsidRDefault="006576E8" w:rsidP="00C02CC0"/>
          <w:p w:rsidR="006576E8" w:rsidRPr="007C0449" w:rsidRDefault="006576E8" w:rsidP="00730DE0">
            <w:r w:rsidRPr="007C0449">
              <w:t>Handout: Medication Calculation Rounding Rules</w:t>
            </w:r>
          </w:p>
          <w:p w:rsidR="006576E8" w:rsidRDefault="006576E8" w:rsidP="00730DE0"/>
          <w:p w:rsidR="006576E8" w:rsidRDefault="006576E8" w:rsidP="00730DE0">
            <w:r>
              <w:t>Read:</w:t>
            </w:r>
            <w:r>
              <w:tab/>
              <w:t>Potter et al.</w:t>
            </w:r>
          </w:p>
          <w:p w:rsidR="006576E8" w:rsidRDefault="006576E8" w:rsidP="00730DE0">
            <w:r>
              <w:tab/>
            </w:r>
            <w:r>
              <w:tab/>
              <w:t>Ch. 17</w:t>
            </w:r>
          </w:p>
          <w:p w:rsidR="006576E8" w:rsidRPr="00F45255" w:rsidRDefault="006576E8" w:rsidP="00730DE0">
            <w:pPr>
              <w:rPr>
                <w:sz w:val="16"/>
                <w:szCs w:val="16"/>
              </w:rPr>
            </w:pPr>
            <w:r>
              <w:tab/>
            </w:r>
            <w:r>
              <w:tab/>
            </w:r>
          </w:p>
          <w:p w:rsidR="006576E8" w:rsidRDefault="006576E8" w:rsidP="00730DE0">
            <w:r w:rsidRPr="00486404">
              <w:t>In class</w:t>
            </w:r>
            <w:r>
              <w:t xml:space="preserve"> activity:  </w:t>
            </w:r>
          </w:p>
          <w:p w:rsidR="006576E8" w:rsidRPr="007C0449" w:rsidRDefault="006576E8" w:rsidP="00E67B98">
            <w:pPr>
              <w:pStyle w:val="ListParagraph"/>
              <w:numPr>
                <w:ilvl w:val="0"/>
                <w:numId w:val="42"/>
              </w:numPr>
              <w:spacing w:after="0" w:line="240" w:lineRule="auto"/>
              <w:rPr>
                <w:rFonts w:ascii="Times New Roman" w:hAnsi="Times New Roman"/>
                <w:sz w:val="20"/>
                <w:szCs w:val="20"/>
              </w:rPr>
            </w:pPr>
            <w:r w:rsidRPr="007C0449">
              <w:rPr>
                <w:rFonts w:ascii="Times New Roman" w:hAnsi="Times New Roman"/>
                <w:sz w:val="20"/>
                <w:szCs w:val="20"/>
              </w:rPr>
              <w:t>Practice manipulating medication</w:t>
            </w:r>
          </w:p>
          <w:p w:rsidR="006576E8" w:rsidRPr="007C0449" w:rsidRDefault="006576E8" w:rsidP="00730DE0">
            <w:pPr>
              <w:pStyle w:val="ListParagraph"/>
              <w:spacing w:after="0" w:line="240" w:lineRule="auto"/>
              <w:rPr>
                <w:rFonts w:ascii="Times New Roman" w:hAnsi="Times New Roman"/>
                <w:sz w:val="20"/>
                <w:szCs w:val="20"/>
              </w:rPr>
            </w:pPr>
            <w:r w:rsidRPr="007C0449">
              <w:rPr>
                <w:rFonts w:ascii="Times New Roman" w:hAnsi="Times New Roman"/>
                <w:sz w:val="20"/>
                <w:szCs w:val="20"/>
              </w:rPr>
              <w:t>administration equipment</w:t>
            </w:r>
          </w:p>
          <w:p w:rsidR="006576E8" w:rsidRPr="00F93977" w:rsidRDefault="003802D2" w:rsidP="00E67B98">
            <w:pPr>
              <w:pStyle w:val="ListParagraph"/>
              <w:numPr>
                <w:ilvl w:val="0"/>
                <w:numId w:val="42"/>
              </w:numPr>
              <w:spacing w:after="0" w:line="240" w:lineRule="auto"/>
              <w:rPr>
                <w:sz w:val="20"/>
                <w:szCs w:val="20"/>
              </w:rPr>
            </w:pPr>
            <w:r>
              <w:rPr>
                <w:rFonts w:ascii="Times New Roman" w:hAnsi="Times New Roman"/>
                <w:sz w:val="20"/>
                <w:szCs w:val="20"/>
              </w:rPr>
              <w:t>Mar</w:t>
            </w:r>
            <w:r w:rsidR="006576E8" w:rsidRPr="007C0449">
              <w:rPr>
                <w:rFonts w:ascii="Times New Roman" w:hAnsi="Times New Roman"/>
                <w:sz w:val="20"/>
                <w:szCs w:val="20"/>
              </w:rPr>
              <w:t>, BMV</w:t>
            </w:r>
          </w:p>
          <w:p w:rsidR="006576E8" w:rsidRDefault="006576E8" w:rsidP="00E67B98">
            <w:pPr>
              <w:pStyle w:val="ListParagraph"/>
              <w:numPr>
                <w:ilvl w:val="0"/>
                <w:numId w:val="42"/>
              </w:numPr>
              <w:rPr>
                <w:rFonts w:ascii="Times New Roman" w:hAnsi="Times New Roman"/>
                <w:sz w:val="20"/>
                <w:szCs w:val="20"/>
              </w:rPr>
            </w:pPr>
            <w:r>
              <w:rPr>
                <w:rFonts w:ascii="Times New Roman" w:hAnsi="Times New Roman"/>
                <w:sz w:val="20"/>
                <w:szCs w:val="20"/>
              </w:rPr>
              <w:t>Prioritization activity</w:t>
            </w:r>
          </w:p>
          <w:p w:rsidR="00364CFD" w:rsidRPr="001C0538" w:rsidRDefault="00364CFD" w:rsidP="00F238C6">
            <w:pPr>
              <w:pStyle w:val="ListParagraph"/>
              <w:rPr>
                <w:rFonts w:ascii="Times New Roman" w:hAnsi="Times New Roman"/>
                <w:sz w:val="20"/>
                <w:szCs w:val="20"/>
              </w:rPr>
            </w:pPr>
          </w:p>
          <w:p w:rsidR="006576E8" w:rsidRDefault="006576E8" w:rsidP="00730DE0">
            <w:r>
              <w:t>Clinical experience:  Administer medications to patients following all rights of administration.  Document according to hospital policy.</w:t>
            </w:r>
          </w:p>
          <w:p w:rsidR="006576E8" w:rsidRPr="000A2B9B" w:rsidRDefault="006576E8" w:rsidP="00730DE0"/>
          <w:p w:rsidR="006576E8" w:rsidRPr="00756A58" w:rsidRDefault="006576E8" w:rsidP="00730DE0">
            <w:r w:rsidRPr="00756A58">
              <w:t xml:space="preserve">Online Assignment: ATI Skills Module: Medication </w:t>
            </w:r>
          </w:p>
          <w:p w:rsidR="006576E8" w:rsidRPr="000A2B9B" w:rsidRDefault="006576E8" w:rsidP="00730DE0">
            <w:r w:rsidRPr="00756A58">
              <w:t xml:space="preserve">Administration 1, 2, and 3.  </w:t>
            </w:r>
            <w:r>
              <w:t>Modules are due 10</w:t>
            </w:r>
            <w:r w:rsidRPr="000A2B9B">
              <w:t>/22/18</w:t>
            </w:r>
          </w:p>
          <w:p w:rsidR="006576E8" w:rsidRDefault="006576E8" w:rsidP="00730DE0">
            <w:r w:rsidRPr="000A2B9B">
              <w:t>at 0800.</w:t>
            </w:r>
          </w:p>
          <w:p w:rsidR="006576E8" w:rsidRPr="000A2B9B" w:rsidRDefault="006576E8" w:rsidP="00730DE0"/>
        </w:tc>
      </w:tr>
      <w:tr w:rsidR="003A29E6" w:rsidTr="00FA0994">
        <w:tc>
          <w:tcPr>
            <w:tcW w:w="879" w:type="dxa"/>
          </w:tcPr>
          <w:p w:rsidR="003A29E6" w:rsidRDefault="003A29E6"/>
        </w:tc>
        <w:tc>
          <w:tcPr>
            <w:tcW w:w="3479" w:type="dxa"/>
            <w:gridSpan w:val="2"/>
          </w:tcPr>
          <w:p w:rsidR="003A29E6" w:rsidRDefault="003A29E6" w:rsidP="0067210E">
            <w:r>
              <w:t>Discuss methods used to educate a patient about prescribed medications.  (1,3,7)*</w:t>
            </w:r>
          </w:p>
          <w:p w:rsidR="003A29E6" w:rsidRPr="00D63227" w:rsidRDefault="003A29E6" w:rsidP="0067210E">
            <w:pPr>
              <w:rPr>
                <w:sz w:val="16"/>
                <w:szCs w:val="16"/>
              </w:rPr>
            </w:pPr>
          </w:p>
          <w:p w:rsidR="003A29E6" w:rsidRDefault="003A29E6" w:rsidP="0067210E">
            <w:r>
              <w:t>Discuss legal responsibilities in medication prescription and administration.  (2,4,7,8)*</w:t>
            </w:r>
          </w:p>
          <w:p w:rsidR="003A29E6" w:rsidRPr="00D63227" w:rsidRDefault="003A29E6" w:rsidP="0067210E">
            <w:pPr>
              <w:rPr>
                <w:sz w:val="16"/>
                <w:szCs w:val="16"/>
              </w:rPr>
            </w:pPr>
          </w:p>
          <w:p w:rsidR="003A29E6" w:rsidRDefault="003A29E6" w:rsidP="0067210E">
            <w:r>
              <w:t>Demonstrate calculation of prescribed medication doses correctly.  (7,8)*</w:t>
            </w:r>
          </w:p>
          <w:p w:rsidR="003A29E6" w:rsidRDefault="003A29E6" w:rsidP="0067210E"/>
          <w:p w:rsidR="003A29E6" w:rsidRDefault="003A29E6" w:rsidP="0067210E">
            <w:r>
              <w:t xml:space="preserve">Demonstrate the application of the six rights of medication administration.  </w:t>
            </w:r>
            <w:r>
              <w:lastRenderedPageBreak/>
              <w:t>(3,7,8)*</w:t>
            </w:r>
          </w:p>
          <w:p w:rsidR="003A29E6" w:rsidRDefault="003A29E6" w:rsidP="0067210E"/>
          <w:p w:rsidR="003A29E6" w:rsidRDefault="003A29E6" w:rsidP="0067210E">
            <w:r w:rsidRPr="00306464">
              <w:t>Demonstrate appropriate technique for administration of subcutaneous, intramuscular, intradermal, and oral medications.  (1,2,3,4,5,7)*</w:t>
            </w:r>
          </w:p>
          <w:p w:rsidR="003A29E6" w:rsidRDefault="003A29E6" w:rsidP="0067210E"/>
          <w:p w:rsidR="003A29E6" w:rsidRDefault="003A29E6" w:rsidP="0067210E">
            <w:r w:rsidRPr="00306464">
              <w:t>Demonstrate accurate documentation of medic</w:t>
            </w:r>
            <w:r w:rsidR="003802D2">
              <w:t>ation administration on the Mar</w:t>
            </w:r>
            <w:r w:rsidRPr="00306464">
              <w:t>.  (4,7)*</w:t>
            </w:r>
          </w:p>
          <w:p w:rsidR="003A29E6" w:rsidRDefault="003A29E6" w:rsidP="0067210E"/>
          <w:p w:rsidR="003A29E6" w:rsidRDefault="003A29E6" w:rsidP="0067210E">
            <w:r>
              <w:t>Discuss the difference between complementary and alternative therapies.  (1,3,7)*</w:t>
            </w:r>
          </w:p>
          <w:p w:rsidR="003A29E6" w:rsidRPr="00D63227" w:rsidRDefault="003A29E6" w:rsidP="0067210E">
            <w:pPr>
              <w:rPr>
                <w:sz w:val="16"/>
                <w:szCs w:val="16"/>
              </w:rPr>
            </w:pPr>
          </w:p>
          <w:p w:rsidR="003A29E6" w:rsidRDefault="003A29E6" w:rsidP="00930445">
            <w:r>
              <w:t>Demonstrate and discuss methods of prioritizing medication administration (6,7)*</w:t>
            </w:r>
          </w:p>
        </w:tc>
        <w:tc>
          <w:tcPr>
            <w:tcW w:w="5040" w:type="dxa"/>
            <w:gridSpan w:val="2"/>
          </w:tcPr>
          <w:p w:rsidR="003A29E6" w:rsidRPr="00201CD5" w:rsidRDefault="003A29E6" w:rsidP="00E67B98">
            <w:pPr>
              <w:pStyle w:val="ListParagraph"/>
              <w:numPr>
                <w:ilvl w:val="0"/>
                <w:numId w:val="43"/>
              </w:numPr>
              <w:spacing w:after="0" w:line="240" w:lineRule="auto"/>
              <w:ind w:left="342"/>
              <w:rPr>
                <w:rFonts w:ascii="Times New Roman" w:hAnsi="Times New Roman"/>
                <w:sz w:val="20"/>
                <w:szCs w:val="20"/>
              </w:rPr>
            </w:pPr>
            <w:r w:rsidRPr="00201CD5">
              <w:rPr>
                <w:rFonts w:ascii="Times New Roman" w:hAnsi="Times New Roman"/>
                <w:sz w:val="20"/>
                <w:szCs w:val="20"/>
              </w:rPr>
              <w:lastRenderedPageBreak/>
              <w:t>Aspects of safe and effective drug administration</w:t>
            </w:r>
          </w:p>
          <w:p w:rsidR="003A29E6" w:rsidRDefault="003A29E6" w:rsidP="0067210E">
            <w:pPr>
              <w:numPr>
                <w:ilvl w:val="0"/>
                <w:numId w:val="7"/>
              </w:numPr>
            </w:pPr>
            <w:r>
              <w:t>Patient assessment data</w:t>
            </w:r>
          </w:p>
          <w:p w:rsidR="003A29E6" w:rsidRDefault="003A29E6" w:rsidP="0067210E">
            <w:pPr>
              <w:numPr>
                <w:ilvl w:val="0"/>
                <w:numId w:val="7"/>
              </w:numPr>
            </w:pPr>
            <w:r>
              <w:t>The “Six Rights” of drug administration</w:t>
            </w:r>
          </w:p>
          <w:p w:rsidR="003A29E6" w:rsidRDefault="003A29E6" w:rsidP="0067210E">
            <w:pPr>
              <w:numPr>
                <w:ilvl w:val="0"/>
                <w:numId w:val="7"/>
              </w:numPr>
            </w:pPr>
            <w:r>
              <w:t>Medication errors</w:t>
            </w:r>
          </w:p>
          <w:p w:rsidR="003A29E6" w:rsidRDefault="003A29E6" w:rsidP="0067210E">
            <w:pPr>
              <w:numPr>
                <w:ilvl w:val="0"/>
                <w:numId w:val="7"/>
              </w:numPr>
            </w:pPr>
            <w:r>
              <w:t>Dosage measurements and calculation</w:t>
            </w:r>
          </w:p>
          <w:p w:rsidR="003A29E6" w:rsidRDefault="003A29E6" w:rsidP="0067210E">
            <w:pPr>
              <w:numPr>
                <w:ilvl w:val="0"/>
                <w:numId w:val="7"/>
              </w:numPr>
            </w:pPr>
            <w:r>
              <w:t>Documentation/communication</w:t>
            </w:r>
          </w:p>
          <w:p w:rsidR="003A29E6" w:rsidRDefault="003A29E6" w:rsidP="0067210E">
            <w:pPr>
              <w:numPr>
                <w:ilvl w:val="0"/>
                <w:numId w:val="7"/>
              </w:numPr>
            </w:pPr>
            <w:r>
              <w:t>Routes of medication administration</w:t>
            </w:r>
          </w:p>
          <w:p w:rsidR="003A29E6" w:rsidRDefault="003A29E6" w:rsidP="0067210E">
            <w:pPr>
              <w:numPr>
                <w:ilvl w:val="0"/>
                <w:numId w:val="8"/>
              </w:numPr>
            </w:pPr>
            <w:r>
              <w:t>parenteral</w:t>
            </w:r>
          </w:p>
          <w:p w:rsidR="003A29E6" w:rsidRDefault="003A29E6" w:rsidP="0067210E">
            <w:pPr>
              <w:numPr>
                <w:ilvl w:val="0"/>
                <w:numId w:val="8"/>
              </w:numPr>
            </w:pPr>
            <w:r>
              <w:t>enteral</w:t>
            </w:r>
          </w:p>
          <w:p w:rsidR="003A29E6" w:rsidRDefault="003A29E6" w:rsidP="0067210E">
            <w:pPr>
              <w:numPr>
                <w:ilvl w:val="0"/>
                <w:numId w:val="8"/>
              </w:numPr>
            </w:pPr>
            <w:r>
              <w:t>topical</w:t>
            </w:r>
          </w:p>
          <w:p w:rsidR="003A29E6" w:rsidRDefault="003A29E6" w:rsidP="0067210E">
            <w:pPr>
              <w:numPr>
                <w:ilvl w:val="0"/>
                <w:numId w:val="8"/>
              </w:numPr>
            </w:pPr>
            <w:proofErr w:type="spellStart"/>
            <w:r>
              <w:t>otic</w:t>
            </w:r>
            <w:proofErr w:type="spellEnd"/>
            <w:r>
              <w:t xml:space="preserve"> and ophthalmic</w:t>
            </w:r>
          </w:p>
          <w:p w:rsidR="003A29E6" w:rsidRDefault="003A29E6" w:rsidP="0067210E">
            <w:pPr>
              <w:numPr>
                <w:ilvl w:val="0"/>
                <w:numId w:val="8"/>
              </w:numPr>
            </w:pPr>
            <w:r>
              <w:t>other</w:t>
            </w:r>
          </w:p>
          <w:p w:rsidR="003A29E6" w:rsidRDefault="003A29E6" w:rsidP="0067210E">
            <w:pPr>
              <w:pStyle w:val="Header"/>
              <w:numPr>
                <w:ilvl w:val="0"/>
                <w:numId w:val="7"/>
              </w:numPr>
              <w:tabs>
                <w:tab w:val="clear" w:pos="4320"/>
                <w:tab w:val="clear" w:pos="8640"/>
              </w:tabs>
            </w:pPr>
            <w:r>
              <w:t>Nursing diagnosis and drug administration</w:t>
            </w:r>
          </w:p>
          <w:p w:rsidR="003A29E6" w:rsidRDefault="003A29E6" w:rsidP="0067210E">
            <w:pPr>
              <w:pStyle w:val="Header"/>
              <w:numPr>
                <w:ilvl w:val="0"/>
                <w:numId w:val="7"/>
              </w:numPr>
              <w:tabs>
                <w:tab w:val="clear" w:pos="4320"/>
                <w:tab w:val="clear" w:pos="8640"/>
              </w:tabs>
            </w:pPr>
            <w:r>
              <w:lastRenderedPageBreak/>
              <w:t xml:space="preserve">Prioritization of drug administration </w:t>
            </w:r>
          </w:p>
          <w:p w:rsidR="003A29E6" w:rsidRDefault="003A29E6" w:rsidP="0067210E">
            <w:pPr>
              <w:pStyle w:val="Header"/>
              <w:tabs>
                <w:tab w:val="clear" w:pos="4320"/>
                <w:tab w:val="clear" w:pos="8640"/>
              </w:tabs>
            </w:pPr>
          </w:p>
          <w:p w:rsidR="003A29E6" w:rsidRDefault="003A29E6" w:rsidP="0067210E">
            <w:pPr>
              <w:pStyle w:val="Header"/>
              <w:tabs>
                <w:tab w:val="clear" w:pos="4320"/>
                <w:tab w:val="clear" w:pos="8640"/>
              </w:tabs>
            </w:pPr>
          </w:p>
          <w:p w:rsidR="003A29E6" w:rsidRPr="00C02CC0" w:rsidRDefault="003A29E6" w:rsidP="0067210E">
            <w:pPr>
              <w:pStyle w:val="Header"/>
              <w:tabs>
                <w:tab w:val="clear" w:pos="4320"/>
                <w:tab w:val="clear" w:pos="8640"/>
              </w:tabs>
            </w:pPr>
          </w:p>
        </w:tc>
        <w:tc>
          <w:tcPr>
            <w:tcW w:w="5200" w:type="dxa"/>
            <w:gridSpan w:val="2"/>
          </w:tcPr>
          <w:p w:rsidR="003A29E6" w:rsidRDefault="003A29E6" w:rsidP="00C02CC0">
            <w:pPr>
              <w:rPr>
                <w:b/>
                <w:u w:val="single"/>
              </w:rPr>
            </w:pPr>
          </w:p>
          <w:p w:rsidR="003A29E6" w:rsidRDefault="003A29E6" w:rsidP="00C02CC0">
            <w:pPr>
              <w:rPr>
                <w:b/>
                <w:u w:val="single"/>
              </w:rPr>
            </w:pPr>
          </w:p>
          <w:p w:rsidR="003A29E6" w:rsidRDefault="003A29E6" w:rsidP="00C02CC0">
            <w:pPr>
              <w:rPr>
                <w:b/>
                <w:u w:val="single"/>
              </w:rPr>
            </w:pPr>
          </w:p>
          <w:p w:rsidR="003A29E6" w:rsidRDefault="003A29E6" w:rsidP="00C02CC0">
            <w:pPr>
              <w:rPr>
                <w:b/>
                <w:u w:val="single"/>
              </w:rPr>
            </w:pPr>
          </w:p>
          <w:p w:rsidR="003A29E6" w:rsidRDefault="003A29E6" w:rsidP="00C02CC0">
            <w:pPr>
              <w:rPr>
                <w:b/>
                <w:u w:val="single"/>
              </w:rPr>
            </w:pPr>
          </w:p>
          <w:p w:rsidR="003A29E6" w:rsidRDefault="003A29E6" w:rsidP="00C02CC0">
            <w:pPr>
              <w:rPr>
                <w:b/>
                <w:u w:val="single"/>
              </w:rPr>
            </w:pPr>
          </w:p>
          <w:p w:rsidR="003A29E6" w:rsidRDefault="003A29E6" w:rsidP="00C02CC0">
            <w:pPr>
              <w:rPr>
                <w:b/>
                <w:u w:val="single"/>
              </w:rPr>
            </w:pPr>
          </w:p>
          <w:p w:rsidR="003A29E6" w:rsidRDefault="003A29E6" w:rsidP="00C02CC0">
            <w:pPr>
              <w:rPr>
                <w:b/>
                <w:u w:val="single"/>
              </w:rPr>
            </w:pPr>
          </w:p>
          <w:p w:rsidR="003A29E6" w:rsidRDefault="003A29E6" w:rsidP="00C02CC0">
            <w:pPr>
              <w:rPr>
                <w:b/>
                <w:u w:val="single"/>
              </w:rPr>
            </w:pPr>
          </w:p>
          <w:p w:rsidR="003A29E6" w:rsidRDefault="003A29E6" w:rsidP="00C02CC0">
            <w:pPr>
              <w:rPr>
                <w:b/>
                <w:u w:val="single"/>
              </w:rPr>
            </w:pPr>
          </w:p>
          <w:p w:rsidR="003A29E6" w:rsidRDefault="003A29E6" w:rsidP="00C02CC0">
            <w:pPr>
              <w:rPr>
                <w:b/>
                <w:u w:val="single"/>
              </w:rPr>
            </w:pPr>
          </w:p>
          <w:p w:rsidR="003A29E6" w:rsidRDefault="003A29E6" w:rsidP="00C02CC0">
            <w:pPr>
              <w:rPr>
                <w:b/>
                <w:u w:val="single"/>
              </w:rPr>
            </w:pPr>
          </w:p>
          <w:p w:rsidR="003A29E6" w:rsidRDefault="003A29E6" w:rsidP="00C02CC0"/>
          <w:p w:rsidR="003A29E6" w:rsidRDefault="003802D2" w:rsidP="00C02CC0">
            <w:r>
              <w:rPr>
                <w:noProof/>
              </w:rPr>
              <w:lastRenderedPageBreak/>
              <mc:AlternateContent>
                <mc:Choice Requires="wps">
                  <w:drawing>
                    <wp:anchor distT="0" distB="0" distL="114300" distR="114300" simplePos="0" relativeHeight="251826176" behindDoc="0" locked="0" layoutInCell="1" allowOverlap="1" wp14:anchorId="279F08E6" wp14:editId="1B2528C3">
                      <wp:simplePos x="0" y="0"/>
                      <wp:positionH relativeFrom="column">
                        <wp:posOffset>144780</wp:posOffset>
                      </wp:positionH>
                      <wp:positionV relativeFrom="paragraph">
                        <wp:posOffset>79375</wp:posOffset>
                      </wp:positionV>
                      <wp:extent cx="2909570" cy="2482850"/>
                      <wp:effectExtent l="19050" t="19050" r="24130" b="12700"/>
                      <wp:wrapNone/>
                      <wp:docPr id="5"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9570" cy="2482850"/>
                              </a:xfrm>
                              <a:prstGeom prst="rect">
                                <a:avLst/>
                              </a:prstGeom>
                              <a:solidFill>
                                <a:srgbClr val="FFFFFF"/>
                              </a:solidFill>
                              <a:ln w="38100">
                                <a:solidFill>
                                  <a:srgbClr val="000000"/>
                                </a:solidFill>
                                <a:miter lim="800000"/>
                                <a:headEnd/>
                                <a:tailEnd/>
                              </a:ln>
                            </wps:spPr>
                            <wps:txbx>
                              <w:txbxContent>
                                <w:p w:rsidR="002660D5" w:rsidRPr="0085589D" w:rsidRDefault="002660D5" w:rsidP="00595BED">
                                  <w:pPr>
                                    <w:rPr>
                                      <w:b/>
                                      <w:sz w:val="19"/>
                                      <w:u w:val="single"/>
                                    </w:rPr>
                                  </w:pPr>
                                  <w:r w:rsidRPr="0085589D">
                                    <w:rPr>
                                      <w:b/>
                                      <w:sz w:val="19"/>
                                      <w:u w:val="single"/>
                                    </w:rPr>
                                    <w:t xml:space="preserve">Week 10 Lab: Safety, Infection Control, </w:t>
                                  </w:r>
                                  <w:r>
                                    <w:rPr>
                                      <w:b/>
                                      <w:sz w:val="19"/>
                                      <w:u w:val="single"/>
                                    </w:rPr>
                                    <w:t>Prioritization, Tube Feeding, Weight</w:t>
                                  </w:r>
                                  <w:proofErr w:type="gramStart"/>
                                  <w:r>
                                    <w:rPr>
                                      <w:b/>
                                      <w:sz w:val="19"/>
                                      <w:u w:val="single"/>
                                    </w:rPr>
                                    <w:t xml:space="preserve">, </w:t>
                                  </w:r>
                                  <w:r w:rsidRPr="0085589D">
                                    <w:rPr>
                                      <w:b/>
                                      <w:sz w:val="19"/>
                                      <w:u w:val="single"/>
                                    </w:rPr>
                                    <w:t xml:space="preserve"> Pressure</w:t>
                                  </w:r>
                                  <w:proofErr w:type="gramEnd"/>
                                  <w:r w:rsidRPr="0085589D">
                                    <w:rPr>
                                      <w:b/>
                                      <w:sz w:val="19"/>
                                      <w:u w:val="single"/>
                                    </w:rPr>
                                    <w:t xml:space="preserve"> Ulcer Prevention, Soft Restraints, Doppler BP, Care Plan Development</w:t>
                                  </w:r>
                                </w:p>
                                <w:p w:rsidR="002660D5" w:rsidRDefault="002660D5" w:rsidP="00595BED">
                                  <w:pPr>
                                    <w:rPr>
                                      <w:sz w:val="19"/>
                                    </w:rPr>
                                  </w:pPr>
                                  <w:r w:rsidRPr="00CA4AFB">
                                    <w:rPr>
                                      <w:sz w:val="19"/>
                                    </w:rPr>
                                    <w:t xml:space="preserve">Read:  </w:t>
                                  </w:r>
                                </w:p>
                                <w:p w:rsidR="002660D5" w:rsidRDefault="002660D5" w:rsidP="00595BED">
                                  <w:pPr>
                                    <w:ind w:left="432"/>
                                    <w:rPr>
                                      <w:sz w:val="19"/>
                                      <w:u w:val="single"/>
                                    </w:rPr>
                                  </w:pPr>
                                  <w:r w:rsidRPr="00BA0BBC">
                                    <w:rPr>
                                      <w:sz w:val="19"/>
                                      <w:u w:val="single"/>
                                    </w:rPr>
                                    <w:t>Potter &amp; Perry textbook-</w:t>
                                  </w:r>
                                </w:p>
                                <w:p w:rsidR="002660D5" w:rsidRPr="00A461E9" w:rsidRDefault="002660D5" w:rsidP="00595BED">
                                  <w:pPr>
                                    <w:ind w:left="432"/>
                                    <w:rPr>
                                      <w:sz w:val="19"/>
                                    </w:rPr>
                                  </w:pPr>
                                  <w:r w:rsidRPr="00A461E9">
                                    <w:rPr>
                                      <w:sz w:val="19"/>
                                    </w:rPr>
                                    <w:t>Skills 30-1, 35-3</w:t>
                                  </w:r>
                                </w:p>
                                <w:p w:rsidR="002660D5" w:rsidRPr="00A461E9" w:rsidRDefault="002660D5" w:rsidP="00595BED">
                                  <w:pPr>
                                    <w:ind w:left="432"/>
                                    <w:rPr>
                                      <w:sz w:val="19"/>
                                    </w:rPr>
                                  </w:pPr>
                                  <w:r w:rsidRPr="00A461E9">
                                    <w:rPr>
                                      <w:sz w:val="19"/>
                                    </w:rPr>
                                    <w:t xml:space="preserve">Box 13-4, 14-9, 14-11, 14-12, 30-5, 30-11, </w:t>
                                  </w:r>
                                </w:p>
                                <w:p w:rsidR="002660D5" w:rsidRPr="00A461E9" w:rsidRDefault="002660D5" w:rsidP="00595BED">
                                  <w:pPr>
                                    <w:ind w:left="432"/>
                                    <w:rPr>
                                      <w:sz w:val="19"/>
                                    </w:rPr>
                                  </w:pPr>
                                  <w:r w:rsidRPr="00A461E9">
                                    <w:rPr>
                                      <w:sz w:val="19"/>
                                    </w:rPr>
                                    <w:t>38-1, 38-4, 38-5</w:t>
                                  </w:r>
                                </w:p>
                                <w:p w:rsidR="002660D5" w:rsidRPr="00A461E9" w:rsidRDefault="002660D5" w:rsidP="00595BED">
                                  <w:pPr>
                                    <w:ind w:left="432"/>
                                    <w:rPr>
                                      <w:sz w:val="19"/>
                                    </w:rPr>
                                  </w:pPr>
                                  <w:r w:rsidRPr="00A461E9">
                                    <w:rPr>
                                      <w:sz w:val="19"/>
                                    </w:rPr>
                                    <w:t xml:space="preserve">Table 14-5, 30-1, </w:t>
                                  </w:r>
                                  <w:proofErr w:type="gramStart"/>
                                  <w:r w:rsidRPr="00A461E9">
                                    <w:rPr>
                                      <w:sz w:val="19"/>
                                    </w:rPr>
                                    <w:t>35</w:t>
                                  </w:r>
                                  <w:proofErr w:type="gramEnd"/>
                                  <w:r w:rsidRPr="00A461E9">
                                    <w:rPr>
                                      <w:sz w:val="19"/>
                                    </w:rPr>
                                    <w:t>-5</w:t>
                                  </w:r>
                                </w:p>
                                <w:p w:rsidR="002660D5" w:rsidRPr="00A461E9" w:rsidRDefault="002660D5" w:rsidP="00595BED">
                                  <w:pPr>
                                    <w:rPr>
                                      <w:sz w:val="19"/>
                                    </w:rPr>
                                  </w:pPr>
                                  <w:r w:rsidRPr="00A461E9">
                                    <w:rPr>
                                      <w:sz w:val="19"/>
                                    </w:rPr>
                                    <w:tab/>
                                    <w:t>Page 227-229 (clinical care coordination)</w:t>
                                  </w:r>
                                </w:p>
                                <w:p w:rsidR="002660D5" w:rsidRDefault="002660D5" w:rsidP="00595BED">
                                  <w:pPr>
                                    <w:rPr>
                                      <w:sz w:val="19"/>
                                    </w:rPr>
                                  </w:pPr>
                                  <w:r w:rsidRPr="00A461E9">
                                    <w:rPr>
                                      <w:sz w:val="19"/>
                                    </w:rPr>
                                    <w:tab/>
                                    <w:t>Page 493 (</w:t>
                                  </w:r>
                                  <w:r>
                                    <w:rPr>
                                      <w:sz w:val="19"/>
                                    </w:rPr>
                                    <w:t>daily weights)</w:t>
                                  </w:r>
                                </w:p>
                                <w:p w:rsidR="002660D5" w:rsidRDefault="002660D5" w:rsidP="00595BED">
                                  <w:pPr>
                                    <w:rPr>
                                      <w:sz w:val="19"/>
                                    </w:rPr>
                                  </w:pPr>
                                  <w:r>
                                    <w:rPr>
                                      <w:sz w:val="19"/>
                                    </w:rPr>
                                    <w:t>View</w:t>
                                  </w:r>
                                  <w:r w:rsidRPr="00CA4AFB">
                                    <w:rPr>
                                      <w:sz w:val="19"/>
                                    </w:rPr>
                                    <w:t xml:space="preserve">:  </w:t>
                                  </w:r>
                                </w:p>
                                <w:p w:rsidR="002660D5" w:rsidRDefault="002660D5" w:rsidP="00595BED">
                                  <w:pPr>
                                    <w:ind w:left="432"/>
                                    <w:rPr>
                                      <w:sz w:val="19"/>
                                      <w:u w:val="single"/>
                                    </w:rPr>
                                  </w:pPr>
                                  <w:r>
                                    <w:rPr>
                                      <w:sz w:val="19"/>
                                      <w:u w:val="single"/>
                                    </w:rPr>
                                    <w:t>Edvance Resources, NF videos</w:t>
                                  </w:r>
                                  <w:r w:rsidRPr="00BA0BBC">
                                    <w:rPr>
                                      <w:sz w:val="19"/>
                                      <w:u w:val="single"/>
                                    </w:rPr>
                                    <w:t>-</w:t>
                                  </w:r>
                                </w:p>
                                <w:p w:rsidR="002660D5" w:rsidRPr="00AC5AEA" w:rsidRDefault="002660D5" w:rsidP="00595BED">
                                  <w:pPr>
                                    <w:ind w:left="432"/>
                                    <w:rPr>
                                      <w:sz w:val="19"/>
                                    </w:rPr>
                                  </w:pPr>
                                  <w:r w:rsidRPr="00AC5AEA">
                                    <w:rPr>
                                      <w:sz w:val="19"/>
                                    </w:rPr>
                                    <w:t xml:space="preserve">Weighing a Patient via </w:t>
                                  </w:r>
                                  <w:proofErr w:type="spellStart"/>
                                  <w:r w:rsidRPr="00AC5AEA">
                                    <w:rPr>
                                      <w:sz w:val="19"/>
                                    </w:rPr>
                                    <w:t>Bedscale</w:t>
                                  </w:r>
                                  <w:proofErr w:type="spellEnd"/>
                                </w:p>
                                <w:p w:rsidR="002660D5" w:rsidRDefault="002660D5" w:rsidP="00595BED">
                                  <w:pPr>
                                    <w:rPr>
                                      <w:sz w:val="19"/>
                                    </w:rPr>
                                  </w:pPr>
                                  <w:r>
                                    <w:rPr>
                                      <w:sz w:val="19"/>
                                    </w:rPr>
                                    <w:tab/>
                                  </w:r>
                                  <w:r w:rsidRPr="00AC5AEA">
                                    <w:rPr>
                                      <w:sz w:val="19"/>
                                    </w:rPr>
                                    <w:t>Weighing a Patient via Standing Scale</w:t>
                                  </w:r>
                                  <w:r>
                                    <w:rPr>
                                      <w:sz w:val="19"/>
                                    </w:rPr>
                                    <w:tab/>
                                  </w:r>
                                </w:p>
                                <w:p w:rsidR="002660D5" w:rsidRPr="0085589D" w:rsidRDefault="002660D5" w:rsidP="00595BED">
                                  <w:pPr>
                                    <w:rPr>
                                      <w:b/>
                                      <w:sz w:val="19"/>
                                    </w:rPr>
                                  </w:pPr>
                                  <w:r>
                                    <w:rPr>
                                      <w:b/>
                                      <w:sz w:val="19"/>
                                    </w:rPr>
                                    <w:t>*In-lab guided practice</w:t>
                                  </w:r>
                                </w:p>
                              </w:txbxContent>
                            </wps:txbx>
                            <wps:bodyPr rot="0" vert="horz" wrap="square" lIns="87782" tIns="43891" rIns="87782" bIns="43891"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9F08E6" id="Text Box 13" o:spid="_x0000_s1038" type="#_x0000_t202" style="position:absolute;margin-left:11.4pt;margin-top:6.25pt;width:229.1pt;height:195.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" strokeweight="3pt">
                      <v:textbox inset="2.43839mm,1.2192mm,2.43839mm,1.2192mm">
                        <w:txbxContent>
                          <w:p w:rsidR="002660D5" w:rsidRPr="0085589D" w:rsidRDefault="002660D5" w:rsidP="00595BED">
                            <w:pPr>
                              <w:rPr>
                                <w:b/>
                                <w:sz w:val="19"/>
                                <w:u w:val="single"/>
                              </w:rPr>
                            </w:pPr>
                            <w:r w:rsidRPr="0085589D">
                              <w:rPr>
                                <w:b/>
                                <w:sz w:val="19"/>
                                <w:u w:val="single"/>
                              </w:rPr>
                              <w:t xml:space="preserve">Week 10 Lab: Safety, Infection Control, </w:t>
                            </w:r>
                            <w:r>
                              <w:rPr>
                                <w:b/>
                                <w:sz w:val="19"/>
                                <w:u w:val="single"/>
                              </w:rPr>
                              <w:t>Prioritization, Tube Feeding, Weight</w:t>
                            </w:r>
                            <w:proofErr w:type="gramStart"/>
                            <w:r>
                              <w:rPr>
                                <w:b/>
                                <w:sz w:val="19"/>
                                <w:u w:val="single"/>
                              </w:rPr>
                              <w:t xml:space="preserve">, </w:t>
                            </w:r>
                            <w:r w:rsidRPr="0085589D">
                              <w:rPr>
                                <w:b/>
                                <w:sz w:val="19"/>
                                <w:u w:val="single"/>
                              </w:rPr>
                              <w:t xml:space="preserve"> Pressure</w:t>
                            </w:r>
                            <w:proofErr w:type="gramEnd"/>
                            <w:r w:rsidRPr="0085589D">
                              <w:rPr>
                                <w:b/>
                                <w:sz w:val="19"/>
                                <w:u w:val="single"/>
                              </w:rPr>
                              <w:t xml:space="preserve"> Ulcer Prevention, Soft Restraints, Doppler BP, Care Plan Development</w:t>
                            </w:r>
                          </w:p>
                          <w:p w:rsidR="002660D5" w:rsidRDefault="002660D5" w:rsidP="00595BED">
                            <w:pPr>
                              <w:rPr>
                                <w:sz w:val="19"/>
                              </w:rPr>
                            </w:pPr>
                            <w:r w:rsidRPr="00CA4AFB">
                              <w:rPr>
                                <w:sz w:val="19"/>
                              </w:rPr>
                              <w:t xml:space="preserve">Read:  </w:t>
                            </w:r>
                          </w:p>
                          <w:p w:rsidR="002660D5" w:rsidRDefault="002660D5" w:rsidP="00595BED">
                            <w:pPr>
                              <w:ind w:left="432"/>
                              <w:rPr>
                                <w:sz w:val="19"/>
                                <w:u w:val="single"/>
                              </w:rPr>
                            </w:pPr>
                            <w:r w:rsidRPr="00BA0BBC">
                              <w:rPr>
                                <w:sz w:val="19"/>
                                <w:u w:val="single"/>
                              </w:rPr>
                              <w:t>Potter &amp; Perry textbook-</w:t>
                            </w:r>
                          </w:p>
                          <w:p w:rsidR="002660D5" w:rsidRPr="00A461E9" w:rsidRDefault="002660D5" w:rsidP="00595BED">
                            <w:pPr>
                              <w:ind w:left="432"/>
                              <w:rPr>
                                <w:sz w:val="19"/>
                              </w:rPr>
                            </w:pPr>
                            <w:r w:rsidRPr="00A461E9">
                              <w:rPr>
                                <w:sz w:val="19"/>
                              </w:rPr>
                              <w:t>Skills 30-1, 35-3</w:t>
                            </w:r>
                          </w:p>
                          <w:p w:rsidR="002660D5" w:rsidRPr="00A461E9" w:rsidRDefault="002660D5" w:rsidP="00595BED">
                            <w:pPr>
                              <w:ind w:left="432"/>
                              <w:rPr>
                                <w:sz w:val="19"/>
                              </w:rPr>
                            </w:pPr>
                            <w:r w:rsidRPr="00A461E9">
                              <w:rPr>
                                <w:sz w:val="19"/>
                              </w:rPr>
                              <w:t xml:space="preserve">Box 13-4, 14-9, 14-11, 14-12, 30-5, 30-11, </w:t>
                            </w:r>
                          </w:p>
                          <w:p w:rsidR="002660D5" w:rsidRPr="00A461E9" w:rsidRDefault="002660D5" w:rsidP="00595BED">
                            <w:pPr>
                              <w:ind w:left="432"/>
                              <w:rPr>
                                <w:sz w:val="19"/>
                              </w:rPr>
                            </w:pPr>
                            <w:r w:rsidRPr="00A461E9">
                              <w:rPr>
                                <w:sz w:val="19"/>
                              </w:rPr>
                              <w:t>38-1, 38-4, 38-5</w:t>
                            </w:r>
                          </w:p>
                          <w:p w:rsidR="002660D5" w:rsidRPr="00A461E9" w:rsidRDefault="002660D5" w:rsidP="00595BED">
                            <w:pPr>
                              <w:ind w:left="432"/>
                              <w:rPr>
                                <w:sz w:val="19"/>
                              </w:rPr>
                            </w:pPr>
                            <w:r w:rsidRPr="00A461E9">
                              <w:rPr>
                                <w:sz w:val="19"/>
                              </w:rPr>
                              <w:t xml:space="preserve">Table 14-5, 30-1, </w:t>
                            </w:r>
                            <w:proofErr w:type="gramStart"/>
                            <w:r w:rsidRPr="00A461E9">
                              <w:rPr>
                                <w:sz w:val="19"/>
                              </w:rPr>
                              <w:t>35</w:t>
                            </w:r>
                            <w:proofErr w:type="gramEnd"/>
                            <w:r w:rsidRPr="00A461E9">
                              <w:rPr>
                                <w:sz w:val="19"/>
                              </w:rPr>
                              <w:t>-5</w:t>
                            </w:r>
                          </w:p>
                          <w:p w:rsidR="002660D5" w:rsidRPr="00A461E9" w:rsidRDefault="002660D5" w:rsidP="00595BED">
                            <w:pPr>
                              <w:rPr>
                                <w:sz w:val="19"/>
                              </w:rPr>
                            </w:pPr>
                            <w:r w:rsidRPr="00A461E9">
                              <w:rPr>
                                <w:sz w:val="19"/>
                              </w:rPr>
                              <w:tab/>
                              <w:t>Page 227-229 (clinical care coordination)</w:t>
                            </w:r>
                          </w:p>
                          <w:p w:rsidR="002660D5" w:rsidRDefault="002660D5" w:rsidP="00595BED">
                            <w:pPr>
                              <w:rPr>
                                <w:sz w:val="19"/>
                              </w:rPr>
                            </w:pPr>
                            <w:r w:rsidRPr="00A461E9">
                              <w:rPr>
                                <w:sz w:val="19"/>
                              </w:rPr>
                              <w:tab/>
                              <w:t>Page 493 (</w:t>
                            </w:r>
                            <w:r>
                              <w:rPr>
                                <w:sz w:val="19"/>
                              </w:rPr>
                              <w:t>daily weights)</w:t>
                            </w:r>
                          </w:p>
                          <w:p w:rsidR="002660D5" w:rsidRDefault="002660D5" w:rsidP="00595BED">
                            <w:pPr>
                              <w:rPr>
                                <w:sz w:val="19"/>
                              </w:rPr>
                            </w:pPr>
                            <w:r>
                              <w:rPr>
                                <w:sz w:val="19"/>
                              </w:rPr>
                              <w:t>View</w:t>
                            </w:r>
                            <w:r w:rsidRPr="00CA4AFB">
                              <w:rPr>
                                <w:sz w:val="19"/>
                              </w:rPr>
                              <w:t xml:space="preserve">:  </w:t>
                            </w:r>
                          </w:p>
                          <w:p w:rsidR="002660D5" w:rsidRDefault="002660D5" w:rsidP="00595BED">
                            <w:pPr>
                              <w:ind w:left="432"/>
                              <w:rPr>
                                <w:sz w:val="19"/>
                                <w:u w:val="single"/>
                              </w:rPr>
                            </w:pPr>
                            <w:r>
                              <w:rPr>
                                <w:sz w:val="19"/>
                                <w:u w:val="single"/>
                              </w:rPr>
                              <w:t>Edvance Resources, NF videos</w:t>
                            </w:r>
                            <w:r w:rsidRPr="00BA0BBC">
                              <w:rPr>
                                <w:sz w:val="19"/>
                                <w:u w:val="single"/>
                              </w:rPr>
                              <w:t>-</w:t>
                            </w:r>
                          </w:p>
                          <w:p w:rsidR="002660D5" w:rsidRPr="00AC5AEA" w:rsidRDefault="002660D5" w:rsidP="00595BED">
                            <w:pPr>
                              <w:ind w:left="432"/>
                              <w:rPr>
                                <w:sz w:val="19"/>
                              </w:rPr>
                            </w:pPr>
                            <w:r w:rsidRPr="00AC5AEA">
                              <w:rPr>
                                <w:sz w:val="19"/>
                              </w:rPr>
                              <w:t xml:space="preserve">Weighing a Patient via </w:t>
                            </w:r>
                            <w:proofErr w:type="spellStart"/>
                            <w:r w:rsidRPr="00AC5AEA">
                              <w:rPr>
                                <w:sz w:val="19"/>
                              </w:rPr>
                              <w:t>Bedscale</w:t>
                            </w:r>
                            <w:proofErr w:type="spellEnd"/>
                          </w:p>
                          <w:p w:rsidR="002660D5" w:rsidRDefault="002660D5" w:rsidP="00595BED">
                            <w:pPr>
                              <w:rPr>
                                <w:sz w:val="19"/>
                              </w:rPr>
                            </w:pPr>
                            <w:r>
                              <w:rPr>
                                <w:sz w:val="19"/>
                              </w:rPr>
                              <w:tab/>
                            </w:r>
                            <w:r w:rsidRPr="00AC5AEA">
                              <w:rPr>
                                <w:sz w:val="19"/>
                              </w:rPr>
                              <w:t>Weighing a Patient via Standing Scale</w:t>
                            </w:r>
                            <w:r>
                              <w:rPr>
                                <w:sz w:val="19"/>
                              </w:rPr>
                              <w:tab/>
                            </w:r>
                          </w:p>
                          <w:p w:rsidR="002660D5" w:rsidRPr="0085589D" w:rsidRDefault="002660D5" w:rsidP="00595BED">
                            <w:pPr>
                              <w:rPr>
                                <w:b/>
                                <w:sz w:val="19"/>
                              </w:rPr>
                            </w:pPr>
                            <w:r>
                              <w:rPr>
                                <w:b/>
                                <w:sz w:val="19"/>
                              </w:rPr>
                              <w:t>*In-lab guided practice</w:t>
                            </w:r>
                          </w:p>
                        </w:txbxContent>
                      </v:textbox>
                    </v:shape>
                  </w:pict>
                </mc:Fallback>
              </mc:AlternateContent>
            </w:r>
          </w:p>
          <w:p w:rsidR="003A29E6" w:rsidRDefault="003A29E6" w:rsidP="00C02CC0"/>
          <w:p w:rsidR="003A29E6" w:rsidRDefault="003A29E6" w:rsidP="00C02CC0"/>
          <w:p w:rsidR="003A29E6" w:rsidRDefault="003A29E6" w:rsidP="00C02CC0"/>
          <w:p w:rsidR="003A29E6" w:rsidRDefault="003A29E6" w:rsidP="00C02CC0"/>
          <w:p w:rsidR="003A29E6" w:rsidRDefault="003A29E6" w:rsidP="00C02CC0"/>
          <w:p w:rsidR="003A29E6" w:rsidRDefault="003A29E6" w:rsidP="00C02CC0"/>
          <w:p w:rsidR="003A29E6" w:rsidRDefault="003A29E6" w:rsidP="00C02CC0"/>
          <w:p w:rsidR="003A29E6" w:rsidRDefault="003A29E6" w:rsidP="00C02CC0"/>
          <w:p w:rsidR="003A29E6" w:rsidRDefault="003A29E6" w:rsidP="00C02CC0"/>
          <w:p w:rsidR="003A29E6" w:rsidRPr="000A2B9B" w:rsidRDefault="003A29E6" w:rsidP="00C02CC0"/>
        </w:tc>
      </w:tr>
      <w:tr w:rsidR="00A62784" w:rsidTr="00FA0994">
        <w:tc>
          <w:tcPr>
            <w:tcW w:w="879" w:type="dxa"/>
            <w:vMerge w:val="restart"/>
          </w:tcPr>
          <w:p w:rsidR="00A62784" w:rsidRPr="008F4C6B" w:rsidRDefault="00A62784" w:rsidP="00D07B4C">
            <w:pPr>
              <w:jc w:val="center"/>
              <w:rPr>
                <w:b/>
              </w:rPr>
            </w:pPr>
            <w:r w:rsidRPr="008F4C6B">
              <w:rPr>
                <w:b/>
              </w:rPr>
              <w:lastRenderedPageBreak/>
              <w:t>Week</w:t>
            </w:r>
          </w:p>
          <w:p w:rsidR="00A62784" w:rsidRPr="008F4C6B" w:rsidRDefault="00A62784" w:rsidP="00D07B4C">
            <w:pPr>
              <w:jc w:val="center"/>
              <w:rPr>
                <w:b/>
              </w:rPr>
            </w:pPr>
            <w:r w:rsidRPr="008F4C6B">
              <w:rPr>
                <w:b/>
              </w:rPr>
              <w:t>11</w:t>
            </w:r>
          </w:p>
        </w:tc>
        <w:tc>
          <w:tcPr>
            <w:tcW w:w="3479" w:type="dxa"/>
            <w:gridSpan w:val="2"/>
          </w:tcPr>
          <w:p w:rsidR="00A62784" w:rsidRDefault="00A62784" w:rsidP="00084315"/>
        </w:tc>
        <w:tc>
          <w:tcPr>
            <w:tcW w:w="5040" w:type="dxa"/>
            <w:gridSpan w:val="2"/>
          </w:tcPr>
          <w:p w:rsidR="00A62784" w:rsidRDefault="00A62784" w:rsidP="00084315">
            <w:pPr>
              <w:tabs>
                <w:tab w:val="left" w:pos="342"/>
              </w:tabs>
            </w:pPr>
          </w:p>
        </w:tc>
        <w:tc>
          <w:tcPr>
            <w:tcW w:w="5200" w:type="dxa"/>
            <w:gridSpan w:val="2"/>
          </w:tcPr>
          <w:p w:rsidR="00A62784" w:rsidRPr="00765728" w:rsidRDefault="00A62784" w:rsidP="00D07B4C">
            <w:pPr>
              <w:jc w:val="center"/>
              <w:rPr>
                <w:b/>
                <w:u w:val="single"/>
              </w:rPr>
            </w:pPr>
            <w:r w:rsidRPr="00765728">
              <w:rPr>
                <w:b/>
                <w:u w:val="single"/>
              </w:rPr>
              <w:t>Dosage calculation quiz – in class 10/29/18 at 0800 90% passage required</w:t>
            </w:r>
          </w:p>
        </w:tc>
      </w:tr>
      <w:tr w:rsidR="00A62784" w:rsidTr="00FA0994">
        <w:tc>
          <w:tcPr>
            <w:tcW w:w="879" w:type="dxa"/>
            <w:vMerge/>
          </w:tcPr>
          <w:p w:rsidR="00A62784" w:rsidRDefault="00A62784" w:rsidP="00084315">
            <w:pPr>
              <w:jc w:val="center"/>
            </w:pPr>
          </w:p>
        </w:tc>
        <w:tc>
          <w:tcPr>
            <w:tcW w:w="3479" w:type="dxa"/>
            <w:gridSpan w:val="2"/>
          </w:tcPr>
          <w:p w:rsidR="00A62784" w:rsidRPr="00F27D4D" w:rsidRDefault="00A62784" w:rsidP="00084315">
            <w:r>
              <w:t xml:space="preserve">Identify </w:t>
            </w:r>
            <w:r w:rsidRPr="00F27D4D">
              <w:t>a drug’s chemical name, generic name, and trade name.</w:t>
            </w:r>
            <w:r>
              <w:t xml:space="preserve"> (2,7)*</w:t>
            </w:r>
          </w:p>
          <w:p w:rsidR="00A62784" w:rsidRDefault="00A62784" w:rsidP="00084315"/>
          <w:p w:rsidR="00A62784" w:rsidRPr="00F27D4D" w:rsidRDefault="00A62784" w:rsidP="00084315">
            <w:r w:rsidRPr="00F27D4D">
              <w:t>Describe the nursing implications of pharmacokinetics and pharmacodynamics.</w:t>
            </w:r>
            <w:r>
              <w:t xml:space="preserve"> (2,7)*</w:t>
            </w:r>
          </w:p>
          <w:p w:rsidR="00A62784" w:rsidRDefault="00A62784" w:rsidP="00084315"/>
          <w:p w:rsidR="00A62784" w:rsidRDefault="00A62784" w:rsidP="00084315">
            <w:r w:rsidRPr="00F27D4D">
              <w:t>Identify key US drug regulations that have ensured the safety and efficacy of medications.</w:t>
            </w:r>
            <w:r>
              <w:t xml:space="preserve"> (7)*</w:t>
            </w:r>
          </w:p>
        </w:tc>
        <w:tc>
          <w:tcPr>
            <w:tcW w:w="5040" w:type="dxa"/>
            <w:gridSpan w:val="2"/>
          </w:tcPr>
          <w:p w:rsidR="00A62784" w:rsidRPr="00A82C0F" w:rsidRDefault="00A62784" w:rsidP="00084315">
            <w:pPr>
              <w:tabs>
                <w:tab w:val="left" w:pos="342"/>
              </w:tabs>
            </w:pPr>
            <w:r>
              <w:t xml:space="preserve">D.   </w:t>
            </w:r>
            <w:r w:rsidRPr="00A82C0F">
              <w:t>Introduction to Pharmacology</w:t>
            </w:r>
          </w:p>
          <w:p w:rsidR="00A62784" w:rsidRDefault="00A62784" w:rsidP="00084315">
            <w:pPr>
              <w:tabs>
                <w:tab w:val="left" w:pos="342"/>
                <w:tab w:val="left" w:pos="702"/>
              </w:tabs>
            </w:pPr>
            <w:r>
              <w:t xml:space="preserve">     </w:t>
            </w:r>
            <w:r>
              <w:tab/>
              <w:t>1.</w:t>
            </w:r>
            <w:r>
              <w:tab/>
            </w:r>
            <w:r w:rsidRPr="00F27D4D">
              <w:t>Drug Classes and Schedules</w:t>
            </w:r>
          </w:p>
          <w:p w:rsidR="00A62784" w:rsidRPr="00F27D4D" w:rsidRDefault="00A62784" w:rsidP="00084315">
            <w:pPr>
              <w:tabs>
                <w:tab w:val="left" w:pos="702"/>
              </w:tabs>
              <w:ind w:left="342"/>
            </w:pPr>
            <w:r>
              <w:t>2.</w:t>
            </w:r>
            <w:r>
              <w:tab/>
            </w:r>
            <w:r w:rsidRPr="00F27D4D">
              <w:t>Pharmaceutics</w:t>
            </w:r>
            <w:r>
              <w:t xml:space="preserve">     </w:t>
            </w:r>
          </w:p>
          <w:p w:rsidR="00A62784" w:rsidRPr="00F27D4D" w:rsidRDefault="00A62784" w:rsidP="00084315">
            <w:pPr>
              <w:tabs>
                <w:tab w:val="left" w:pos="1062"/>
              </w:tabs>
            </w:pPr>
            <w:r w:rsidRPr="00F27D4D">
              <w:t xml:space="preserve">         </w:t>
            </w:r>
            <w:r>
              <w:t xml:space="preserve">      </w:t>
            </w:r>
            <w:r w:rsidRPr="00F27D4D">
              <w:t>a.</w:t>
            </w:r>
            <w:r>
              <w:t xml:space="preserve"> d</w:t>
            </w:r>
            <w:r w:rsidRPr="00F27D4D">
              <w:t>isintegration</w:t>
            </w:r>
          </w:p>
          <w:p w:rsidR="00A62784" w:rsidRPr="00F27D4D" w:rsidRDefault="00A62784" w:rsidP="00084315">
            <w:r w:rsidRPr="00F27D4D">
              <w:t xml:space="preserve">         </w:t>
            </w:r>
            <w:r>
              <w:t xml:space="preserve">      </w:t>
            </w:r>
            <w:r w:rsidRPr="00F27D4D">
              <w:t xml:space="preserve">b. </w:t>
            </w:r>
            <w:r>
              <w:t>d</w:t>
            </w:r>
            <w:r w:rsidRPr="00F27D4D">
              <w:t>issolution</w:t>
            </w:r>
          </w:p>
          <w:p w:rsidR="00A62784" w:rsidRPr="00F27D4D" w:rsidRDefault="00A62784" w:rsidP="00084315">
            <w:pPr>
              <w:tabs>
                <w:tab w:val="left" w:pos="342"/>
              </w:tabs>
              <w:ind w:firstLine="342"/>
            </w:pPr>
            <w:r w:rsidRPr="00F27D4D">
              <w:t xml:space="preserve">3. </w:t>
            </w:r>
            <w:r>
              <w:t xml:space="preserve">   </w:t>
            </w:r>
            <w:r w:rsidRPr="00F27D4D">
              <w:t>Pharmacokinetics</w:t>
            </w:r>
          </w:p>
          <w:p w:rsidR="00A62784" w:rsidRPr="00F27D4D" w:rsidRDefault="00A62784" w:rsidP="00084315">
            <w:pPr>
              <w:tabs>
                <w:tab w:val="left" w:pos="246"/>
                <w:tab w:val="left" w:pos="522"/>
                <w:tab w:val="left" w:pos="702"/>
              </w:tabs>
            </w:pPr>
            <w:r w:rsidRPr="00F27D4D">
              <w:t xml:space="preserve">       </w:t>
            </w:r>
            <w:r>
              <w:t xml:space="preserve">       </w:t>
            </w:r>
            <w:r w:rsidRPr="00F27D4D">
              <w:t xml:space="preserve">a. </w:t>
            </w:r>
            <w:r>
              <w:t>d</w:t>
            </w:r>
            <w:r w:rsidRPr="00F27D4D">
              <w:t>rug absorption</w:t>
            </w:r>
          </w:p>
          <w:p w:rsidR="00A62784" w:rsidRPr="00F27D4D" w:rsidRDefault="00A62784" w:rsidP="00084315">
            <w:r w:rsidRPr="00F27D4D">
              <w:t xml:space="preserve">       </w:t>
            </w:r>
            <w:r>
              <w:t xml:space="preserve">       </w:t>
            </w:r>
            <w:r w:rsidRPr="00F27D4D">
              <w:t xml:space="preserve">b. </w:t>
            </w:r>
            <w:r>
              <w:t>d</w:t>
            </w:r>
            <w:r w:rsidRPr="00F27D4D">
              <w:t>istribution</w:t>
            </w:r>
          </w:p>
          <w:p w:rsidR="00A62784" w:rsidRPr="00F27D4D" w:rsidRDefault="00A62784" w:rsidP="00084315">
            <w:r w:rsidRPr="00F27D4D">
              <w:t xml:space="preserve">       </w:t>
            </w:r>
            <w:r>
              <w:t xml:space="preserve">       </w:t>
            </w:r>
            <w:r w:rsidRPr="00F27D4D">
              <w:t xml:space="preserve">c. </w:t>
            </w:r>
            <w:r>
              <w:t>m</w:t>
            </w:r>
            <w:r w:rsidRPr="00F27D4D">
              <w:t>etabolism</w:t>
            </w:r>
          </w:p>
          <w:p w:rsidR="00A62784" w:rsidRPr="00F27D4D" w:rsidRDefault="00A62784" w:rsidP="00084315">
            <w:r w:rsidRPr="00F27D4D">
              <w:t xml:space="preserve">       </w:t>
            </w:r>
            <w:r>
              <w:t xml:space="preserve">       </w:t>
            </w:r>
            <w:r w:rsidRPr="00F27D4D">
              <w:t xml:space="preserve">d. </w:t>
            </w:r>
            <w:r>
              <w:t>e</w:t>
            </w:r>
            <w:r w:rsidRPr="00F27D4D">
              <w:t>xcretion</w:t>
            </w:r>
          </w:p>
          <w:p w:rsidR="00A62784" w:rsidRPr="00F27D4D" w:rsidRDefault="00A62784" w:rsidP="00084315">
            <w:pPr>
              <w:ind w:left="342" w:hanging="90"/>
            </w:pPr>
            <w:r>
              <w:t xml:space="preserve">  </w:t>
            </w:r>
            <w:r w:rsidRPr="00F27D4D">
              <w:t>4.</w:t>
            </w:r>
            <w:r>
              <w:t xml:space="preserve">  </w:t>
            </w:r>
            <w:r w:rsidRPr="00F27D4D">
              <w:t>Pharmacodynamics</w:t>
            </w:r>
          </w:p>
          <w:p w:rsidR="00A62784" w:rsidRPr="00F27D4D" w:rsidRDefault="00A62784" w:rsidP="00084315">
            <w:r w:rsidRPr="00F27D4D">
              <w:t xml:space="preserve">       </w:t>
            </w:r>
            <w:r>
              <w:t xml:space="preserve">       </w:t>
            </w:r>
            <w:r w:rsidRPr="00F27D4D">
              <w:t xml:space="preserve">a. </w:t>
            </w:r>
            <w:r>
              <w:t>p</w:t>
            </w:r>
            <w:r w:rsidRPr="00F27D4D">
              <w:t>otency</w:t>
            </w:r>
          </w:p>
          <w:p w:rsidR="00A62784" w:rsidRPr="00F27D4D" w:rsidRDefault="00A62784" w:rsidP="00084315">
            <w:r w:rsidRPr="00F27D4D">
              <w:t xml:space="preserve">       </w:t>
            </w:r>
            <w:r>
              <w:t xml:space="preserve">       </w:t>
            </w:r>
            <w:r w:rsidRPr="00F27D4D">
              <w:t xml:space="preserve">b. </w:t>
            </w:r>
            <w:r>
              <w:t>e</w:t>
            </w:r>
            <w:r w:rsidRPr="00F27D4D">
              <w:t>fficacy</w:t>
            </w:r>
          </w:p>
          <w:p w:rsidR="00A62784" w:rsidRPr="00F27D4D" w:rsidRDefault="00A62784" w:rsidP="00084315">
            <w:pPr>
              <w:tabs>
                <w:tab w:val="left" w:pos="702"/>
              </w:tabs>
            </w:pPr>
            <w:r w:rsidRPr="00F27D4D">
              <w:t xml:space="preserve">       </w:t>
            </w:r>
            <w:r>
              <w:t xml:space="preserve">       </w:t>
            </w:r>
            <w:r w:rsidRPr="00F27D4D">
              <w:t xml:space="preserve">c. </w:t>
            </w:r>
            <w:r>
              <w:t>o</w:t>
            </w:r>
            <w:r w:rsidRPr="00F27D4D">
              <w:t>nset, peak, and duration of action</w:t>
            </w:r>
          </w:p>
          <w:p w:rsidR="00A62784" w:rsidRPr="00F27D4D" w:rsidRDefault="00A62784" w:rsidP="00084315">
            <w:r w:rsidRPr="00F27D4D">
              <w:t xml:space="preserve">       </w:t>
            </w:r>
            <w:r>
              <w:t xml:space="preserve">       </w:t>
            </w:r>
            <w:r w:rsidRPr="00F27D4D">
              <w:t xml:space="preserve">d. </w:t>
            </w:r>
            <w:r>
              <w:t>p</w:t>
            </w:r>
            <w:r w:rsidRPr="00F27D4D">
              <w:t>eak and trough drug levels</w:t>
            </w:r>
          </w:p>
          <w:p w:rsidR="00A62784" w:rsidRPr="00F27D4D" w:rsidRDefault="00A62784" w:rsidP="00084315">
            <w:r w:rsidRPr="00F27D4D">
              <w:t xml:space="preserve">       </w:t>
            </w:r>
            <w:r>
              <w:t xml:space="preserve">       </w:t>
            </w:r>
            <w:r w:rsidRPr="00F27D4D">
              <w:t xml:space="preserve">e. </w:t>
            </w:r>
            <w:r>
              <w:t>s</w:t>
            </w:r>
            <w:r w:rsidRPr="00F27D4D">
              <w:t>ide effects</w:t>
            </w:r>
          </w:p>
          <w:p w:rsidR="00A62784" w:rsidRPr="00F27D4D" w:rsidRDefault="00A62784" w:rsidP="00084315">
            <w:r w:rsidRPr="00F27D4D">
              <w:t xml:space="preserve">       </w:t>
            </w:r>
            <w:r>
              <w:t xml:space="preserve">       </w:t>
            </w:r>
            <w:r w:rsidRPr="00F27D4D">
              <w:t xml:space="preserve">f. </w:t>
            </w:r>
            <w:r>
              <w:t>a</w:t>
            </w:r>
            <w:r w:rsidRPr="00F27D4D">
              <w:t>dverse reactions</w:t>
            </w:r>
          </w:p>
          <w:p w:rsidR="00A62784" w:rsidRPr="00F27D4D" w:rsidRDefault="00A62784" w:rsidP="00084315">
            <w:r w:rsidRPr="00F27D4D">
              <w:t xml:space="preserve">       </w:t>
            </w:r>
            <w:r>
              <w:t xml:space="preserve">       </w:t>
            </w:r>
            <w:r w:rsidRPr="00F27D4D">
              <w:t xml:space="preserve">g. </w:t>
            </w:r>
            <w:r>
              <w:t>t</w:t>
            </w:r>
            <w:r w:rsidRPr="00F27D4D">
              <w:t>oxic effects</w:t>
            </w:r>
          </w:p>
          <w:p w:rsidR="00A62784" w:rsidRPr="00F27D4D" w:rsidRDefault="00A62784" w:rsidP="00084315">
            <w:r w:rsidRPr="00F27D4D">
              <w:lastRenderedPageBreak/>
              <w:t xml:space="preserve">       </w:t>
            </w:r>
            <w:r>
              <w:t xml:space="preserve">       </w:t>
            </w:r>
            <w:r w:rsidRPr="00F27D4D">
              <w:t xml:space="preserve">h. </w:t>
            </w:r>
            <w:r>
              <w:t>t</w:t>
            </w:r>
            <w:r w:rsidRPr="00F27D4D">
              <w:t>olerance</w:t>
            </w:r>
          </w:p>
          <w:p w:rsidR="00A62784" w:rsidRPr="00F27D4D" w:rsidRDefault="00A62784" w:rsidP="00084315">
            <w:r w:rsidRPr="00F27D4D">
              <w:t xml:space="preserve">       </w:t>
            </w:r>
            <w:r>
              <w:t xml:space="preserve">       </w:t>
            </w:r>
            <w:proofErr w:type="spellStart"/>
            <w:r w:rsidRPr="00F27D4D">
              <w:t>i</w:t>
            </w:r>
            <w:proofErr w:type="spellEnd"/>
            <w:r w:rsidRPr="00F27D4D">
              <w:t xml:space="preserve">. </w:t>
            </w:r>
            <w:r>
              <w:t xml:space="preserve"> p</w:t>
            </w:r>
            <w:r w:rsidRPr="00F27D4D">
              <w:t>lacebo effect</w:t>
            </w:r>
          </w:p>
          <w:p w:rsidR="00A62784" w:rsidRPr="00F27D4D" w:rsidRDefault="00A62784" w:rsidP="00C95AB2">
            <w:pPr>
              <w:tabs>
                <w:tab w:val="left" w:pos="432"/>
                <w:tab w:val="left" w:pos="592"/>
              </w:tabs>
              <w:ind w:firstLine="342"/>
            </w:pPr>
            <w:r w:rsidRPr="00F27D4D">
              <w:t xml:space="preserve">5. </w:t>
            </w:r>
            <w:r>
              <w:tab/>
            </w:r>
            <w:r w:rsidRPr="00F27D4D">
              <w:t>Drug Interactions and polypharmacy</w:t>
            </w:r>
          </w:p>
          <w:p w:rsidR="00A62784" w:rsidRDefault="00A62784" w:rsidP="00C95AB2">
            <w:pPr>
              <w:pStyle w:val="Header"/>
              <w:tabs>
                <w:tab w:val="clear" w:pos="4320"/>
                <w:tab w:val="clear" w:pos="8640"/>
                <w:tab w:val="left" w:pos="592"/>
              </w:tabs>
              <w:ind w:firstLine="342"/>
            </w:pPr>
            <w:r w:rsidRPr="00F27D4D">
              <w:t xml:space="preserve">6. </w:t>
            </w:r>
            <w:r>
              <w:tab/>
            </w:r>
            <w:r w:rsidRPr="00F27D4D">
              <w:t>Over-the-Counter Drugs</w:t>
            </w:r>
          </w:p>
          <w:p w:rsidR="00A62784" w:rsidRDefault="00A62784" w:rsidP="00084315">
            <w:pPr>
              <w:pStyle w:val="Header"/>
              <w:tabs>
                <w:tab w:val="clear" w:pos="4320"/>
                <w:tab w:val="clear" w:pos="8640"/>
              </w:tabs>
              <w:ind w:firstLine="342"/>
            </w:pPr>
            <w:r>
              <w:t>7.  Alternative &amp; Complimentary Therapies</w:t>
            </w:r>
          </w:p>
          <w:p w:rsidR="00A62784" w:rsidRDefault="00A62784" w:rsidP="00084315">
            <w:pPr>
              <w:pStyle w:val="Header"/>
              <w:tabs>
                <w:tab w:val="clear" w:pos="4320"/>
                <w:tab w:val="clear" w:pos="8640"/>
              </w:tabs>
              <w:ind w:firstLine="342"/>
            </w:pPr>
          </w:p>
          <w:p w:rsidR="00A62784" w:rsidRDefault="00A62784" w:rsidP="00084315">
            <w:pPr>
              <w:pStyle w:val="Header"/>
              <w:tabs>
                <w:tab w:val="clear" w:pos="4320"/>
                <w:tab w:val="clear" w:pos="8640"/>
              </w:tabs>
              <w:ind w:firstLine="342"/>
            </w:pPr>
          </w:p>
          <w:p w:rsidR="00A62784" w:rsidRDefault="00A62784" w:rsidP="00084315">
            <w:pPr>
              <w:pStyle w:val="ListParagraph"/>
              <w:spacing w:after="0" w:line="240" w:lineRule="auto"/>
              <w:ind w:left="342"/>
              <w:rPr>
                <w:rFonts w:ascii="Times New Roman" w:hAnsi="Times New Roman"/>
                <w:sz w:val="20"/>
                <w:szCs w:val="20"/>
              </w:rPr>
            </w:pPr>
          </w:p>
          <w:p w:rsidR="00A62784" w:rsidRDefault="00A62784" w:rsidP="00084315">
            <w:pPr>
              <w:pStyle w:val="ListParagraph"/>
              <w:spacing w:after="0" w:line="240" w:lineRule="auto"/>
              <w:ind w:left="342"/>
              <w:rPr>
                <w:rFonts w:ascii="Times New Roman" w:hAnsi="Times New Roman"/>
                <w:sz w:val="20"/>
                <w:szCs w:val="20"/>
              </w:rPr>
            </w:pPr>
          </w:p>
          <w:p w:rsidR="00A62784" w:rsidRDefault="00A62784" w:rsidP="00084315">
            <w:pPr>
              <w:pStyle w:val="ListParagraph"/>
              <w:spacing w:after="0" w:line="240" w:lineRule="auto"/>
              <w:ind w:left="342"/>
              <w:rPr>
                <w:rFonts w:ascii="Times New Roman" w:hAnsi="Times New Roman"/>
                <w:sz w:val="20"/>
                <w:szCs w:val="20"/>
              </w:rPr>
            </w:pPr>
          </w:p>
          <w:p w:rsidR="00A62784" w:rsidRDefault="00A62784" w:rsidP="00084315">
            <w:pPr>
              <w:pStyle w:val="ListParagraph"/>
              <w:spacing w:after="0" w:line="240" w:lineRule="auto"/>
              <w:ind w:left="342"/>
              <w:rPr>
                <w:rFonts w:ascii="Times New Roman" w:hAnsi="Times New Roman"/>
                <w:sz w:val="20"/>
                <w:szCs w:val="20"/>
              </w:rPr>
            </w:pPr>
          </w:p>
          <w:p w:rsidR="00A62784" w:rsidRDefault="00A62784" w:rsidP="00084315">
            <w:pPr>
              <w:pStyle w:val="ListParagraph"/>
              <w:spacing w:after="0" w:line="240" w:lineRule="auto"/>
              <w:ind w:left="342"/>
              <w:rPr>
                <w:rFonts w:ascii="Times New Roman" w:hAnsi="Times New Roman"/>
                <w:sz w:val="20"/>
                <w:szCs w:val="20"/>
              </w:rPr>
            </w:pPr>
          </w:p>
          <w:p w:rsidR="00A62784" w:rsidRDefault="00A62784" w:rsidP="00084315">
            <w:pPr>
              <w:pStyle w:val="ListParagraph"/>
              <w:spacing w:after="0" w:line="240" w:lineRule="auto"/>
              <w:ind w:left="342"/>
              <w:rPr>
                <w:rFonts w:ascii="Times New Roman" w:hAnsi="Times New Roman"/>
                <w:sz w:val="20"/>
                <w:szCs w:val="20"/>
              </w:rPr>
            </w:pPr>
          </w:p>
          <w:p w:rsidR="00A62784" w:rsidRDefault="00A62784" w:rsidP="00084315">
            <w:pPr>
              <w:pStyle w:val="ListParagraph"/>
              <w:spacing w:after="0" w:line="240" w:lineRule="auto"/>
              <w:ind w:left="342"/>
              <w:rPr>
                <w:rFonts w:ascii="Times New Roman" w:hAnsi="Times New Roman"/>
                <w:sz w:val="20"/>
                <w:szCs w:val="20"/>
              </w:rPr>
            </w:pPr>
          </w:p>
          <w:p w:rsidR="00A62784" w:rsidRDefault="00A62784" w:rsidP="00084315">
            <w:pPr>
              <w:pStyle w:val="ListParagraph"/>
              <w:spacing w:after="0" w:line="240" w:lineRule="auto"/>
              <w:ind w:left="342"/>
              <w:rPr>
                <w:rFonts w:ascii="Times New Roman" w:hAnsi="Times New Roman"/>
                <w:sz w:val="20"/>
                <w:szCs w:val="20"/>
              </w:rPr>
            </w:pPr>
          </w:p>
          <w:p w:rsidR="00A62784" w:rsidRDefault="00A62784" w:rsidP="00084315">
            <w:pPr>
              <w:pStyle w:val="ListParagraph"/>
              <w:spacing w:after="0" w:line="240" w:lineRule="auto"/>
              <w:ind w:left="342"/>
              <w:rPr>
                <w:rFonts w:ascii="Times New Roman" w:hAnsi="Times New Roman"/>
                <w:sz w:val="20"/>
                <w:szCs w:val="20"/>
              </w:rPr>
            </w:pPr>
          </w:p>
          <w:p w:rsidR="00A62784" w:rsidRDefault="00A62784" w:rsidP="00084315">
            <w:pPr>
              <w:pStyle w:val="ListParagraph"/>
              <w:spacing w:after="0" w:line="240" w:lineRule="auto"/>
              <w:ind w:left="342"/>
              <w:rPr>
                <w:rFonts w:ascii="Times New Roman" w:hAnsi="Times New Roman"/>
                <w:sz w:val="20"/>
                <w:szCs w:val="20"/>
              </w:rPr>
            </w:pPr>
          </w:p>
          <w:p w:rsidR="00A62784" w:rsidRDefault="00A62784" w:rsidP="00084315">
            <w:pPr>
              <w:pStyle w:val="ListParagraph"/>
              <w:spacing w:after="0" w:line="240" w:lineRule="auto"/>
              <w:ind w:left="342"/>
              <w:rPr>
                <w:rFonts w:ascii="Times New Roman" w:hAnsi="Times New Roman"/>
                <w:sz w:val="20"/>
                <w:szCs w:val="20"/>
              </w:rPr>
            </w:pPr>
          </w:p>
          <w:p w:rsidR="00A62784" w:rsidRDefault="00A62784" w:rsidP="00084315">
            <w:pPr>
              <w:pStyle w:val="ListParagraph"/>
              <w:spacing w:after="0" w:line="240" w:lineRule="auto"/>
              <w:ind w:left="342"/>
              <w:rPr>
                <w:rFonts w:ascii="Times New Roman" w:hAnsi="Times New Roman"/>
                <w:sz w:val="20"/>
                <w:szCs w:val="20"/>
              </w:rPr>
            </w:pPr>
          </w:p>
          <w:p w:rsidR="00A62784" w:rsidRDefault="00A62784" w:rsidP="00084315">
            <w:pPr>
              <w:pStyle w:val="ListParagraph"/>
              <w:spacing w:after="0" w:line="240" w:lineRule="auto"/>
              <w:ind w:left="342"/>
              <w:rPr>
                <w:rFonts w:ascii="Times New Roman" w:hAnsi="Times New Roman"/>
                <w:sz w:val="20"/>
                <w:szCs w:val="20"/>
              </w:rPr>
            </w:pPr>
          </w:p>
          <w:p w:rsidR="00A62784" w:rsidRDefault="00A62784" w:rsidP="00084315">
            <w:pPr>
              <w:pStyle w:val="ListParagraph"/>
              <w:spacing w:after="0" w:line="240" w:lineRule="auto"/>
              <w:ind w:left="342"/>
              <w:rPr>
                <w:rFonts w:ascii="Times New Roman" w:hAnsi="Times New Roman"/>
                <w:sz w:val="20"/>
                <w:szCs w:val="20"/>
              </w:rPr>
            </w:pPr>
          </w:p>
          <w:p w:rsidR="002660D5" w:rsidRDefault="002660D5" w:rsidP="00084315">
            <w:pPr>
              <w:pStyle w:val="ListParagraph"/>
              <w:spacing w:after="0" w:line="240" w:lineRule="auto"/>
              <w:ind w:left="342"/>
              <w:rPr>
                <w:rFonts w:ascii="Times New Roman" w:hAnsi="Times New Roman"/>
                <w:sz w:val="20"/>
                <w:szCs w:val="20"/>
              </w:rPr>
            </w:pPr>
          </w:p>
          <w:p w:rsidR="002660D5" w:rsidRDefault="002660D5" w:rsidP="00084315">
            <w:pPr>
              <w:pStyle w:val="ListParagraph"/>
              <w:spacing w:after="0" w:line="240" w:lineRule="auto"/>
              <w:ind w:left="342"/>
              <w:rPr>
                <w:rFonts w:ascii="Times New Roman" w:hAnsi="Times New Roman"/>
                <w:sz w:val="20"/>
                <w:szCs w:val="20"/>
              </w:rPr>
            </w:pPr>
          </w:p>
          <w:p w:rsidR="002660D5" w:rsidRDefault="002660D5" w:rsidP="00084315">
            <w:pPr>
              <w:pStyle w:val="ListParagraph"/>
              <w:spacing w:after="0" w:line="240" w:lineRule="auto"/>
              <w:ind w:left="342"/>
              <w:rPr>
                <w:rFonts w:ascii="Times New Roman" w:hAnsi="Times New Roman"/>
                <w:sz w:val="20"/>
                <w:szCs w:val="20"/>
              </w:rPr>
            </w:pPr>
          </w:p>
          <w:p w:rsidR="002660D5" w:rsidRDefault="002660D5" w:rsidP="00084315">
            <w:pPr>
              <w:pStyle w:val="ListParagraph"/>
              <w:spacing w:after="0" w:line="240" w:lineRule="auto"/>
              <w:ind w:left="342"/>
              <w:rPr>
                <w:rFonts w:ascii="Times New Roman" w:hAnsi="Times New Roman"/>
                <w:sz w:val="20"/>
                <w:szCs w:val="20"/>
              </w:rPr>
            </w:pPr>
          </w:p>
          <w:p w:rsidR="002660D5" w:rsidRDefault="002660D5" w:rsidP="00084315">
            <w:pPr>
              <w:pStyle w:val="ListParagraph"/>
              <w:spacing w:after="0" w:line="240" w:lineRule="auto"/>
              <w:ind w:left="342"/>
              <w:rPr>
                <w:rFonts w:ascii="Times New Roman" w:hAnsi="Times New Roman"/>
                <w:sz w:val="20"/>
                <w:szCs w:val="20"/>
              </w:rPr>
            </w:pPr>
          </w:p>
          <w:p w:rsidR="002660D5" w:rsidRPr="00C02CC0" w:rsidRDefault="002660D5" w:rsidP="00084315">
            <w:pPr>
              <w:pStyle w:val="ListParagraph"/>
              <w:spacing w:after="0" w:line="240" w:lineRule="auto"/>
              <w:ind w:left="342"/>
              <w:rPr>
                <w:rFonts w:ascii="Times New Roman" w:hAnsi="Times New Roman"/>
                <w:sz w:val="20"/>
                <w:szCs w:val="20"/>
              </w:rPr>
            </w:pPr>
          </w:p>
        </w:tc>
        <w:tc>
          <w:tcPr>
            <w:tcW w:w="5200" w:type="dxa"/>
            <w:gridSpan w:val="2"/>
          </w:tcPr>
          <w:p w:rsidR="00A62784" w:rsidRPr="007D5A26" w:rsidRDefault="00A62784" w:rsidP="00765728">
            <w:r w:rsidRPr="007D5A26">
              <w:rPr>
                <w:i/>
              </w:rPr>
              <w:lastRenderedPageBreak/>
              <w:t xml:space="preserve">Pharmacology </w:t>
            </w:r>
            <w:r>
              <w:rPr>
                <w:i/>
              </w:rPr>
              <w:t>Made Easy 3.0 Tutorial:</w:t>
            </w:r>
          </w:p>
          <w:p w:rsidR="00A62784" w:rsidRPr="00F27D4D" w:rsidRDefault="00A62784" w:rsidP="00765728">
            <w:r>
              <w:t>Introduction to Pharmacology</w:t>
            </w:r>
          </w:p>
          <w:p w:rsidR="00A62784" w:rsidRDefault="00A62784" w:rsidP="00765728"/>
          <w:p w:rsidR="00A62784" w:rsidRDefault="00A62784" w:rsidP="00765728">
            <w:r>
              <w:t>Handout:</w:t>
            </w:r>
          </w:p>
          <w:p w:rsidR="00A62784" w:rsidRDefault="00A62784" w:rsidP="00E67B98">
            <w:pPr>
              <w:pStyle w:val="ListParagraph"/>
              <w:numPr>
                <w:ilvl w:val="0"/>
                <w:numId w:val="42"/>
              </w:numPr>
            </w:pPr>
            <w:r w:rsidRPr="007C0449">
              <w:rPr>
                <w:rFonts w:ascii="Times New Roman" w:hAnsi="Times New Roman"/>
                <w:sz w:val="20"/>
                <w:szCs w:val="20"/>
              </w:rPr>
              <w:t>A.G.S. Beers Criteria</w:t>
            </w:r>
          </w:p>
          <w:p w:rsidR="00A62784" w:rsidRDefault="00A62784" w:rsidP="00765728">
            <w:pPr>
              <w:pStyle w:val="ListParagraph"/>
              <w:spacing w:after="0" w:line="240" w:lineRule="auto"/>
              <w:ind w:left="0"/>
              <w:rPr>
                <w:rFonts w:ascii="Times New Roman" w:hAnsi="Times New Roman"/>
                <w:sz w:val="20"/>
                <w:szCs w:val="20"/>
              </w:rPr>
            </w:pPr>
          </w:p>
          <w:p w:rsidR="00A62784" w:rsidRPr="00DB3810" w:rsidRDefault="00A62784" w:rsidP="00765728">
            <w:pPr>
              <w:pStyle w:val="ListParagraph"/>
              <w:spacing w:after="0" w:line="240" w:lineRule="auto"/>
              <w:ind w:left="0"/>
              <w:rPr>
                <w:rFonts w:ascii="Times New Roman" w:hAnsi="Times New Roman"/>
                <w:sz w:val="20"/>
                <w:szCs w:val="20"/>
              </w:rPr>
            </w:pPr>
            <w:r w:rsidRPr="00DB3810">
              <w:rPr>
                <w:rFonts w:ascii="Times New Roman" w:hAnsi="Times New Roman"/>
                <w:sz w:val="20"/>
                <w:szCs w:val="20"/>
              </w:rPr>
              <w:t>Online Assignment:  Online Pharmacology</w:t>
            </w:r>
            <w:r>
              <w:rPr>
                <w:rFonts w:ascii="Times New Roman" w:hAnsi="Times New Roman"/>
                <w:sz w:val="20"/>
                <w:szCs w:val="20"/>
              </w:rPr>
              <w:t xml:space="preserve"> made easy 3.0</w:t>
            </w:r>
          </w:p>
          <w:p w:rsidR="00A62784" w:rsidRPr="000A2B9B" w:rsidRDefault="00A62784" w:rsidP="00765728">
            <w:r w:rsidRPr="00DB3810">
              <w:t xml:space="preserve">(Introduction </w:t>
            </w:r>
            <w:r w:rsidRPr="000A2B9B">
              <w:t>to Pharmacology).</w:t>
            </w:r>
          </w:p>
          <w:p w:rsidR="00A62784" w:rsidRPr="00AD1C6E" w:rsidRDefault="00A62784" w:rsidP="00765728">
            <w:pPr>
              <w:rPr>
                <w:b/>
                <w:u w:val="single"/>
              </w:rPr>
            </w:pPr>
            <w:r w:rsidRPr="000A2B9B">
              <w:t xml:space="preserve">Module is due 10/29/18 </w:t>
            </w:r>
            <w:r w:rsidRPr="00DB3810">
              <w:t>at 0800</w:t>
            </w:r>
          </w:p>
          <w:p w:rsidR="00A62784" w:rsidRDefault="00A62784" w:rsidP="00765728"/>
          <w:p w:rsidR="00A62784" w:rsidRDefault="00A62784" w:rsidP="00765728">
            <w:r>
              <w:t>In class activity:</w:t>
            </w:r>
          </w:p>
          <w:p w:rsidR="00A62784" w:rsidRDefault="00A62784" w:rsidP="00E67B98">
            <w:pPr>
              <w:pStyle w:val="ListParagraph"/>
              <w:numPr>
                <w:ilvl w:val="0"/>
                <w:numId w:val="42"/>
              </w:numPr>
              <w:spacing w:after="0" w:line="240" w:lineRule="auto"/>
              <w:rPr>
                <w:rFonts w:ascii="Times New Roman" w:hAnsi="Times New Roman"/>
                <w:sz w:val="20"/>
                <w:szCs w:val="20"/>
              </w:rPr>
            </w:pPr>
            <w:r w:rsidRPr="00964DD1">
              <w:rPr>
                <w:rFonts w:ascii="Times New Roman" w:hAnsi="Times New Roman"/>
                <w:sz w:val="20"/>
                <w:szCs w:val="20"/>
              </w:rPr>
              <w:t>Pharmacology Question Worksheet</w:t>
            </w:r>
          </w:p>
          <w:p w:rsidR="00A62784" w:rsidRPr="001C0538" w:rsidRDefault="00A62784" w:rsidP="00E67B98">
            <w:pPr>
              <w:pStyle w:val="ListParagraph"/>
              <w:numPr>
                <w:ilvl w:val="0"/>
                <w:numId w:val="42"/>
              </w:numPr>
              <w:rPr>
                <w:rFonts w:ascii="Times New Roman" w:hAnsi="Times New Roman"/>
                <w:sz w:val="20"/>
                <w:szCs w:val="20"/>
              </w:rPr>
            </w:pPr>
            <w:r>
              <w:rPr>
                <w:rFonts w:ascii="Times New Roman" w:hAnsi="Times New Roman"/>
                <w:sz w:val="20"/>
                <w:szCs w:val="20"/>
              </w:rPr>
              <w:t>Prioritization activity</w:t>
            </w:r>
          </w:p>
          <w:p w:rsidR="00A62784" w:rsidRDefault="00A62784" w:rsidP="00765728">
            <w:r>
              <w:t>Clinical experience:  Use skyscape to interpret all medications For an assigned patient.</w:t>
            </w:r>
          </w:p>
          <w:p w:rsidR="00A62784" w:rsidRDefault="00A62784" w:rsidP="00765728"/>
          <w:p w:rsidR="00A62784" w:rsidRDefault="00A62784" w:rsidP="00765728"/>
          <w:p w:rsidR="00A62784" w:rsidRDefault="003802D2" w:rsidP="00765728">
            <w:r>
              <w:rPr>
                <w:noProof/>
              </w:rPr>
              <w:lastRenderedPageBreak/>
              <mc:AlternateContent>
                <mc:Choice Requires="wps">
                  <w:drawing>
                    <wp:anchor distT="0" distB="0" distL="114300" distR="114300" simplePos="0" relativeHeight="251834368" behindDoc="0" locked="0" layoutInCell="1" allowOverlap="1" wp14:anchorId="3448E4CD" wp14:editId="6B7E5C45">
                      <wp:simplePos x="0" y="0"/>
                      <wp:positionH relativeFrom="column">
                        <wp:posOffset>259715</wp:posOffset>
                      </wp:positionH>
                      <wp:positionV relativeFrom="paragraph">
                        <wp:posOffset>46990</wp:posOffset>
                      </wp:positionV>
                      <wp:extent cx="2496820" cy="2281555"/>
                      <wp:effectExtent l="19050" t="19050" r="17780" b="23495"/>
                      <wp:wrapNone/>
                      <wp:docPr id="1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6820" cy="2281555"/>
                              </a:xfrm>
                              <a:prstGeom prst="rect">
                                <a:avLst/>
                              </a:prstGeom>
                              <a:solidFill>
                                <a:srgbClr val="FFFFFF"/>
                              </a:solidFill>
                              <a:ln w="38100">
                                <a:solidFill>
                                  <a:srgbClr val="000000"/>
                                </a:solidFill>
                                <a:miter lim="800000"/>
                                <a:headEnd/>
                                <a:tailEnd/>
                              </a:ln>
                            </wps:spPr>
                            <wps:txbx>
                              <w:txbxContent>
                                <w:p w:rsidR="002660D5" w:rsidRPr="0085589D" w:rsidRDefault="002660D5" w:rsidP="00923F39">
                                  <w:pPr>
                                    <w:rPr>
                                      <w:b/>
                                      <w:u w:val="single"/>
                                    </w:rPr>
                                  </w:pPr>
                                  <w:r w:rsidRPr="0085589D">
                                    <w:rPr>
                                      <w:b/>
                                      <w:u w:val="single"/>
                                    </w:rPr>
                                    <w:t>Week 11 Lab:</w:t>
                                  </w:r>
                                  <w:r w:rsidRPr="0085589D">
                                    <w:rPr>
                                      <w:b/>
                                      <w:u w:val="single"/>
                                    </w:rPr>
                                    <w:tab/>
                                    <w:t>Medication Administration</w:t>
                                  </w:r>
                                </w:p>
                                <w:p w:rsidR="002660D5" w:rsidRDefault="002660D5" w:rsidP="00923F39">
                                  <w:r>
                                    <w:t xml:space="preserve">Read:  </w:t>
                                  </w:r>
                                </w:p>
                                <w:p w:rsidR="002660D5" w:rsidRDefault="002660D5" w:rsidP="00923F39">
                                  <w:pPr>
                                    <w:ind w:left="432"/>
                                  </w:pPr>
                                  <w:r w:rsidRPr="00BA0BBC">
                                    <w:rPr>
                                      <w:u w:val="single"/>
                                    </w:rPr>
                                    <w:t>Potter &amp; Perry textbook-</w:t>
                                  </w:r>
                                </w:p>
                                <w:p w:rsidR="002660D5" w:rsidRDefault="002660D5" w:rsidP="00923F39">
                                  <w:pPr>
                                    <w:ind w:left="432"/>
                                  </w:pPr>
                                  <w:r>
                                    <w:t>S</w:t>
                                  </w:r>
                                  <w:r w:rsidRPr="00736D65">
                                    <w:t>kill</w:t>
                                  </w:r>
                                  <w:r>
                                    <w:t>s 17-1, 17-2, 17-3, 17-4, 17-5</w:t>
                                  </w:r>
                                </w:p>
                                <w:p w:rsidR="002660D5" w:rsidRPr="00A461E9" w:rsidRDefault="002660D5" w:rsidP="00923F39">
                                  <w:pPr>
                                    <w:ind w:left="432"/>
                                  </w:pPr>
                                  <w:r>
                                    <w:t xml:space="preserve">Boxes </w:t>
                                  </w:r>
                                  <w:r w:rsidRPr="00A461E9">
                                    <w:t>17-4, 17-9, 17-13, 17-14, 17-16, 17-17, 17-19</w:t>
                                  </w:r>
                                </w:p>
                                <w:p w:rsidR="002660D5" w:rsidRPr="00A461E9" w:rsidRDefault="002660D5" w:rsidP="00E67B98">
                                  <w:pPr>
                                    <w:ind w:left="432"/>
                                  </w:pPr>
                                  <w:r w:rsidRPr="00A461E9">
                                    <w:t>Figures 17-3, 17-17, 17-19, 17-21, 17-22, 17-24, 17-25</w:t>
                                  </w:r>
                                </w:p>
                                <w:p w:rsidR="002660D5" w:rsidRDefault="002660D5" w:rsidP="00923F39">
                                  <w:r>
                                    <w:t xml:space="preserve">View: </w:t>
                                  </w:r>
                                </w:p>
                                <w:p w:rsidR="002660D5" w:rsidRDefault="002660D5" w:rsidP="00923F39">
                                  <w:pPr>
                                    <w:ind w:left="432"/>
                                  </w:pPr>
                                  <w:r>
                                    <w:t>ATI Skills Module: Medication Administration 1, 2, and 3 (all step-by-step videos)</w:t>
                                  </w:r>
                                </w:p>
                                <w:p w:rsidR="002660D5" w:rsidRPr="00DE77CF" w:rsidRDefault="002660D5" w:rsidP="00923F39">
                                  <w:pPr>
                                    <w:rPr>
                                      <w:b/>
                                    </w:rPr>
                                  </w:pPr>
                                  <w:r>
                                    <w:rPr>
                                      <w:b/>
                                    </w:rPr>
                                    <w:t>*In-lab 1:1 observation</w:t>
                                  </w:r>
                                </w:p>
                                <w:p w:rsidR="002660D5" w:rsidRDefault="002660D5" w:rsidP="00923F39">
                                  <w:r>
                                    <w:tab/>
                                  </w:r>
                                </w:p>
                                <w:p w:rsidR="002660D5" w:rsidRPr="00736D65" w:rsidRDefault="002660D5" w:rsidP="00923F39">
                                  <w:pPr>
                                    <w:ind w:left="432"/>
                                  </w:pPr>
                                </w:p>
                                <w:p w:rsidR="002660D5" w:rsidRDefault="002660D5" w:rsidP="00923F39">
                                  <w:pPr>
                                    <w:ind w:firstLine="432"/>
                                  </w:pPr>
                                </w:p>
                                <w:p w:rsidR="002660D5" w:rsidRDefault="002660D5" w:rsidP="00923F39">
                                  <w:pPr>
                                    <w:ind w:firstLine="432"/>
                                  </w:pPr>
                                  <w:proofErr w:type="gramStart"/>
                                  <w:r>
                                    <w:t>eMAR  &amp;</w:t>
                                  </w:r>
                                  <w:proofErr w:type="gramEnd"/>
                                  <w:r>
                                    <w:t xml:space="preserve"> BMV orientation – in class</w:t>
                                  </w:r>
                                  <w:r>
                                    <w:tab/>
                                  </w:r>
                                  <w:r>
                                    <w:tab/>
                                  </w:r>
                                  <w:r>
                                    <w:tab/>
                                  </w:r>
                                  <w:r>
                                    <w:tab/>
                                  </w:r>
                                  <w: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48E4CD" id="Text Box 8" o:spid="_x0000_s1039" type="#_x0000_t202" style="position:absolute;margin-left:20.45pt;margin-top:3.7pt;width:196.6pt;height:179.6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" strokeweight="3pt">
                      <v:textbox>
                        <w:txbxContent>
                          <w:p w:rsidR="002660D5" w:rsidRPr="0085589D" w:rsidRDefault="002660D5" w:rsidP="00923F39">
                            <w:pPr>
                              <w:rPr>
                                <w:b/>
                                <w:u w:val="single"/>
                              </w:rPr>
                            </w:pPr>
                            <w:r w:rsidRPr="0085589D">
                              <w:rPr>
                                <w:b/>
                                <w:u w:val="single"/>
                              </w:rPr>
                              <w:t>Week 11 Lab:</w:t>
                            </w:r>
                            <w:r w:rsidRPr="0085589D">
                              <w:rPr>
                                <w:b/>
                                <w:u w:val="single"/>
                              </w:rPr>
                              <w:tab/>
                              <w:t>Medication Administration</w:t>
                            </w:r>
                          </w:p>
                          <w:p w:rsidR="002660D5" w:rsidRDefault="002660D5" w:rsidP="00923F39">
                            <w:r>
                              <w:t xml:space="preserve">Read:  </w:t>
                            </w:r>
                          </w:p>
                          <w:p w:rsidR="002660D5" w:rsidRDefault="002660D5" w:rsidP="00923F39">
                            <w:pPr>
                              <w:ind w:left="432"/>
                            </w:pPr>
                            <w:r w:rsidRPr="00BA0BBC">
                              <w:rPr>
                                <w:u w:val="single"/>
                              </w:rPr>
                              <w:t>Potter &amp; Perry textbook-</w:t>
                            </w:r>
                          </w:p>
                          <w:p w:rsidR="002660D5" w:rsidRDefault="002660D5" w:rsidP="00923F39">
                            <w:pPr>
                              <w:ind w:left="432"/>
                            </w:pPr>
                            <w:r>
                              <w:t>S</w:t>
                            </w:r>
                            <w:r w:rsidRPr="00736D65">
                              <w:t>kill</w:t>
                            </w:r>
                            <w:r>
                              <w:t>s 17-1, 17-2, 17-3, 17-4, 17-5</w:t>
                            </w:r>
                          </w:p>
                          <w:p w:rsidR="002660D5" w:rsidRPr="00A461E9" w:rsidRDefault="002660D5" w:rsidP="00923F39">
                            <w:pPr>
                              <w:ind w:left="432"/>
                            </w:pPr>
                            <w:r>
                              <w:t xml:space="preserve">Boxes </w:t>
                            </w:r>
                            <w:r w:rsidRPr="00A461E9">
                              <w:t>17-4, 17-9, 17-13, 17-14, 17-16, 17-17, 17-19</w:t>
                            </w:r>
                          </w:p>
                          <w:p w:rsidR="002660D5" w:rsidRPr="00A461E9" w:rsidRDefault="002660D5" w:rsidP="00E67B98">
                            <w:pPr>
                              <w:ind w:left="432"/>
                            </w:pPr>
                            <w:r w:rsidRPr="00A461E9">
                              <w:t>Figures 17-3, 17-17, 17-19, 17-21, 17-22, 17-24, 17-25</w:t>
                            </w:r>
                          </w:p>
                          <w:p w:rsidR="002660D5" w:rsidRDefault="002660D5" w:rsidP="00923F39">
                            <w:r>
                              <w:t xml:space="preserve">View: </w:t>
                            </w:r>
                          </w:p>
                          <w:p w:rsidR="002660D5" w:rsidRDefault="002660D5" w:rsidP="00923F39">
                            <w:pPr>
                              <w:ind w:left="432"/>
                            </w:pPr>
                            <w:r>
                              <w:t>ATI Skills Module: Medication Administration 1, 2, and 3 (all step-by-step videos)</w:t>
                            </w:r>
                          </w:p>
                          <w:p w:rsidR="002660D5" w:rsidRPr="00DE77CF" w:rsidRDefault="002660D5" w:rsidP="00923F39">
                            <w:pPr>
                              <w:rPr>
                                <w:b/>
                              </w:rPr>
                            </w:pPr>
                            <w:r>
                              <w:rPr>
                                <w:b/>
                              </w:rPr>
                              <w:t>*In-lab 1:1 observation</w:t>
                            </w:r>
                          </w:p>
                          <w:p w:rsidR="002660D5" w:rsidRDefault="002660D5" w:rsidP="00923F39">
                            <w:r>
                              <w:tab/>
                            </w:r>
                          </w:p>
                          <w:p w:rsidR="002660D5" w:rsidRPr="00736D65" w:rsidRDefault="002660D5" w:rsidP="00923F39">
                            <w:pPr>
                              <w:ind w:left="432"/>
                            </w:pPr>
                          </w:p>
                          <w:p w:rsidR="002660D5" w:rsidRDefault="002660D5" w:rsidP="00923F39">
                            <w:pPr>
                              <w:ind w:firstLine="432"/>
                            </w:pPr>
                          </w:p>
                          <w:p w:rsidR="002660D5" w:rsidRDefault="002660D5" w:rsidP="00923F39">
                            <w:pPr>
                              <w:ind w:firstLine="432"/>
                            </w:pPr>
                            <w:proofErr w:type="gramStart"/>
                            <w:r>
                              <w:t>eMAR  &amp;</w:t>
                            </w:r>
                            <w:proofErr w:type="gramEnd"/>
                            <w:r>
                              <w:t xml:space="preserve"> BMV orientation – in class</w:t>
                            </w:r>
                            <w:r>
                              <w:tab/>
                            </w:r>
                            <w:r>
                              <w:tab/>
                            </w:r>
                            <w:r>
                              <w:tab/>
                            </w:r>
                            <w:r>
                              <w:tab/>
                            </w:r>
                            <w:r>
                              <w:tab/>
                            </w:r>
                          </w:p>
                        </w:txbxContent>
                      </v:textbox>
                    </v:shape>
                  </w:pict>
                </mc:Fallback>
              </mc:AlternateContent>
            </w:r>
          </w:p>
          <w:p w:rsidR="00A62784" w:rsidRDefault="00A62784" w:rsidP="00765728"/>
          <w:p w:rsidR="00A62784" w:rsidRDefault="00A62784" w:rsidP="00765728"/>
          <w:p w:rsidR="00A62784" w:rsidRDefault="00A62784" w:rsidP="00765728"/>
          <w:p w:rsidR="00A62784" w:rsidRDefault="00A62784" w:rsidP="00765728"/>
          <w:p w:rsidR="00A62784" w:rsidRDefault="00A62784" w:rsidP="00765728"/>
          <w:p w:rsidR="00A62784" w:rsidRDefault="00A62784" w:rsidP="00765728"/>
          <w:p w:rsidR="00A62784" w:rsidRDefault="00A62784" w:rsidP="00765728"/>
          <w:p w:rsidR="00A62784" w:rsidRDefault="00A62784" w:rsidP="00765728"/>
          <w:p w:rsidR="00A62784" w:rsidRDefault="00A62784" w:rsidP="00765728"/>
          <w:p w:rsidR="00A62784" w:rsidRDefault="00A62784" w:rsidP="00765728"/>
          <w:p w:rsidR="00A62784" w:rsidRDefault="00A62784" w:rsidP="00765728"/>
          <w:p w:rsidR="00A62784" w:rsidRDefault="00A62784" w:rsidP="00765728"/>
          <w:p w:rsidR="00A62784" w:rsidRDefault="00A62784" w:rsidP="00765728"/>
          <w:p w:rsidR="00A62784" w:rsidRDefault="00A62784" w:rsidP="00765728"/>
          <w:p w:rsidR="00A62784" w:rsidRDefault="00A62784" w:rsidP="00765728"/>
          <w:p w:rsidR="002660D5" w:rsidRDefault="003802D2" w:rsidP="00765728">
            <w:r>
              <w:rPr>
                <w:noProof/>
              </w:rPr>
              <mc:AlternateContent>
                <mc:Choice Requires="wps">
                  <w:drawing>
                    <wp:anchor distT="0" distB="0" distL="114300" distR="114300" simplePos="0" relativeHeight="251835392" behindDoc="0" locked="0" layoutInCell="1" allowOverlap="1" wp14:anchorId="5502BB18" wp14:editId="64D06707">
                      <wp:simplePos x="0" y="0"/>
                      <wp:positionH relativeFrom="column">
                        <wp:posOffset>257810</wp:posOffset>
                      </wp:positionH>
                      <wp:positionV relativeFrom="paragraph">
                        <wp:posOffset>106045</wp:posOffset>
                      </wp:positionV>
                      <wp:extent cx="2496185" cy="548640"/>
                      <wp:effectExtent l="19050" t="19050" r="18415" b="22860"/>
                      <wp:wrapNone/>
                      <wp:docPr id="18"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496185" cy="548640"/>
                              </a:xfrm>
                              <a:prstGeom prst="rect">
                                <a:avLst/>
                              </a:prstGeom>
                              <a:solidFill>
                                <a:srgbClr val="FFFFFF"/>
                              </a:solidFill>
                              <a:ln w="38100">
                                <a:solidFill>
                                  <a:srgbClr val="000000"/>
                                </a:solidFill>
                                <a:miter lim="800000"/>
                                <a:headEnd/>
                                <a:tailEnd/>
                              </a:ln>
                            </wps:spPr>
                            <wps:txbx>
                              <w:txbxContent>
                                <w:p w:rsidR="002660D5" w:rsidRPr="006B30A6" w:rsidRDefault="002660D5" w:rsidP="00E67B98">
                                  <w:pPr>
                                    <w:rPr>
                                      <w:b/>
                                      <w:u w:val="single"/>
                                    </w:rPr>
                                  </w:pPr>
                                  <w:r w:rsidRPr="006B30A6">
                                    <w:rPr>
                                      <w:b/>
                                      <w:u w:val="single"/>
                                    </w:rPr>
                                    <w:t>Week 11 Lab:   C</w:t>
                                  </w:r>
                                  <w:r>
                                    <w:rPr>
                                      <w:b/>
                                      <w:u w:val="single"/>
                                    </w:rPr>
                                    <w:t xml:space="preserve">ase Scenarios and Care Plan </w:t>
                                  </w:r>
                                  <w:r w:rsidRPr="006B30A6">
                                    <w:rPr>
                                      <w:b/>
                                      <w:u w:val="single"/>
                                    </w:rPr>
                                    <w:t xml:space="preserve">Development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02BB18" id="Rectangle 20" o:spid="_x0000_s1040" style="position:absolute;margin-left:20.3pt;margin-top:8.35pt;width:196.55pt;height:43.2pt;flip:y;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" strokeweight="3pt">
                      <v:textbox>
                        <w:txbxContent>
                          <w:p w:rsidR="002660D5" w:rsidRPr="006B30A6" w:rsidRDefault="002660D5" w:rsidP="00E67B98">
                            <w:pPr>
                              <w:rPr>
                                <w:b/>
                                <w:u w:val="single"/>
                              </w:rPr>
                            </w:pPr>
                            <w:r w:rsidRPr="006B30A6">
                              <w:rPr>
                                <w:b/>
                                <w:u w:val="single"/>
                              </w:rPr>
                              <w:t>Week 11 Lab:   C</w:t>
                            </w:r>
                            <w:r>
                              <w:rPr>
                                <w:b/>
                                <w:u w:val="single"/>
                              </w:rPr>
                              <w:t xml:space="preserve">ase Scenarios and Care Plan </w:t>
                            </w:r>
                            <w:r w:rsidRPr="006B30A6">
                              <w:rPr>
                                <w:b/>
                                <w:u w:val="single"/>
                              </w:rPr>
                              <w:t xml:space="preserve">Development  </w:t>
                            </w:r>
                          </w:p>
                        </w:txbxContent>
                      </v:textbox>
                    </v:rect>
                  </w:pict>
                </mc:Fallback>
              </mc:AlternateContent>
            </w:r>
          </w:p>
          <w:p w:rsidR="002660D5" w:rsidRPr="002660D5" w:rsidRDefault="002660D5" w:rsidP="002660D5"/>
          <w:p w:rsidR="002660D5" w:rsidRPr="002660D5" w:rsidRDefault="002660D5" w:rsidP="002660D5"/>
          <w:p w:rsidR="002660D5" w:rsidRPr="002660D5" w:rsidRDefault="002660D5" w:rsidP="002660D5"/>
          <w:p w:rsidR="002660D5" w:rsidRPr="002660D5" w:rsidRDefault="002660D5" w:rsidP="002660D5"/>
          <w:p w:rsidR="002660D5" w:rsidRPr="002660D5" w:rsidRDefault="002660D5" w:rsidP="002660D5">
            <w:r>
              <w:rPr>
                <w:noProof/>
              </w:rPr>
              <mc:AlternateContent>
                <mc:Choice Requires="wps">
                  <w:drawing>
                    <wp:anchor distT="0" distB="0" distL="114300" distR="114300" simplePos="0" relativeHeight="251658752" behindDoc="0" locked="0" layoutInCell="1" allowOverlap="1" wp14:anchorId="4C52256B" wp14:editId="06724674">
                      <wp:simplePos x="0" y="0"/>
                      <wp:positionH relativeFrom="column">
                        <wp:posOffset>258503</wp:posOffset>
                      </wp:positionH>
                      <wp:positionV relativeFrom="paragraph">
                        <wp:posOffset>36599</wp:posOffset>
                      </wp:positionV>
                      <wp:extent cx="2457450" cy="638233"/>
                      <wp:effectExtent l="19050" t="19050" r="19050" b="28575"/>
                      <wp:wrapNone/>
                      <wp:docPr id="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7450" cy="638233"/>
                              </a:xfrm>
                              <a:prstGeom prst="rect">
                                <a:avLst/>
                              </a:prstGeom>
                              <a:solidFill>
                                <a:srgbClr val="FFFFFF"/>
                              </a:solidFill>
                              <a:ln w="38100">
                                <a:solidFill>
                                  <a:srgbClr val="000000"/>
                                </a:solidFill>
                                <a:miter lim="800000"/>
                                <a:headEnd/>
                                <a:tailEnd/>
                              </a:ln>
                            </wps:spPr>
                            <wps:txbx>
                              <w:txbxContent>
                                <w:p w:rsidR="002660D5" w:rsidRDefault="002660D5" w:rsidP="002660D5">
                                  <w:pPr>
                                    <w:rPr>
                                      <w:b/>
                                      <w:u w:val="single"/>
                                    </w:rPr>
                                  </w:pPr>
                                  <w:r w:rsidRPr="002660D5">
                                    <w:t>High-Fidelity Simu</w:t>
                                  </w:r>
                                  <w:r>
                                    <w:t xml:space="preserve">lation Orientation and open lab.  See objectives for each scenario. </w:t>
                                  </w:r>
                                </w:p>
                                <w:p w:rsidR="002660D5" w:rsidRPr="002660D5" w:rsidRDefault="002660D5" w:rsidP="002660D5">
                                  <w:pPr>
                                    <w:rPr>
                                      <w:b/>
                                      <w:u w:val="single"/>
                                    </w:rPr>
                                  </w:pPr>
                                  <w:r w:rsidRPr="002660D5">
                                    <w:rPr>
                                      <w:b/>
                                      <w:u w:val="single"/>
                                    </w:rPr>
                                    <w:t>Sim</w:t>
                                  </w:r>
                                  <w:r>
                                    <w:rPr>
                                      <w:b/>
                                      <w:u w:val="single"/>
                                    </w:rPr>
                                    <w:t>ulation Scenario</w:t>
                                  </w:r>
                                  <w:r w:rsidRPr="002660D5">
                                    <w:rPr>
                                      <w:b/>
                                      <w:u w:val="single"/>
                                    </w:rPr>
                                    <w:t xml:space="preserve"> #1.  </w:t>
                                  </w:r>
                                </w:p>
                                <w:p w:rsidR="002660D5" w:rsidRPr="002660D5" w:rsidRDefault="002660D5" w:rsidP="002660D5">
                                  <w:pPr>
                                    <w:rPr>
                                      <w:b/>
                                      <w:color w:val="FF0000"/>
                                      <w:u w:val="single"/>
                                    </w:rPr>
                                  </w:pPr>
                                </w:p>
                                <w:p w:rsidR="002660D5" w:rsidRDefault="002660D5" w:rsidP="002660D5"/>
                                <w:p w:rsidR="002660D5" w:rsidRDefault="002660D5" w:rsidP="002660D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52256B" id="_x0000_s1041" type="#_x0000_t202" style="position:absolute;margin-left:20.35pt;margin-top:2.9pt;width:193.5pt;height:50.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" strokeweight="3pt">
                      <v:textbox>
                        <w:txbxContent>
                          <w:p w:rsidR="002660D5" w:rsidRDefault="002660D5" w:rsidP="002660D5">
                            <w:pPr>
                              <w:rPr>
                                <w:b/>
                                <w:u w:val="single"/>
                              </w:rPr>
                            </w:pPr>
                            <w:r w:rsidRPr="002660D5">
                              <w:t>High-Fidelity Simu</w:t>
                            </w:r>
                            <w:r>
                              <w:t xml:space="preserve">lation Orientation and open lab.  See objectives for each scenario. </w:t>
                            </w:r>
                          </w:p>
                          <w:p w:rsidR="002660D5" w:rsidRPr="002660D5" w:rsidRDefault="002660D5" w:rsidP="002660D5">
                            <w:pPr>
                              <w:rPr>
                                <w:b/>
                                <w:u w:val="single"/>
                              </w:rPr>
                            </w:pPr>
                            <w:r w:rsidRPr="002660D5">
                              <w:rPr>
                                <w:b/>
                                <w:u w:val="single"/>
                              </w:rPr>
                              <w:t>Sim</w:t>
                            </w:r>
                            <w:r>
                              <w:rPr>
                                <w:b/>
                                <w:u w:val="single"/>
                              </w:rPr>
                              <w:t>ulation Scenario</w:t>
                            </w:r>
                            <w:r w:rsidRPr="002660D5">
                              <w:rPr>
                                <w:b/>
                                <w:u w:val="single"/>
                              </w:rPr>
                              <w:t xml:space="preserve"> #1.  </w:t>
                            </w:r>
                          </w:p>
                          <w:p w:rsidR="002660D5" w:rsidRPr="002660D5" w:rsidRDefault="002660D5" w:rsidP="002660D5">
                            <w:pPr>
                              <w:rPr>
                                <w:b/>
                                <w:color w:val="FF0000"/>
                                <w:u w:val="single"/>
                              </w:rPr>
                            </w:pPr>
                          </w:p>
                          <w:p w:rsidR="002660D5" w:rsidRDefault="002660D5" w:rsidP="002660D5"/>
                          <w:p w:rsidR="002660D5" w:rsidRDefault="002660D5" w:rsidP="002660D5"/>
                        </w:txbxContent>
                      </v:textbox>
                    </v:shape>
                  </w:pict>
                </mc:Fallback>
              </mc:AlternateContent>
            </w:r>
          </w:p>
          <w:p w:rsidR="002660D5" w:rsidRPr="002660D5" w:rsidRDefault="002660D5" w:rsidP="002660D5"/>
          <w:p w:rsidR="002660D5" w:rsidRPr="002660D5" w:rsidRDefault="002660D5" w:rsidP="002660D5"/>
          <w:p w:rsidR="002660D5" w:rsidRDefault="002660D5" w:rsidP="002660D5"/>
          <w:p w:rsidR="00A62784" w:rsidRPr="002660D5" w:rsidRDefault="00A62784" w:rsidP="002660D5">
            <w:pPr>
              <w:ind w:firstLine="432"/>
            </w:pPr>
          </w:p>
        </w:tc>
      </w:tr>
      <w:tr w:rsidR="003A29E6" w:rsidTr="00FA0994">
        <w:tc>
          <w:tcPr>
            <w:tcW w:w="879" w:type="dxa"/>
            <w:vMerge w:val="restart"/>
          </w:tcPr>
          <w:p w:rsidR="003A29E6" w:rsidRPr="008F4C6B" w:rsidRDefault="003A29E6" w:rsidP="00010102">
            <w:pPr>
              <w:jc w:val="center"/>
              <w:rPr>
                <w:b/>
              </w:rPr>
            </w:pPr>
            <w:r w:rsidRPr="008F4C6B">
              <w:rPr>
                <w:b/>
              </w:rPr>
              <w:lastRenderedPageBreak/>
              <w:t>Week</w:t>
            </w:r>
          </w:p>
          <w:p w:rsidR="003A29E6" w:rsidRDefault="003A29E6" w:rsidP="00010102">
            <w:pPr>
              <w:jc w:val="center"/>
            </w:pPr>
            <w:r w:rsidRPr="008F4C6B">
              <w:rPr>
                <w:b/>
              </w:rPr>
              <w:t>12</w:t>
            </w:r>
          </w:p>
        </w:tc>
        <w:tc>
          <w:tcPr>
            <w:tcW w:w="3479" w:type="dxa"/>
            <w:gridSpan w:val="2"/>
          </w:tcPr>
          <w:p w:rsidR="003A29E6" w:rsidRDefault="003A29E6" w:rsidP="00C02CC0"/>
        </w:tc>
        <w:tc>
          <w:tcPr>
            <w:tcW w:w="5040" w:type="dxa"/>
            <w:gridSpan w:val="2"/>
          </w:tcPr>
          <w:p w:rsidR="003A29E6" w:rsidRPr="00C02CC0" w:rsidRDefault="003A29E6" w:rsidP="00C02CC0">
            <w:pPr>
              <w:pStyle w:val="ListParagraph"/>
              <w:spacing w:after="0" w:line="240" w:lineRule="auto"/>
              <w:ind w:left="342"/>
              <w:rPr>
                <w:rFonts w:ascii="Times New Roman" w:hAnsi="Times New Roman"/>
                <w:sz w:val="20"/>
                <w:szCs w:val="20"/>
              </w:rPr>
            </w:pPr>
          </w:p>
        </w:tc>
        <w:tc>
          <w:tcPr>
            <w:tcW w:w="5200" w:type="dxa"/>
            <w:gridSpan w:val="2"/>
          </w:tcPr>
          <w:p w:rsidR="003A29E6" w:rsidRDefault="003A29E6" w:rsidP="00765728">
            <w:pPr>
              <w:jc w:val="center"/>
              <w:rPr>
                <w:b/>
                <w:u w:val="single"/>
              </w:rPr>
            </w:pPr>
            <w:r w:rsidRPr="00AC54D2">
              <w:rPr>
                <w:b/>
                <w:u w:val="single"/>
              </w:rPr>
              <w:t>UNI</w:t>
            </w:r>
            <w:r>
              <w:rPr>
                <w:b/>
                <w:u w:val="single"/>
              </w:rPr>
              <w:t>T VI TEST</w:t>
            </w:r>
          </w:p>
          <w:p w:rsidR="003A29E6" w:rsidRPr="000A2B9B" w:rsidRDefault="003A29E6" w:rsidP="00765728">
            <w:pPr>
              <w:jc w:val="center"/>
            </w:pPr>
            <w:r w:rsidRPr="000A2B9B">
              <w:rPr>
                <w:b/>
              </w:rPr>
              <w:t xml:space="preserve">11/5/18 </w:t>
            </w:r>
            <w:r>
              <w:rPr>
                <w:b/>
              </w:rPr>
              <w:t>at 0700</w:t>
            </w:r>
          </w:p>
        </w:tc>
      </w:tr>
      <w:tr w:rsidR="003A29E6" w:rsidTr="00FA0994">
        <w:tc>
          <w:tcPr>
            <w:tcW w:w="879" w:type="dxa"/>
            <w:vMerge/>
          </w:tcPr>
          <w:p w:rsidR="003A29E6" w:rsidRDefault="003A29E6"/>
        </w:tc>
        <w:tc>
          <w:tcPr>
            <w:tcW w:w="3479" w:type="dxa"/>
            <w:gridSpan w:val="2"/>
          </w:tcPr>
          <w:p w:rsidR="003A29E6" w:rsidRDefault="003A29E6" w:rsidP="00C02CC0"/>
        </w:tc>
        <w:tc>
          <w:tcPr>
            <w:tcW w:w="5040" w:type="dxa"/>
            <w:gridSpan w:val="2"/>
          </w:tcPr>
          <w:p w:rsidR="003A29E6" w:rsidRPr="00C02CC0" w:rsidRDefault="003A29E6" w:rsidP="007A153F">
            <w:pPr>
              <w:pStyle w:val="Header"/>
              <w:tabs>
                <w:tab w:val="clear" w:pos="4320"/>
                <w:tab w:val="clear" w:pos="8640"/>
              </w:tabs>
            </w:pPr>
            <w:r w:rsidRPr="00010102">
              <w:t>UNIT VII: PERIOPERATIVE, PAIN AND OXYGENATION</w:t>
            </w:r>
            <w:r>
              <w:t xml:space="preserve"> (</w:t>
            </w:r>
            <w:r w:rsidRPr="00010102">
              <w:t>11 hours)</w:t>
            </w:r>
          </w:p>
        </w:tc>
        <w:tc>
          <w:tcPr>
            <w:tcW w:w="5200" w:type="dxa"/>
            <w:gridSpan w:val="2"/>
          </w:tcPr>
          <w:p w:rsidR="003A29E6" w:rsidRPr="00AC54D2" w:rsidRDefault="003A29E6" w:rsidP="00765728">
            <w:pPr>
              <w:jc w:val="center"/>
              <w:rPr>
                <w:b/>
                <w:u w:val="single"/>
              </w:rPr>
            </w:pPr>
          </w:p>
        </w:tc>
      </w:tr>
      <w:tr w:rsidR="003A29E6" w:rsidTr="00FA0994">
        <w:tc>
          <w:tcPr>
            <w:tcW w:w="879" w:type="dxa"/>
            <w:vMerge/>
          </w:tcPr>
          <w:p w:rsidR="003A29E6" w:rsidRDefault="003A29E6"/>
        </w:tc>
        <w:tc>
          <w:tcPr>
            <w:tcW w:w="3479" w:type="dxa"/>
            <w:gridSpan w:val="2"/>
          </w:tcPr>
          <w:p w:rsidR="003A29E6" w:rsidRDefault="003A29E6" w:rsidP="00010102">
            <w:r>
              <w:t>Describe the principles of respiratory physiology. (2)*</w:t>
            </w:r>
          </w:p>
          <w:p w:rsidR="003A29E6" w:rsidRDefault="003A29E6" w:rsidP="00010102"/>
          <w:p w:rsidR="003A29E6" w:rsidRDefault="003A29E6" w:rsidP="00010102">
            <w:r>
              <w:t>Describe nursing strategies to promote and maintain respiratory functioning. (2,5, 6)*</w:t>
            </w:r>
          </w:p>
          <w:p w:rsidR="003A29E6" w:rsidRDefault="003A29E6" w:rsidP="00010102"/>
          <w:p w:rsidR="003A29E6" w:rsidRDefault="003A29E6" w:rsidP="00010102">
            <w:r>
              <w:lastRenderedPageBreak/>
              <w:t>Identify patient responses to alterations in respiratory function. (2,5)*</w:t>
            </w:r>
          </w:p>
          <w:p w:rsidR="003A29E6" w:rsidRDefault="003A29E6" w:rsidP="00010102"/>
          <w:p w:rsidR="003A29E6" w:rsidRDefault="003A29E6" w:rsidP="00010102">
            <w:r>
              <w:t>Describe various respiratory treatments and diagnostic testing. (2,5)*</w:t>
            </w:r>
          </w:p>
          <w:p w:rsidR="003A29E6" w:rsidRDefault="003A29E6" w:rsidP="00010102"/>
          <w:p w:rsidR="003A29E6" w:rsidRDefault="003A29E6" w:rsidP="00010102">
            <w:r>
              <w:t>Discuss prioritized nursing interventions for various respiratory illnesses (6)*</w:t>
            </w:r>
          </w:p>
          <w:p w:rsidR="003A29E6" w:rsidRDefault="003A29E6" w:rsidP="00010102"/>
          <w:p w:rsidR="003A29E6" w:rsidRDefault="003A29E6" w:rsidP="00010102">
            <w:r>
              <w:t>Communicate respiratory assessment findings through demonstration of correct documentation in Meditech 6.1 and interactions with patients, families, and health care team members. (3,4)*</w:t>
            </w:r>
          </w:p>
          <w:p w:rsidR="003A29E6" w:rsidRDefault="003A29E6" w:rsidP="00010102"/>
          <w:p w:rsidR="003A29E6" w:rsidRDefault="003A29E6" w:rsidP="00983B9D">
            <w:r>
              <w:t>Discuss smoking cessation in relation to health promotion and disease prevention. (1,2,3,4,6)*</w:t>
            </w:r>
          </w:p>
          <w:p w:rsidR="003A29E6" w:rsidRDefault="003A29E6" w:rsidP="00983B9D"/>
        </w:tc>
        <w:tc>
          <w:tcPr>
            <w:tcW w:w="5040" w:type="dxa"/>
            <w:gridSpan w:val="2"/>
          </w:tcPr>
          <w:p w:rsidR="003A29E6" w:rsidRPr="00010102" w:rsidRDefault="003A29E6" w:rsidP="00E67B98">
            <w:pPr>
              <w:pStyle w:val="ListParagraph"/>
              <w:numPr>
                <w:ilvl w:val="5"/>
                <w:numId w:val="46"/>
              </w:numPr>
              <w:spacing w:after="0" w:line="240" w:lineRule="auto"/>
              <w:ind w:left="346" w:hanging="346"/>
              <w:rPr>
                <w:rFonts w:ascii="Times New Roman" w:hAnsi="Times New Roman"/>
                <w:sz w:val="20"/>
                <w:szCs w:val="20"/>
              </w:rPr>
            </w:pPr>
            <w:r w:rsidRPr="00010102">
              <w:rPr>
                <w:rFonts w:ascii="Times New Roman" w:hAnsi="Times New Roman"/>
                <w:sz w:val="20"/>
                <w:szCs w:val="20"/>
              </w:rPr>
              <w:lastRenderedPageBreak/>
              <w:t>Oxygenation</w:t>
            </w:r>
          </w:p>
          <w:p w:rsidR="003A29E6" w:rsidRDefault="003A29E6" w:rsidP="00E67B98">
            <w:pPr>
              <w:numPr>
                <w:ilvl w:val="0"/>
                <w:numId w:val="32"/>
              </w:numPr>
            </w:pPr>
            <w:r>
              <w:t>Cardiopulmonary</w:t>
            </w:r>
            <w:r w:rsidRPr="0087126B">
              <w:t xml:space="preserve"> physiology</w:t>
            </w:r>
          </w:p>
          <w:p w:rsidR="003A29E6" w:rsidRPr="0087126B" w:rsidRDefault="003A29E6" w:rsidP="00E67B98">
            <w:pPr>
              <w:numPr>
                <w:ilvl w:val="0"/>
                <w:numId w:val="32"/>
              </w:numPr>
            </w:pPr>
            <w:r>
              <w:t>Structure and Function of the Pulmonary System</w:t>
            </w:r>
          </w:p>
          <w:p w:rsidR="003A29E6" w:rsidRPr="0087126B" w:rsidRDefault="003A29E6" w:rsidP="00E67B98">
            <w:pPr>
              <w:numPr>
                <w:ilvl w:val="0"/>
                <w:numId w:val="32"/>
              </w:numPr>
            </w:pPr>
            <w:r>
              <w:t>Alterations of the Pulmonary System</w:t>
            </w:r>
          </w:p>
          <w:p w:rsidR="003A29E6" w:rsidRDefault="003A29E6" w:rsidP="00E67B98">
            <w:pPr>
              <w:numPr>
                <w:ilvl w:val="0"/>
                <w:numId w:val="32"/>
              </w:numPr>
            </w:pPr>
            <w:r>
              <w:t>Factors Affecting Oxygenation</w:t>
            </w:r>
          </w:p>
          <w:p w:rsidR="003A29E6" w:rsidRPr="0087126B" w:rsidRDefault="003A29E6" w:rsidP="00E67B98">
            <w:pPr>
              <w:numPr>
                <w:ilvl w:val="0"/>
                <w:numId w:val="32"/>
              </w:numPr>
            </w:pPr>
            <w:r>
              <w:t>Developmental, Lifestyle, and Environmental Factors</w:t>
            </w:r>
          </w:p>
          <w:p w:rsidR="003A29E6" w:rsidRDefault="003A29E6" w:rsidP="00E67B98">
            <w:pPr>
              <w:numPr>
                <w:ilvl w:val="0"/>
                <w:numId w:val="32"/>
              </w:numPr>
            </w:pPr>
            <w:r>
              <w:lastRenderedPageBreak/>
              <w:t>Respiratory Assessment and Diagnostics</w:t>
            </w:r>
          </w:p>
          <w:p w:rsidR="003A29E6" w:rsidRDefault="003A29E6" w:rsidP="00E67B98">
            <w:pPr>
              <w:pStyle w:val="ListParagraph"/>
              <w:numPr>
                <w:ilvl w:val="0"/>
                <w:numId w:val="32"/>
              </w:numPr>
              <w:spacing w:after="0" w:line="240" w:lineRule="auto"/>
              <w:rPr>
                <w:rFonts w:ascii="Times New Roman" w:hAnsi="Times New Roman"/>
                <w:sz w:val="20"/>
                <w:szCs w:val="20"/>
              </w:rPr>
            </w:pPr>
            <w:r>
              <w:rPr>
                <w:rFonts w:ascii="Times New Roman" w:hAnsi="Times New Roman"/>
                <w:sz w:val="20"/>
                <w:szCs w:val="20"/>
              </w:rPr>
              <w:t>Nursing Diagnostics</w:t>
            </w:r>
          </w:p>
          <w:p w:rsidR="003A29E6" w:rsidRDefault="003A29E6" w:rsidP="00E67B98">
            <w:pPr>
              <w:pStyle w:val="ListParagraph"/>
              <w:numPr>
                <w:ilvl w:val="0"/>
                <w:numId w:val="32"/>
              </w:numPr>
              <w:spacing w:after="0" w:line="240" w:lineRule="auto"/>
              <w:rPr>
                <w:rFonts w:ascii="Times New Roman" w:hAnsi="Times New Roman"/>
                <w:sz w:val="20"/>
                <w:szCs w:val="20"/>
              </w:rPr>
            </w:pPr>
            <w:r>
              <w:rPr>
                <w:rFonts w:ascii="Times New Roman" w:hAnsi="Times New Roman"/>
                <w:sz w:val="20"/>
                <w:szCs w:val="20"/>
              </w:rPr>
              <w:t>Implementation: Prioritized Nursing Interventions</w:t>
            </w:r>
          </w:p>
          <w:p w:rsidR="003A29E6" w:rsidRDefault="003A29E6" w:rsidP="00E67B98">
            <w:pPr>
              <w:pStyle w:val="ListParagraph"/>
              <w:numPr>
                <w:ilvl w:val="1"/>
                <w:numId w:val="32"/>
              </w:numPr>
              <w:spacing w:after="0" w:line="240" w:lineRule="auto"/>
              <w:rPr>
                <w:rFonts w:ascii="Times New Roman" w:hAnsi="Times New Roman"/>
                <w:sz w:val="20"/>
                <w:szCs w:val="20"/>
              </w:rPr>
            </w:pPr>
            <w:r>
              <w:rPr>
                <w:rFonts w:ascii="Times New Roman" w:hAnsi="Times New Roman"/>
                <w:sz w:val="20"/>
                <w:szCs w:val="20"/>
              </w:rPr>
              <w:t>Vaccination</w:t>
            </w:r>
          </w:p>
          <w:p w:rsidR="003A29E6" w:rsidRDefault="003A29E6" w:rsidP="00E67B98">
            <w:pPr>
              <w:pStyle w:val="ListParagraph"/>
              <w:numPr>
                <w:ilvl w:val="1"/>
                <w:numId w:val="32"/>
              </w:numPr>
              <w:spacing w:after="0" w:line="240" w:lineRule="auto"/>
              <w:rPr>
                <w:rFonts w:ascii="Times New Roman" w:hAnsi="Times New Roman"/>
                <w:sz w:val="20"/>
                <w:szCs w:val="20"/>
              </w:rPr>
            </w:pPr>
            <w:r>
              <w:rPr>
                <w:rFonts w:ascii="Times New Roman" w:hAnsi="Times New Roman"/>
                <w:sz w:val="20"/>
                <w:szCs w:val="20"/>
              </w:rPr>
              <w:t>Oxygen therapy</w:t>
            </w:r>
          </w:p>
          <w:p w:rsidR="003A29E6" w:rsidRDefault="003A29E6" w:rsidP="00E67B98">
            <w:pPr>
              <w:pStyle w:val="ListParagraph"/>
              <w:numPr>
                <w:ilvl w:val="1"/>
                <w:numId w:val="32"/>
              </w:numPr>
              <w:spacing w:after="0" w:line="240" w:lineRule="auto"/>
              <w:rPr>
                <w:rFonts w:ascii="Times New Roman" w:hAnsi="Times New Roman"/>
                <w:sz w:val="20"/>
                <w:szCs w:val="20"/>
              </w:rPr>
            </w:pPr>
            <w:r>
              <w:rPr>
                <w:rFonts w:ascii="Times New Roman" w:hAnsi="Times New Roman"/>
                <w:sz w:val="20"/>
                <w:szCs w:val="20"/>
              </w:rPr>
              <w:t>Mobilization of secretions</w:t>
            </w:r>
          </w:p>
          <w:p w:rsidR="003A29E6" w:rsidRDefault="003A29E6" w:rsidP="00E67B98">
            <w:pPr>
              <w:pStyle w:val="ListParagraph"/>
              <w:numPr>
                <w:ilvl w:val="1"/>
                <w:numId w:val="32"/>
              </w:numPr>
              <w:spacing w:after="0" w:line="240" w:lineRule="auto"/>
              <w:rPr>
                <w:rFonts w:ascii="Times New Roman" w:hAnsi="Times New Roman"/>
                <w:sz w:val="20"/>
                <w:szCs w:val="20"/>
              </w:rPr>
            </w:pPr>
            <w:r>
              <w:rPr>
                <w:rFonts w:ascii="Times New Roman" w:hAnsi="Times New Roman"/>
                <w:sz w:val="20"/>
                <w:szCs w:val="20"/>
              </w:rPr>
              <w:t>Coughing techniques</w:t>
            </w:r>
          </w:p>
          <w:p w:rsidR="003A29E6" w:rsidRDefault="003A29E6" w:rsidP="00E67B98">
            <w:pPr>
              <w:pStyle w:val="ListParagraph"/>
              <w:numPr>
                <w:ilvl w:val="1"/>
                <w:numId w:val="32"/>
              </w:numPr>
              <w:spacing w:after="0" w:line="240" w:lineRule="auto"/>
              <w:rPr>
                <w:rFonts w:ascii="Times New Roman" w:hAnsi="Times New Roman"/>
                <w:sz w:val="20"/>
                <w:szCs w:val="20"/>
              </w:rPr>
            </w:pPr>
            <w:r>
              <w:rPr>
                <w:rFonts w:ascii="Times New Roman" w:hAnsi="Times New Roman"/>
                <w:sz w:val="20"/>
                <w:szCs w:val="20"/>
              </w:rPr>
              <w:t>Suctioning and artificial airways</w:t>
            </w:r>
          </w:p>
          <w:p w:rsidR="003A29E6" w:rsidRDefault="003A29E6" w:rsidP="00E67B98">
            <w:pPr>
              <w:pStyle w:val="ListParagraph"/>
              <w:numPr>
                <w:ilvl w:val="1"/>
                <w:numId w:val="32"/>
              </w:numPr>
              <w:spacing w:after="0" w:line="240" w:lineRule="auto"/>
              <w:rPr>
                <w:rFonts w:ascii="Times New Roman" w:hAnsi="Times New Roman"/>
                <w:sz w:val="20"/>
                <w:szCs w:val="20"/>
              </w:rPr>
            </w:pPr>
            <w:r>
              <w:rPr>
                <w:rFonts w:ascii="Times New Roman" w:hAnsi="Times New Roman"/>
                <w:sz w:val="20"/>
                <w:szCs w:val="20"/>
              </w:rPr>
              <w:t>Incentive spirometry</w:t>
            </w:r>
          </w:p>
          <w:p w:rsidR="003A29E6" w:rsidRDefault="003A29E6" w:rsidP="00E67B98">
            <w:pPr>
              <w:pStyle w:val="ListParagraph"/>
              <w:numPr>
                <w:ilvl w:val="1"/>
                <w:numId w:val="32"/>
              </w:numPr>
              <w:spacing w:after="0" w:line="240" w:lineRule="auto"/>
              <w:rPr>
                <w:rFonts w:ascii="Times New Roman" w:hAnsi="Times New Roman"/>
                <w:sz w:val="20"/>
                <w:szCs w:val="20"/>
              </w:rPr>
            </w:pPr>
            <w:r>
              <w:rPr>
                <w:rFonts w:ascii="Times New Roman" w:hAnsi="Times New Roman"/>
                <w:sz w:val="20"/>
                <w:szCs w:val="20"/>
              </w:rPr>
              <w:t>Chest physiotherapy</w:t>
            </w:r>
          </w:p>
          <w:p w:rsidR="003A29E6" w:rsidRDefault="003A29E6" w:rsidP="00E67B98">
            <w:pPr>
              <w:pStyle w:val="ListParagraph"/>
              <w:numPr>
                <w:ilvl w:val="1"/>
                <w:numId w:val="32"/>
              </w:numPr>
              <w:spacing w:after="0" w:line="240" w:lineRule="auto"/>
              <w:rPr>
                <w:rFonts w:ascii="Times New Roman" w:hAnsi="Times New Roman"/>
                <w:sz w:val="20"/>
                <w:szCs w:val="20"/>
              </w:rPr>
            </w:pPr>
            <w:r>
              <w:rPr>
                <w:rFonts w:ascii="Times New Roman" w:hAnsi="Times New Roman"/>
                <w:sz w:val="20"/>
                <w:szCs w:val="20"/>
              </w:rPr>
              <w:t>Noninvasive ventilation</w:t>
            </w:r>
          </w:p>
          <w:p w:rsidR="003A29E6" w:rsidRDefault="003A29E6" w:rsidP="00E67B98">
            <w:pPr>
              <w:pStyle w:val="ListParagraph"/>
              <w:numPr>
                <w:ilvl w:val="1"/>
                <w:numId w:val="32"/>
              </w:numPr>
              <w:spacing w:after="0" w:line="240" w:lineRule="auto"/>
              <w:rPr>
                <w:rFonts w:ascii="Times New Roman" w:hAnsi="Times New Roman"/>
                <w:sz w:val="20"/>
                <w:szCs w:val="20"/>
              </w:rPr>
            </w:pPr>
            <w:r>
              <w:rPr>
                <w:rFonts w:ascii="Times New Roman" w:hAnsi="Times New Roman"/>
                <w:sz w:val="20"/>
                <w:szCs w:val="20"/>
              </w:rPr>
              <w:t>Cardiopulmonary rehabilitation and breathing techniques</w:t>
            </w:r>
          </w:p>
          <w:p w:rsidR="003A29E6" w:rsidRDefault="003A29E6" w:rsidP="00E67B98">
            <w:pPr>
              <w:pStyle w:val="ListParagraph"/>
              <w:numPr>
                <w:ilvl w:val="0"/>
                <w:numId w:val="32"/>
              </w:numPr>
              <w:spacing w:after="0" w:line="240" w:lineRule="auto"/>
              <w:rPr>
                <w:rFonts w:ascii="Times New Roman" w:hAnsi="Times New Roman"/>
                <w:sz w:val="20"/>
                <w:szCs w:val="20"/>
              </w:rPr>
            </w:pPr>
            <w:r>
              <w:rPr>
                <w:rFonts w:ascii="Times New Roman" w:hAnsi="Times New Roman"/>
                <w:sz w:val="20"/>
                <w:szCs w:val="20"/>
              </w:rPr>
              <w:t>Respiratory related core measures</w:t>
            </w:r>
          </w:p>
          <w:p w:rsidR="003A29E6" w:rsidRDefault="003A29E6" w:rsidP="00E67B98">
            <w:pPr>
              <w:pStyle w:val="Header"/>
              <w:numPr>
                <w:ilvl w:val="0"/>
                <w:numId w:val="32"/>
              </w:numPr>
              <w:tabs>
                <w:tab w:val="clear" w:pos="4320"/>
                <w:tab w:val="clear" w:pos="8640"/>
              </w:tabs>
            </w:pPr>
            <w:r>
              <w:t>Smoking cessation</w:t>
            </w:r>
          </w:p>
          <w:p w:rsidR="003A29E6" w:rsidRDefault="003A29E6" w:rsidP="00E67B98">
            <w:pPr>
              <w:pStyle w:val="Header"/>
              <w:numPr>
                <w:ilvl w:val="0"/>
                <w:numId w:val="32"/>
              </w:numPr>
              <w:tabs>
                <w:tab w:val="clear" w:pos="4320"/>
                <w:tab w:val="clear" w:pos="8640"/>
              </w:tabs>
            </w:pPr>
            <w:r>
              <w:t>Erie County initiative for smoking cessation</w:t>
            </w:r>
          </w:p>
          <w:p w:rsidR="002660D5" w:rsidRDefault="002660D5" w:rsidP="002660D5">
            <w:pPr>
              <w:pStyle w:val="Header"/>
              <w:tabs>
                <w:tab w:val="clear" w:pos="4320"/>
                <w:tab w:val="clear" w:pos="8640"/>
              </w:tabs>
            </w:pPr>
          </w:p>
          <w:p w:rsidR="002660D5" w:rsidRDefault="002660D5" w:rsidP="002660D5">
            <w:pPr>
              <w:pStyle w:val="Header"/>
              <w:tabs>
                <w:tab w:val="clear" w:pos="4320"/>
                <w:tab w:val="clear" w:pos="8640"/>
              </w:tabs>
            </w:pPr>
          </w:p>
          <w:p w:rsidR="002660D5" w:rsidRDefault="002660D5" w:rsidP="002660D5">
            <w:pPr>
              <w:pStyle w:val="Header"/>
              <w:tabs>
                <w:tab w:val="clear" w:pos="4320"/>
                <w:tab w:val="clear" w:pos="8640"/>
              </w:tabs>
            </w:pPr>
          </w:p>
          <w:p w:rsidR="002660D5" w:rsidRDefault="002660D5" w:rsidP="002660D5">
            <w:pPr>
              <w:pStyle w:val="Header"/>
              <w:tabs>
                <w:tab w:val="clear" w:pos="4320"/>
                <w:tab w:val="clear" w:pos="8640"/>
              </w:tabs>
            </w:pPr>
          </w:p>
          <w:p w:rsidR="002660D5" w:rsidRPr="00C02CC0" w:rsidRDefault="002660D5" w:rsidP="002660D5">
            <w:pPr>
              <w:pStyle w:val="Header"/>
              <w:tabs>
                <w:tab w:val="clear" w:pos="4320"/>
                <w:tab w:val="clear" w:pos="8640"/>
              </w:tabs>
            </w:pPr>
          </w:p>
        </w:tc>
        <w:tc>
          <w:tcPr>
            <w:tcW w:w="5200" w:type="dxa"/>
            <w:gridSpan w:val="2"/>
          </w:tcPr>
          <w:p w:rsidR="003A29E6" w:rsidRPr="003403D3" w:rsidRDefault="003A29E6" w:rsidP="00010102">
            <w:r w:rsidRPr="003403D3">
              <w:lastRenderedPageBreak/>
              <w:t>Read:</w:t>
            </w:r>
            <w:r w:rsidRPr="003403D3">
              <w:tab/>
              <w:t xml:space="preserve">Potter </w:t>
            </w:r>
            <w:r>
              <w:t>et al.</w:t>
            </w:r>
          </w:p>
          <w:p w:rsidR="003A29E6" w:rsidRPr="000A2B9B" w:rsidRDefault="003A29E6" w:rsidP="00010102">
            <w:r>
              <w:tab/>
            </w:r>
            <w:r>
              <w:tab/>
              <w:t xml:space="preserve">Ch. </w:t>
            </w:r>
            <w:r w:rsidRPr="000A2B9B">
              <w:t>32</w:t>
            </w:r>
            <w:r w:rsidRPr="000A2B9B">
              <w:tab/>
            </w:r>
            <w:r w:rsidRPr="000A2B9B">
              <w:tab/>
            </w:r>
            <w:r w:rsidRPr="000A2B9B">
              <w:tab/>
            </w:r>
          </w:p>
          <w:p w:rsidR="003A29E6" w:rsidRPr="000A2B9B" w:rsidRDefault="003A29E6" w:rsidP="00010102">
            <w:r w:rsidRPr="000A2B9B">
              <w:t>Online Assignment: ATI skills module:  Oxygen Therapy</w:t>
            </w:r>
          </w:p>
          <w:p w:rsidR="003A29E6" w:rsidRDefault="003A29E6" w:rsidP="00010102">
            <w:r w:rsidRPr="000A2B9B">
              <w:t xml:space="preserve">Module is due 11/5/18 </w:t>
            </w:r>
            <w:r>
              <w:t>at 0800.</w:t>
            </w:r>
          </w:p>
          <w:p w:rsidR="003A29E6" w:rsidRPr="00DB3810" w:rsidRDefault="003A29E6" w:rsidP="00010102"/>
          <w:p w:rsidR="003A29E6" w:rsidRPr="003403D3" w:rsidRDefault="003A29E6" w:rsidP="00010102">
            <w:r w:rsidRPr="003403D3">
              <w:t>In class</w:t>
            </w:r>
            <w:r w:rsidRPr="003403D3">
              <w:rPr>
                <w:b/>
              </w:rPr>
              <w:t xml:space="preserve"> </w:t>
            </w:r>
            <w:r w:rsidRPr="003403D3">
              <w:t xml:space="preserve">activity:  </w:t>
            </w:r>
          </w:p>
          <w:p w:rsidR="003A29E6" w:rsidRPr="003403D3" w:rsidRDefault="003A29E6" w:rsidP="00E67B98">
            <w:pPr>
              <w:pStyle w:val="ListParagraph"/>
              <w:numPr>
                <w:ilvl w:val="0"/>
                <w:numId w:val="42"/>
              </w:numPr>
              <w:spacing w:after="0" w:line="240" w:lineRule="auto"/>
              <w:rPr>
                <w:rFonts w:ascii="Times New Roman" w:hAnsi="Times New Roman"/>
                <w:sz w:val="20"/>
                <w:szCs w:val="20"/>
              </w:rPr>
            </w:pPr>
            <w:r w:rsidRPr="003403D3">
              <w:rPr>
                <w:rFonts w:ascii="Times New Roman" w:hAnsi="Times New Roman"/>
                <w:sz w:val="20"/>
                <w:szCs w:val="20"/>
              </w:rPr>
              <w:t xml:space="preserve">Respiratory equipment (nasal cannula, </w:t>
            </w:r>
          </w:p>
          <w:p w:rsidR="003A29E6" w:rsidRPr="003403D3" w:rsidRDefault="003A29E6" w:rsidP="00010102">
            <w:r w:rsidRPr="003403D3">
              <w:lastRenderedPageBreak/>
              <w:t xml:space="preserve">             </w:t>
            </w:r>
            <w:r>
              <w:t xml:space="preserve"> </w:t>
            </w:r>
            <w:r w:rsidRPr="003403D3">
              <w:t>various masks, various airways, suctioning)</w:t>
            </w:r>
          </w:p>
          <w:p w:rsidR="003A29E6" w:rsidRDefault="003A29E6" w:rsidP="00E67B98">
            <w:pPr>
              <w:pStyle w:val="ListParagraph"/>
              <w:numPr>
                <w:ilvl w:val="0"/>
                <w:numId w:val="42"/>
              </w:numPr>
              <w:spacing w:after="0" w:line="240" w:lineRule="auto"/>
              <w:rPr>
                <w:rFonts w:ascii="Times New Roman" w:hAnsi="Times New Roman"/>
                <w:sz w:val="20"/>
                <w:szCs w:val="20"/>
              </w:rPr>
            </w:pPr>
            <w:r>
              <w:rPr>
                <w:rFonts w:ascii="Times New Roman" w:hAnsi="Times New Roman"/>
                <w:sz w:val="20"/>
                <w:szCs w:val="20"/>
              </w:rPr>
              <w:t>Care plan:  Ineffective Airway Clearance with</w:t>
            </w:r>
          </w:p>
          <w:p w:rsidR="003A29E6" w:rsidRDefault="003A29E6" w:rsidP="003802D2">
            <w:pPr>
              <w:pStyle w:val="ListParagraph"/>
              <w:spacing w:after="0" w:line="240" w:lineRule="auto"/>
            </w:pPr>
            <w:proofErr w:type="gramStart"/>
            <w:r>
              <w:rPr>
                <w:rFonts w:ascii="Times New Roman" w:hAnsi="Times New Roman"/>
                <w:sz w:val="20"/>
                <w:szCs w:val="20"/>
              </w:rPr>
              <w:t>prioritized</w:t>
            </w:r>
            <w:proofErr w:type="gramEnd"/>
            <w:r>
              <w:rPr>
                <w:rFonts w:ascii="Times New Roman" w:hAnsi="Times New Roman"/>
                <w:sz w:val="20"/>
                <w:szCs w:val="20"/>
              </w:rPr>
              <w:t xml:space="preserve"> interventions.</w:t>
            </w:r>
          </w:p>
          <w:p w:rsidR="003129E8" w:rsidRDefault="003129E8" w:rsidP="00010102"/>
          <w:p w:rsidR="003A29E6" w:rsidRPr="000A2B9B" w:rsidRDefault="003A29E6" w:rsidP="00010102">
            <w:r w:rsidRPr="000A2B9B">
              <w:t>Online Assignment:  vSim® Nursing Fundamentals:</w:t>
            </w:r>
          </w:p>
          <w:p w:rsidR="003A29E6" w:rsidRPr="000A2B9B" w:rsidRDefault="003A29E6" w:rsidP="00010102">
            <w:r w:rsidRPr="000A2B9B">
              <w:t>Mona Hernandez.  Due 11/19/18 at 0800.</w:t>
            </w:r>
          </w:p>
          <w:p w:rsidR="003A29E6" w:rsidRPr="000A2B9B" w:rsidRDefault="003A29E6" w:rsidP="00010102"/>
          <w:p w:rsidR="003A29E6" w:rsidRDefault="003A29E6" w:rsidP="00010102"/>
          <w:p w:rsidR="00364CFD" w:rsidRDefault="00364CFD" w:rsidP="00010102"/>
          <w:p w:rsidR="003A29E6" w:rsidRDefault="003A29E6" w:rsidP="00010102"/>
          <w:p w:rsidR="003A29E6" w:rsidRDefault="003A29E6" w:rsidP="00010102">
            <w:r>
              <w:t xml:space="preserve">Clinical experience:  Care for a patient with respiratory </w:t>
            </w:r>
          </w:p>
          <w:p w:rsidR="003A29E6" w:rsidRDefault="003A29E6" w:rsidP="00010102">
            <w:pPr>
              <w:tabs>
                <w:tab w:val="left" w:pos="0"/>
              </w:tabs>
            </w:pPr>
            <w:r>
              <w:t>concerns.</w:t>
            </w:r>
          </w:p>
          <w:p w:rsidR="003A29E6" w:rsidRDefault="006576E8" w:rsidP="00010102">
            <w:pPr>
              <w:tabs>
                <w:tab w:val="left" w:pos="0"/>
              </w:tabs>
            </w:pPr>
            <w:r>
              <w:rPr>
                <w:noProof/>
                <w:sz w:val="19"/>
              </w:rPr>
              <mc:AlternateContent>
                <mc:Choice Requires="wps">
                  <w:drawing>
                    <wp:anchor distT="0" distB="0" distL="114300" distR="114300" simplePos="0" relativeHeight="251828224" behindDoc="0" locked="0" layoutInCell="1" allowOverlap="1" wp14:anchorId="2B0366D4" wp14:editId="3C8C9E2B">
                      <wp:simplePos x="0" y="0"/>
                      <wp:positionH relativeFrom="column">
                        <wp:posOffset>27305</wp:posOffset>
                      </wp:positionH>
                      <wp:positionV relativeFrom="paragraph">
                        <wp:posOffset>133350</wp:posOffset>
                      </wp:positionV>
                      <wp:extent cx="3066415" cy="516255"/>
                      <wp:effectExtent l="19050" t="19050" r="19685" b="17145"/>
                      <wp:wrapNone/>
                      <wp:docPr id="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3066415" cy="516255"/>
                              </a:xfrm>
                              <a:prstGeom prst="rect">
                                <a:avLst/>
                              </a:prstGeom>
                              <a:solidFill>
                                <a:srgbClr val="FFFFFF"/>
                              </a:solidFill>
                              <a:ln w="38100">
                                <a:solidFill>
                                  <a:srgbClr val="000000"/>
                                </a:solidFill>
                                <a:miter lim="800000"/>
                                <a:headEnd/>
                                <a:tailEnd/>
                              </a:ln>
                            </wps:spPr>
                            <wps:txbx>
                              <w:txbxContent>
                                <w:p w:rsidR="002660D5" w:rsidRDefault="002660D5" w:rsidP="00E67B98">
                                  <w:r w:rsidRPr="006B30A6">
                                    <w:rPr>
                                      <w:b/>
                                      <w:u w:val="single"/>
                                    </w:rPr>
                                    <w:t xml:space="preserve">Week 12 Lab:   </w:t>
                                  </w:r>
                                  <w:r>
                                    <w:rPr>
                                      <w:b/>
                                      <w:u w:val="single"/>
                                    </w:rPr>
                                    <w:t>BMV,</w:t>
                                  </w:r>
                                  <w:r w:rsidRPr="006B30A6">
                                    <w:rPr>
                                      <w:b/>
                                      <w:u w:val="single"/>
                                    </w:rPr>
                                    <w:t xml:space="preserve"> Respiratory Equipment, SAM II, and Care Plan Development</w:t>
                                  </w:r>
                                  <w:r>
                                    <w:tab/>
                                  </w:r>
                                  <w: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0366D4" id="Rectangle 21" o:spid="_x0000_s1042" style="position:absolute;margin-left:2.15pt;margin-top:10.5pt;width:241.45pt;height:40.65pt;flip:y;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" strokeweight="3pt">
                      <v:textbox>
                        <w:txbxContent>
                          <w:p w:rsidR="002660D5" w:rsidRDefault="002660D5" w:rsidP="00E67B98">
                            <w:r w:rsidRPr="006B30A6">
                              <w:rPr>
                                <w:b/>
                                <w:u w:val="single"/>
                              </w:rPr>
                              <w:t xml:space="preserve">Week 12 Lab:   </w:t>
                            </w:r>
                            <w:r>
                              <w:rPr>
                                <w:b/>
                                <w:u w:val="single"/>
                              </w:rPr>
                              <w:t>BMV,</w:t>
                            </w:r>
                            <w:r w:rsidRPr="006B30A6">
                              <w:rPr>
                                <w:b/>
                                <w:u w:val="single"/>
                              </w:rPr>
                              <w:t xml:space="preserve"> Respiratory Equipment, SAM II, and Care Plan Development</w:t>
                            </w:r>
                            <w:r>
                              <w:tab/>
                            </w:r>
                            <w:r>
                              <w:tab/>
                            </w:r>
                          </w:p>
                        </w:txbxContent>
                      </v:textbox>
                    </v:rect>
                  </w:pict>
                </mc:Fallback>
              </mc:AlternateContent>
            </w:r>
          </w:p>
          <w:p w:rsidR="003A29E6" w:rsidRDefault="003A29E6" w:rsidP="00010102">
            <w:pPr>
              <w:tabs>
                <w:tab w:val="left" w:pos="0"/>
              </w:tabs>
            </w:pPr>
          </w:p>
          <w:p w:rsidR="003A29E6" w:rsidRDefault="003A29E6" w:rsidP="00010102">
            <w:pPr>
              <w:tabs>
                <w:tab w:val="left" w:pos="0"/>
              </w:tabs>
            </w:pPr>
          </w:p>
          <w:p w:rsidR="003A29E6" w:rsidRDefault="003A29E6" w:rsidP="00010102">
            <w:pPr>
              <w:tabs>
                <w:tab w:val="left" w:pos="0"/>
              </w:tabs>
            </w:pPr>
          </w:p>
          <w:p w:rsidR="003A29E6" w:rsidRDefault="003A29E6" w:rsidP="00010102">
            <w:pPr>
              <w:tabs>
                <w:tab w:val="left" w:pos="0"/>
              </w:tabs>
            </w:pPr>
          </w:p>
          <w:p w:rsidR="00725BFA" w:rsidRPr="00AC54D2" w:rsidRDefault="002660D5" w:rsidP="002660D5">
            <w:pPr>
              <w:tabs>
                <w:tab w:val="left" w:pos="0"/>
              </w:tabs>
              <w:ind w:firstLine="432"/>
              <w:rPr>
                <w:b/>
                <w:u w:val="single"/>
              </w:rPr>
            </w:pPr>
            <w:r>
              <w:rPr>
                <w:noProof/>
              </w:rPr>
              <mc:AlternateContent>
                <mc:Choice Requires="wps">
                  <w:drawing>
                    <wp:anchor distT="0" distB="0" distL="114300" distR="114300" simplePos="0" relativeHeight="251659776" behindDoc="0" locked="0" layoutInCell="1" allowOverlap="1" wp14:anchorId="4C52256B" wp14:editId="06724674">
                      <wp:simplePos x="0" y="0"/>
                      <wp:positionH relativeFrom="column">
                        <wp:posOffset>71466</wp:posOffset>
                      </wp:positionH>
                      <wp:positionV relativeFrom="paragraph">
                        <wp:posOffset>16163</wp:posOffset>
                      </wp:positionV>
                      <wp:extent cx="2457450" cy="505691"/>
                      <wp:effectExtent l="19050" t="19050" r="19050" b="27940"/>
                      <wp:wrapNone/>
                      <wp:docPr id="1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7450" cy="505691"/>
                              </a:xfrm>
                              <a:prstGeom prst="rect">
                                <a:avLst/>
                              </a:prstGeom>
                              <a:solidFill>
                                <a:srgbClr val="FFFFFF"/>
                              </a:solidFill>
                              <a:ln w="38100">
                                <a:solidFill>
                                  <a:srgbClr val="000000"/>
                                </a:solidFill>
                                <a:miter lim="800000"/>
                                <a:headEnd/>
                                <a:tailEnd/>
                              </a:ln>
                            </wps:spPr>
                            <wps:txbx>
                              <w:txbxContent>
                                <w:p w:rsidR="002660D5" w:rsidRDefault="002660D5" w:rsidP="002660D5">
                                  <w:r w:rsidRPr="002660D5">
                                    <w:rPr>
                                      <w:b/>
                                      <w:u w:val="single"/>
                                    </w:rPr>
                                    <w:t>High-Fidelity Simulation</w:t>
                                  </w:r>
                                  <w:r w:rsidR="004405F4">
                                    <w:rPr>
                                      <w:b/>
                                      <w:u w:val="single"/>
                                    </w:rPr>
                                    <w:t xml:space="preserve"> Lab</w:t>
                                  </w:r>
                                  <w:r w:rsidRPr="002660D5">
                                    <w:rPr>
                                      <w:b/>
                                      <w:u w:val="single"/>
                                    </w:rPr>
                                    <w:t xml:space="preserve"> #1 and #2</w:t>
                                  </w:r>
                                </w:p>
                                <w:p w:rsidR="004405F4" w:rsidRPr="004405F4" w:rsidRDefault="004405F4" w:rsidP="002660D5">
                                  <w:r>
                                    <w:t xml:space="preserve">See objectives for each scenario. </w:t>
                                  </w:r>
                                </w:p>
                                <w:p w:rsidR="002660D5" w:rsidRPr="002660D5" w:rsidRDefault="002660D5" w:rsidP="002660D5">
                                  <w:pPr>
                                    <w:rPr>
                                      <w:b/>
                                      <w:color w:val="FF0000"/>
                                      <w:u w:val="single"/>
                                    </w:rPr>
                                  </w:pPr>
                                </w:p>
                                <w:p w:rsidR="002660D5" w:rsidRDefault="002660D5" w:rsidP="002660D5"/>
                                <w:p w:rsidR="002660D5" w:rsidRDefault="002660D5" w:rsidP="002660D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52256B" id="_x0000_s1043" type="#_x0000_t202" style="position:absolute;left:0;text-align:left;margin-left:5.65pt;margin-top:1.25pt;width:193.5pt;height:39.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" strokeweight="3pt">
                      <v:textbox>
                        <w:txbxContent>
                          <w:p w:rsidR="002660D5" w:rsidRDefault="002660D5" w:rsidP="002660D5">
                            <w:r w:rsidRPr="002660D5">
                              <w:rPr>
                                <w:b/>
                                <w:u w:val="single"/>
                              </w:rPr>
                              <w:t>High-Fidelity Simulation</w:t>
                            </w:r>
                            <w:r w:rsidR="004405F4">
                              <w:rPr>
                                <w:b/>
                                <w:u w:val="single"/>
                              </w:rPr>
                              <w:t xml:space="preserve"> Lab</w:t>
                            </w:r>
                            <w:r w:rsidRPr="002660D5">
                              <w:rPr>
                                <w:b/>
                                <w:u w:val="single"/>
                              </w:rPr>
                              <w:t xml:space="preserve"> #1 and #2</w:t>
                            </w:r>
                          </w:p>
                          <w:p w:rsidR="004405F4" w:rsidRPr="004405F4" w:rsidRDefault="004405F4" w:rsidP="002660D5">
                            <w:r>
                              <w:t xml:space="preserve">See objectives for each scenario. </w:t>
                            </w:r>
                          </w:p>
                          <w:p w:rsidR="002660D5" w:rsidRPr="002660D5" w:rsidRDefault="002660D5" w:rsidP="002660D5">
                            <w:pPr>
                              <w:rPr>
                                <w:b/>
                                <w:color w:val="FF0000"/>
                                <w:u w:val="single"/>
                              </w:rPr>
                            </w:pPr>
                          </w:p>
                          <w:p w:rsidR="002660D5" w:rsidRDefault="002660D5" w:rsidP="002660D5"/>
                          <w:p w:rsidR="002660D5" w:rsidRDefault="002660D5" w:rsidP="002660D5"/>
                        </w:txbxContent>
                      </v:textbox>
                    </v:shape>
                  </w:pict>
                </mc:Fallback>
              </mc:AlternateContent>
            </w:r>
          </w:p>
        </w:tc>
      </w:tr>
      <w:tr w:rsidR="003A29E6" w:rsidTr="00FA0994">
        <w:tc>
          <w:tcPr>
            <w:tcW w:w="879" w:type="dxa"/>
          </w:tcPr>
          <w:p w:rsidR="003A29E6" w:rsidRDefault="003A29E6"/>
        </w:tc>
        <w:tc>
          <w:tcPr>
            <w:tcW w:w="3479" w:type="dxa"/>
            <w:gridSpan w:val="2"/>
          </w:tcPr>
          <w:p w:rsidR="003A29E6" w:rsidRDefault="003A29E6" w:rsidP="00C9626D">
            <w:r>
              <w:t>Explain how the physiology of pain relates to selecting interventions for pain relief.  (1,2,5)*</w:t>
            </w:r>
          </w:p>
          <w:p w:rsidR="003A29E6" w:rsidRDefault="003A29E6" w:rsidP="00C9626D"/>
          <w:p w:rsidR="003A29E6" w:rsidRDefault="003A29E6" w:rsidP="00C9626D">
            <w:r>
              <w:t>Demonstrate performance of pain assessment.  (2,3,4,5)*</w:t>
            </w:r>
          </w:p>
          <w:p w:rsidR="003A29E6" w:rsidRPr="000406F3" w:rsidRDefault="003A29E6" w:rsidP="00C9626D">
            <w:pPr>
              <w:rPr>
                <w:sz w:val="16"/>
                <w:szCs w:val="16"/>
              </w:rPr>
            </w:pPr>
          </w:p>
          <w:p w:rsidR="003A29E6" w:rsidRDefault="003A29E6" w:rsidP="00C9626D">
            <w:r>
              <w:t>Evaluate a patient’s response to pain interventions.  (2,4,6,7)*</w:t>
            </w:r>
          </w:p>
          <w:p w:rsidR="003A29E6" w:rsidRPr="000406F3" w:rsidRDefault="003A29E6" w:rsidP="00C9626D">
            <w:pPr>
              <w:rPr>
                <w:sz w:val="16"/>
                <w:szCs w:val="16"/>
              </w:rPr>
            </w:pPr>
          </w:p>
          <w:p w:rsidR="003A29E6" w:rsidRDefault="003A29E6" w:rsidP="00C9626D">
            <w:r>
              <w:t>Demonstrate correct documentation of a pain assessment in Meditech 6.1. (4)*</w:t>
            </w:r>
          </w:p>
        </w:tc>
        <w:tc>
          <w:tcPr>
            <w:tcW w:w="5040" w:type="dxa"/>
            <w:gridSpan w:val="2"/>
          </w:tcPr>
          <w:p w:rsidR="003A29E6" w:rsidRDefault="003A29E6" w:rsidP="00E67B98">
            <w:pPr>
              <w:pStyle w:val="Header"/>
              <w:numPr>
                <w:ilvl w:val="5"/>
                <w:numId w:val="46"/>
              </w:numPr>
              <w:tabs>
                <w:tab w:val="clear" w:pos="4320"/>
                <w:tab w:val="clear" w:pos="8640"/>
                <w:tab w:val="left" w:pos="342"/>
              </w:tabs>
              <w:ind w:hanging="4428"/>
            </w:pPr>
            <w:r>
              <w:t>Pain Management</w:t>
            </w:r>
          </w:p>
          <w:p w:rsidR="003A29E6" w:rsidRDefault="003A29E6" w:rsidP="00E67B98">
            <w:pPr>
              <w:pStyle w:val="Header"/>
              <w:numPr>
                <w:ilvl w:val="1"/>
                <w:numId w:val="19"/>
              </w:numPr>
              <w:tabs>
                <w:tab w:val="clear" w:pos="4320"/>
                <w:tab w:val="clear" w:pos="8640"/>
              </w:tabs>
            </w:pPr>
            <w:r>
              <w:t>Pain assessment</w:t>
            </w:r>
          </w:p>
          <w:p w:rsidR="003A29E6" w:rsidRDefault="003A29E6" w:rsidP="00E67B98">
            <w:pPr>
              <w:pStyle w:val="Header"/>
              <w:numPr>
                <w:ilvl w:val="1"/>
                <w:numId w:val="19"/>
              </w:numPr>
              <w:tabs>
                <w:tab w:val="clear" w:pos="4320"/>
                <w:tab w:val="clear" w:pos="8640"/>
              </w:tabs>
            </w:pPr>
            <w:r>
              <w:t>Pain theories</w:t>
            </w:r>
          </w:p>
          <w:p w:rsidR="003A29E6" w:rsidRDefault="003A29E6" w:rsidP="00E67B98">
            <w:pPr>
              <w:pStyle w:val="Header"/>
              <w:numPr>
                <w:ilvl w:val="1"/>
                <w:numId w:val="19"/>
              </w:numPr>
              <w:tabs>
                <w:tab w:val="clear" w:pos="4320"/>
                <w:tab w:val="clear" w:pos="8640"/>
              </w:tabs>
            </w:pPr>
            <w:r>
              <w:t>Pain management</w:t>
            </w:r>
          </w:p>
          <w:p w:rsidR="003A29E6" w:rsidRDefault="003A29E6" w:rsidP="00E67B98">
            <w:pPr>
              <w:pStyle w:val="Header"/>
              <w:numPr>
                <w:ilvl w:val="2"/>
                <w:numId w:val="19"/>
              </w:numPr>
              <w:tabs>
                <w:tab w:val="clear" w:pos="4320"/>
                <w:tab w:val="clear" w:pos="8640"/>
              </w:tabs>
            </w:pPr>
            <w:r>
              <w:t>pharmacologic</w:t>
            </w:r>
          </w:p>
          <w:p w:rsidR="003A29E6" w:rsidRDefault="003A29E6" w:rsidP="00E67B98">
            <w:pPr>
              <w:pStyle w:val="Header"/>
              <w:numPr>
                <w:ilvl w:val="2"/>
                <w:numId w:val="19"/>
              </w:numPr>
              <w:tabs>
                <w:tab w:val="clear" w:pos="4320"/>
                <w:tab w:val="clear" w:pos="8640"/>
              </w:tabs>
            </w:pPr>
            <w:r>
              <w:t>ETCO2 monitoring with PCA pumps</w:t>
            </w:r>
          </w:p>
          <w:p w:rsidR="003A29E6" w:rsidRDefault="003A29E6" w:rsidP="00E67B98">
            <w:pPr>
              <w:pStyle w:val="Header"/>
              <w:numPr>
                <w:ilvl w:val="2"/>
                <w:numId w:val="19"/>
              </w:numPr>
              <w:tabs>
                <w:tab w:val="clear" w:pos="4320"/>
                <w:tab w:val="clear" w:pos="8640"/>
              </w:tabs>
            </w:pPr>
            <w:r>
              <w:t>nonpharmacological</w:t>
            </w:r>
          </w:p>
          <w:p w:rsidR="003A29E6" w:rsidRDefault="003A29E6" w:rsidP="00E67B98">
            <w:pPr>
              <w:pStyle w:val="Header"/>
              <w:numPr>
                <w:ilvl w:val="1"/>
                <w:numId w:val="19"/>
              </w:numPr>
              <w:tabs>
                <w:tab w:val="clear" w:pos="4320"/>
                <w:tab w:val="clear" w:pos="8640"/>
              </w:tabs>
            </w:pPr>
            <w:r>
              <w:t>Evaluation of pain</w:t>
            </w:r>
          </w:p>
          <w:p w:rsidR="003A29E6" w:rsidRPr="00C02CC0" w:rsidRDefault="003A29E6" w:rsidP="00E67B98">
            <w:pPr>
              <w:pStyle w:val="Header"/>
              <w:numPr>
                <w:ilvl w:val="1"/>
                <w:numId w:val="19"/>
              </w:numPr>
              <w:tabs>
                <w:tab w:val="clear" w:pos="4320"/>
                <w:tab w:val="clear" w:pos="8640"/>
              </w:tabs>
            </w:pPr>
            <w:r>
              <w:t>Standard Practice - Pain</w:t>
            </w:r>
          </w:p>
        </w:tc>
        <w:tc>
          <w:tcPr>
            <w:tcW w:w="5200" w:type="dxa"/>
            <w:gridSpan w:val="2"/>
          </w:tcPr>
          <w:p w:rsidR="003A29E6" w:rsidRPr="000A2B9B" w:rsidRDefault="003A29E6" w:rsidP="00C9626D">
            <w:r w:rsidRPr="000A2B9B">
              <w:t>Read:</w:t>
            </w:r>
            <w:r w:rsidRPr="000A2B9B">
              <w:tab/>
              <w:t>Potter et al.</w:t>
            </w:r>
          </w:p>
          <w:p w:rsidR="003A29E6" w:rsidRPr="000A2B9B" w:rsidRDefault="003A29E6" w:rsidP="00C9626D">
            <w:r w:rsidRPr="000A2B9B">
              <w:tab/>
            </w:r>
            <w:r w:rsidRPr="000A2B9B">
              <w:tab/>
              <w:t>Ch. 3</w:t>
            </w:r>
            <w:r w:rsidR="00003087">
              <w:t>4</w:t>
            </w:r>
          </w:p>
          <w:p w:rsidR="003A29E6" w:rsidRPr="000A2B9B" w:rsidRDefault="003A29E6" w:rsidP="00C9626D">
            <w:r w:rsidRPr="000A2B9B">
              <w:t>Online Assignment: ATI Skills Module: Pain Management</w:t>
            </w:r>
          </w:p>
          <w:p w:rsidR="003A29E6" w:rsidRPr="000A2B9B" w:rsidRDefault="003A29E6" w:rsidP="00C9626D">
            <w:r w:rsidRPr="000A2B9B">
              <w:t>Module is due 11/12/18 at 0800.</w:t>
            </w:r>
          </w:p>
          <w:p w:rsidR="003A29E6" w:rsidRPr="00C6757F" w:rsidRDefault="003A29E6" w:rsidP="00C9626D">
            <w:pPr>
              <w:rPr>
                <w:sz w:val="16"/>
                <w:szCs w:val="16"/>
              </w:rPr>
            </w:pPr>
          </w:p>
          <w:p w:rsidR="003A29E6" w:rsidRPr="000A2B9B" w:rsidRDefault="003A29E6" w:rsidP="00C9626D">
            <w:pPr>
              <w:pStyle w:val="ListParagraph"/>
              <w:spacing w:after="0" w:line="240" w:lineRule="auto"/>
              <w:ind w:left="0"/>
              <w:rPr>
                <w:rFonts w:ascii="Times New Roman" w:hAnsi="Times New Roman"/>
                <w:sz w:val="20"/>
                <w:szCs w:val="20"/>
              </w:rPr>
            </w:pPr>
            <w:r w:rsidRPr="000A2B9B">
              <w:rPr>
                <w:rFonts w:ascii="Times New Roman" w:hAnsi="Times New Roman"/>
                <w:sz w:val="20"/>
                <w:szCs w:val="20"/>
              </w:rPr>
              <w:t xml:space="preserve">Online Assignment:  </w:t>
            </w:r>
            <w:r w:rsidR="00321D1B">
              <w:rPr>
                <w:rFonts w:ascii="Times New Roman" w:hAnsi="Times New Roman"/>
                <w:sz w:val="20"/>
                <w:szCs w:val="20"/>
              </w:rPr>
              <w:t>ATI</w:t>
            </w:r>
            <w:r w:rsidRPr="000A2B9B">
              <w:rPr>
                <w:rFonts w:ascii="Times New Roman" w:hAnsi="Times New Roman"/>
                <w:sz w:val="20"/>
                <w:szCs w:val="20"/>
              </w:rPr>
              <w:t xml:space="preserve"> Pharmacology </w:t>
            </w:r>
            <w:r w:rsidR="00321D1B">
              <w:rPr>
                <w:rFonts w:ascii="Times New Roman" w:hAnsi="Times New Roman"/>
                <w:sz w:val="20"/>
                <w:szCs w:val="20"/>
              </w:rPr>
              <w:t xml:space="preserve"> Made Easy 3.0</w:t>
            </w:r>
          </w:p>
          <w:p w:rsidR="003A29E6" w:rsidRPr="000A2B9B" w:rsidRDefault="003A29E6" w:rsidP="00C9626D">
            <w:r w:rsidRPr="000A2B9B">
              <w:t>(Pain and Inflammation).  Module is due 11/12/18 at 0800.</w:t>
            </w:r>
          </w:p>
          <w:p w:rsidR="003A29E6" w:rsidRPr="00C6757F" w:rsidRDefault="003A29E6" w:rsidP="00C9626D">
            <w:pPr>
              <w:rPr>
                <w:sz w:val="16"/>
                <w:szCs w:val="16"/>
              </w:rPr>
            </w:pPr>
          </w:p>
          <w:p w:rsidR="003A29E6" w:rsidRPr="000A2B9B" w:rsidRDefault="003A29E6" w:rsidP="00C9626D">
            <w:r w:rsidRPr="000A2B9B">
              <w:t>Online Assignment:  Audio PowerPoint</w:t>
            </w:r>
          </w:p>
          <w:p w:rsidR="003A29E6" w:rsidRPr="000A2B9B" w:rsidRDefault="003A29E6" w:rsidP="00C9626D">
            <w:r w:rsidRPr="000A2B9B">
              <w:t>is due 11/12/18.  L</w:t>
            </w:r>
            <w:r w:rsidR="003802D2">
              <w:t>ocated on Edvance360 in “Resources</w:t>
            </w:r>
            <w:r w:rsidRPr="000A2B9B">
              <w:t>”.</w:t>
            </w:r>
          </w:p>
          <w:p w:rsidR="003A29E6" w:rsidRPr="00C6757F" w:rsidRDefault="003A29E6" w:rsidP="00C9626D">
            <w:pPr>
              <w:rPr>
                <w:sz w:val="16"/>
                <w:szCs w:val="16"/>
              </w:rPr>
            </w:pPr>
          </w:p>
          <w:p w:rsidR="003A29E6" w:rsidRPr="000A2B9B" w:rsidRDefault="003A29E6" w:rsidP="00C9626D">
            <w:r w:rsidRPr="000A2B9B">
              <w:t>Online Assignment:  vSim® Nursing Fundamentals:</w:t>
            </w:r>
          </w:p>
          <w:p w:rsidR="003A29E6" w:rsidRPr="000A2B9B" w:rsidRDefault="003A29E6" w:rsidP="00C9626D">
            <w:r w:rsidRPr="000A2B9B">
              <w:t>Sara Lin.  Due 11/19/18 at 0800.</w:t>
            </w:r>
          </w:p>
          <w:p w:rsidR="003A29E6" w:rsidRPr="000A2B9B" w:rsidRDefault="003A29E6" w:rsidP="00C9626D"/>
          <w:p w:rsidR="003A29E6" w:rsidRPr="00C6757F" w:rsidRDefault="003A29E6" w:rsidP="00C9626D">
            <w:pPr>
              <w:rPr>
                <w:sz w:val="16"/>
                <w:szCs w:val="16"/>
              </w:rPr>
            </w:pPr>
          </w:p>
          <w:p w:rsidR="003A29E6" w:rsidRDefault="003A29E6" w:rsidP="00C9626D">
            <w:r>
              <w:t xml:space="preserve">Clinical experience:  Assess pain and provide pain </w:t>
            </w:r>
          </w:p>
          <w:p w:rsidR="003A29E6" w:rsidRDefault="003A29E6" w:rsidP="00C9626D">
            <w:r>
              <w:t>relieving measures.</w:t>
            </w:r>
          </w:p>
          <w:p w:rsidR="006576E8" w:rsidRDefault="006576E8" w:rsidP="00C9626D"/>
          <w:p w:rsidR="003A29E6" w:rsidRDefault="006576E8" w:rsidP="00C9626D">
            <w:pPr>
              <w:rPr>
                <w:b/>
                <w:u w:val="single"/>
              </w:rPr>
            </w:pPr>
            <w:r w:rsidRPr="000A2B9B">
              <w:rPr>
                <w:b/>
                <w:u w:val="single"/>
              </w:rPr>
              <w:lastRenderedPageBreak/>
              <w:t>Quiz 11/12/18 over oxygenation and pain at 0800.</w:t>
            </w:r>
          </w:p>
          <w:p w:rsidR="00ED7230" w:rsidRPr="00C9626D" w:rsidRDefault="00ED7230" w:rsidP="00C9626D"/>
        </w:tc>
      </w:tr>
      <w:tr w:rsidR="006576E8" w:rsidTr="001216D0">
        <w:trPr>
          <w:trHeight w:val="1610"/>
        </w:trPr>
        <w:tc>
          <w:tcPr>
            <w:tcW w:w="879" w:type="dxa"/>
            <w:vMerge w:val="restart"/>
          </w:tcPr>
          <w:p w:rsidR="006576E8" w:rsidRPr="008F4C6B" w:rsidRDefault="006576E8" w:rsidP="00C6757F">
            <w:pPr>
              <w:jc w:val="center"/>
              <w:rPr>
                <w:b/>
              </w:rPr>
            </w:pPr>
            <w:r w:rsidRPr="008F4C6B">
              <w:rPr>
                <w:b/>
              </w:rPr>
              <w:lastRenderedPageBreak/>
              <w:t>Week</w:t>
            </w:r>
          </w:p>
          <w:p w:rsidR="006576E8" w:rsidRPr="008F4C6B" w:rsidRDefault="006576E8" w:rsidP="00C6757F">
            <w:pPr>
              <w:jc w:val="center"/>
              <w:rPr>
                <w:b/>
              </w:rPr>
            </w:pPr>
            <w:r w:rsidRPr="008F4C6B">
              <w:rPr>
                <w:b/>
              </w:rPr>
              <w:t>13</w:t>
            </w:r>
          </w:p>
        </w:tc>
        <w:tc>
          <w:tcPr>
            <w:tcW w:w="3479" w:type="dxa"/>
            <w:gridSpan w:val="2"/>
          </w:tcPr>
          <w:p w:rsidR="006576E8" w:rsidRDefault="006576E8" w:rsidP="00C02CC0">
            <w:r>
              <w:t>Describe the surgical experience, including perioperative phases, classification of surgery, types of anesthesia, informed consent and advance directives, and ambulatory surgery.  (1,2,4,6)*</w:t>
            </w:r>
          </w:p>
        </w:tc>
        <w:tc>
          <w:tcPr>
            <w:tcW w:w="5040" w:type="dxa"/>
            <w:gridSpan w:val="2"/>
          </w:tcPr>
          <w:p w:rsidR="006576E8" w:rsidRPr="00B55BD9" w:rsidRDefault="006576E8" w:rsidP="00C6757F">
            <w:pPr>
              <w:pStyle w:val="Header"/>
              <w:tabs>
                <w:tab w:val="clear" w:pos="4320"/>
                <w:tab w:val="clear" w:pos="8640"/>
              </w:tabs>
            </w:pPr>
            <w:r>
              <w:t xml:space="preserve">C.  </w:t>
            </w:r>
            <w:r w:rsidRPr="00B55BD9">
              <w:t>The Surgical Experience</w:t>
            </w:r>
          </w:p>
          <w:p w:rsidR="006576E8" w:rsidRDefault="006576E8" w:rsidP="00E67B98">
            <w:pPr>
              <w:pStyle w:val="Header"/>
              <w:numPr>
                <w:ilvl w:val="0"/>
                <w:numId w:val="33"/>
              </w:numPr>
              <w:tabs>
                <w:tab w:val="clear" w:pos="1080"/>
                <w:tab w:val="clear" w:pos="4320"/>
                <w:tab w:val="clear" w:pos="8640"/>
                <w:tab w:val="num" w:pos="612"/>
              </w:tabs>
              <w:ind w:hanging="738"/>
            </w:pPr>
            <w:r>
              <w:t>Classification of surgical procedures</w:t>
            </w:r>
          </w:p>
          <w:p w:rsidR="006576E8" w:rsidRDefault="006576E8" w:rsidP="00E67B98">
            <w:pPr>
              <w:pStyle w:val="Header"/>
              <w:numPr>
                <w:ilvl w:val="0"/>
                <w:numId w:val="33"/>
              </w:numPr>
              <w:tabs>
                <w:tab w:val="clear" w:pos="1080"/>
                <w:tab w:val="clear" w:pos="4320"/>
                <w:tab w:val="clear" w:pos="8640"/>
                <w:tab w:val="num" w:pos="612"/>
              </w:tabs>
              <w:ind w:hanging="738"/>
            </w:pPr>
            <w:r>
              <w:t>Risk Factors</w:t>
            </w:r>
          </w:p>
          <w:p w:rsidR="006576E8" w:rsidRDefault="006576E8" w:rsidP="00E67B98">
            <w:pPr>
              <w:pStyle w:val="Header"/>
              <w:numPr>
                <w:ilvl w:val="0"/>
                <w:numId w:val="33"/>
              </w:numPr>
              <w:tabs>
                <w:tab w:val="clear" w:pos="1080"/>
                <w:tab w:val="clear" w:pos="4320"/>
                <w:tab w:val="clear" w:pos="8640"/>
                <w:tab w:val="num" w:pos="612"/>
              </w:tabs>
              <w:ind w:hanging="738"/>
            </w:pPr>
            <w:r>
              <w:t>Informed consent</w:t>
            </w:r>
          </w:p>
          <w:p w:rsidR="006576E8" w:rsidRDefault="006576E8" w:rsidP="00E67B98">
            <w:pPr>
              <w:pStyle w:val="Header"/>
              <w:numPr>
                <w:ilvl w:val="0"/>
                <w:numId w:val="33"/>
              </w:numPr>
              <w:tabs>
                <w:tab w:val="clear" w:pos="1080"/>
                <w:tab w:val="clear" w:pos="4320"/>
                <w:tab w:val="clear" w:pos="8640"/>
                <w:tab w:val="num" w:pos="612"/>
              </w:tabs>
              <w:ind w:hanging="738"/>
            </w:pPr>
            <w:r>
              <w:t>Advance Directives</w:t>
            </w:r>
          </w:p>
          <w:p w:rsidR="006576E8" w:rsidRPr="00C02CC0" w:rsidRDefault="006576E8" w:rsidP="00930445">
            <w:pPr>
              <w:pStyle w:val="Header"/>
              <w:numPr>
                <w:ilvl w:val="0"/>
                <w:numId w:val="33"/>
              </w:numPr>
              <w:tabs>
                <w:tab w:val="clear" w:pos="1080"/>
                <w:tab w:val="clear" w:pos="4320"/>
                <w:tab w:val="clear" w:pos="8640"/>
                <w:tab w:val="num" w:pos="612"/>
              </w:tabs>
              <w:ind w:hanging="738"/>
            </w:pPr>
            <w:r>
              <w:t>Ambulatory surgery</w:t>
            </w:r>
          </w:p>
        </w:tc>
        <w:tc>
          <w:tcPr>
            <w:tcW w:w="5200" w:type="dxa"/>
            <w:gridSpan w:val="2"/>
          </w:tcPr>
          <w:p w:rsidR="006576E8" w:rsidRPr="000A2B9B" w:rsidRDefault="006576E8" w:rsidP="00C6757F">
            <w:r w:rsidRPr="000A2B9B">
              <w:t>Read:</w:t>
            </w:r>
            <w:r w:rsidRPr="000A2B9B">
              <w:tab/>
              <w:t>Potter et al.</w:t>
            </w:r>
          </w:p>
          <w:p w:rsidR="006576E8" w:rsidRPr="00AC54D2" w:rsidRDefault="006576E8" w:rsidP="00C6757F">
            <w:pPr>
              <w:rPr>
                <w:b/>
                <w:u w:val="single"/>
              </w:rPr>
            </w:pPr>
            <w:r w:rsidRPr="000A2B9B">
              <w:tab/>
            </w:r>
            <w:r w:rsidRPr="000A2B9B">
              <w:tab/>
              <w:t>Ch. 40</w:t>
            </w:r>
          </w:p>
        </w:tc>
      </w:tr>
      <w:tr w:rsidR="006576E8" w:rsidTr="00FA0994">
        <w:tc>
          <w:tcPr>
            <w:tcW w:w="879" w:type="dxa"/>
            <w:vMerge/>
          </w:tcPr>
          <w:p w:rsidR="006576E8" w:rsidRDefault="006576E8"/>
        </w:tc>
        <w:tc>
          <w:tcPr>
            <w:tcW w:w="3479" w:type="dxa"/>
            <w:gridSpan w:val="2"/>
          </w:tcPr>
          <w:p w:rsidR="006576E8" w:rsidRDefault="006576E8" w:rsidP="00C02CC0">
            <w:r>
              <w:t>Discuss a preoperative nursing history and physical assessment to identify patient strengths as well as factors that increase the risks for surgical and postoperative complications.  (3,4,6)*</w:t>
            </w:r>
          </w:p>
        </w:tc>
        <w:tc>
          <w:tcPr>
            <w:tcW w:w="5040" w:type="dxa"/>
            <w:gridSpan w:val="2"/>
          </w:tcPr>
          <w:p w:rsidR="006576E8" w:rsidRDefault="006576E8" w:rsidP="00C6757F">
            <w:pPr>
              <w:pStyle w:val="Header"/>
              <w:tabs>
                <w:tab w:val="clear" w:pos="4320"/>
                <w:tab w:val="clear" w:pos="8640"/>
              </w:tabs>
            </w:pPr>
            <w:r>
              <w:t>D.   Preoperative Nursing Care</w:t>
            </w:r>
          </w:p>
          <w:p w:rsidR="006576E8" w:rsidRDefault="006576E8" w:rsidP="00C6757F">
            <w:pPr>
              <w:pStyle w:val="Header"/>
              <w:tabs>
                <w:tab w:val="clear" w:pos="4320"/>
                <w:tab w:val="clear" w:pos="8640"/>
              </w:tabs>
              <w:ind w:left="360"/>
            </w:pPr>
            <w:r>
              <w:t>1.    Assessment</w:t>
            </w:r>
          </w:p>
          <w:p w:rsidR="006576E8" w:rsidRDefault="006576E8" w:rsidP="00C6757F">
            <w:pPr>
              <w:pStyle w:val="Header"/>
              <w:tabs>
                <w:tab w:val="clear" w:pos="4320"/>
                <w:tab w:val="clear" w:pos="8640"/>
              </w:tabs>
              <w:ind w:left="360"/>
            </w:pPr>
            <w:r>
              <w:t>2.    Pre-surgical testing</w:t>
            </w:r>
          </w:p>
          <w:p w:rsidR="006576E8" w:rsidRDefault="006576E8" w:rsidP="00C6757F">
            <w:pPr>
              <w:pStyle w:val="Header"/>
              <w:tabs>
                <w:tab w:val="clear" w:pos="4320"/>
                <w:tab w:val="clear" w:pos="8640"/>
              </w:tabs>
              <w:ind w:left="360"/>
            </w:pPr>
            <w:r>
              <w:t>3.    Pre-op nursing diagnosis</w:t>
            </w:r>
          </w:p>
          <w:p w:rsidR="006576E8" w:rsidRDefault="006576E8" w:rsidP="00C6757F">
            <w:pPr>
              <w:pStyle w:val="Header"/>
              <w:tabs>
                <w:tab w:val="clear" w:pos="4320"/>
                <w:tab w:val="clear" w:pos="8640"/>
              </w:tabs>
              <w:ind w:left="360"/>
            </w:pPr>
            <w:r>
              <w:t>4.    Pre-op teaching</w:t>
            </w:r>
          </w:p>
          <w:p w:rsidR="006576E8" w:rsidRDefault="006576E8" w:rsidP="00C6757F">
            <w:pPr>
              <w:pStyle w:val="Header"/>
              <w:tabs>
                <w:tab w:val="clear" w:pos="4320"/>
                <w:tab w:val="clear" w:pos="8640"/>
              </w:tabs>
              <w:ind w:left="360"/>
            </w:pPr>
            <w:r>
              <w:t>5.    Pre-op procedure</w:t>
            </w:r>
          </w:p>
          <w:p w:rsidR="006576E8" w:rsidRPr="00C6757F" w:rsidRDefault="006576E8" w:rsidP="00C6757F">
            <w:pPr>
              <w:pStyle w:val="ListParagraph"/>
              <w:spacing w:after="0" w:line="240" w:lineRule="auto"/>
              <w:ind w:left="342"/>
              <w:rPr>
                <w:rFonts w:ascii="Times New Roman" w:hAnsi="Times New Roman"/>
                <w:sz w:val="20"/>
                <w:szCs w:val="20"/>
              </w:rPr>
            </w:pPr>
            <w:r w:rsidRPr="00C6757F">
              <w:rPr>
                <w:rFonts w:ascii="Times New Roman" w:hAnsi="Times New Roman"/>
                <w:sz w:val="20"/>
                <w:szCs w:val="20"/>
              </w:rPr>
              <w:t>6.    Medications</w:t>
            </w:r>
          </w:p>
        </w:tc>
        <w:tc>
          <w:tcPr>
            <w:tcW w:w="5200" w:type="dxa"/>
            <w:gridSpan w:val="2"/>
          </w:tcPr>
          <w:p w:rsidR="006576E8" w:rsidRDefault="006576E8" w:rsidP="00C6757F">
            <w:r>
              <w:t>In Class activity:  Care plan:  Acute pain with</w:t>
            </w:r>
          </w:p>
          <w:p w:rsidR="006576E8" w:rsidRDefault="006576E8" w:rsidP="00C6757F">
            <w:r>
              <w:t>prioritized interventions.</w:t>
            </w:r>
          </w:p>
          <w:p w:rsidR="006576E8" w:rsidRDefault="006576E8" w:rsidP="00C6757F"/>
          <w:p w:rsidR="006576E8" w:rsidRPr="00AC54D2" w:rsidRDefault="006576E8" w:rsidP="00C6757F">
            <w:pPr>
              <w:rPr>
                <w:b/>
                <w:u w:val="single"/>
              </w:rPr>
            </w:pPr>
            <w:r>
              <w:t>Clinical experience:  Care for a surgical patient.</w:t>
            </w:r>
          </w:p>
        </w:tc>
      </w:tr>
      <w:tr w:rsidR="006576E8" w:rsidTr="00FA0994">
        <w:tc>
          <w:tcPr>
            <w:tcW w:w="879" w:type="dxa"/>
            <w:vMerge/>
          </w:tcPr>
          <w:p w:rsidR="006576E8" w:rsidRDefault="006576E8"/>
        </w:tc>
        <w:tc>
          <w:tcPr>
            <w:tcW w:w="3479" w:type="dxa"/>
            <w:gridSpan w:val="2"/>
          </w:tcPr>
          <w:p w:rsidR="006576E8" w:rsidRDefault="006576E8" w:rsidP="00C02CC0">
            <w:r>
              <w:t>Describe preparation of a patient physically and psychologically for surgery.  (1,2,4,5)*</w:t>
            </w:r>
          </w:p>
        </w:tc>
        <w:tc>
          <w:tcPr>
            <w:tcW w:w="5040" w:type="dxa"/>
            <w:gridSpan w:val="2"/>
          </w:tcPr>
          <w:p w:rsidR="006576E8" w:rsidRDefault="006576E8" w:rsidP="00C6757F">
            <w:pPr>
              <w:pStyle w:val="Header"/>
              <w:tabs>
                <w:tab w:val="clear" w:pos="4320"/>
                <w:tab w:val="clear" w:pos="8640"/>
                <w:tab w:val="left" w:pos="342"/>
              </w:tabs>
            </w:pPr>
            <w:r>
              <w:t>E.   Intraoperative Nursing Care</w:t>
            </w:r>
          </w:p>
          <w:p w:rsidR="006576E8" w:rsidRDefault="006576E8" w:rsidP="00C6757F">
            <w:pPr>
              <w:pStyle w:val="Header"/>
              <w:tabs>
                <w:tab w:val="clear" w:pos="4320"/>
                <w:tab w:val="clear" w:pos="8640"/>
              </w:tabs>
              <w:ind w:left="360"/>
            </w:pPr>
            <w:r>
              <w:t>1.    RN Role</w:t>
            </w:r>
          </w:p>
          <w:p w:rsidR="006576E8" w:rsidRDefault="006576E8" w:rsidP="00C6757F">
            <w:pPr>
              <w:pStyle w:val="Header"/>
              <w:tabs>
                <w:tab w:val="clear" w:pos="4320"/>
                <w:tab w:val="clear" w:pos="8640"/>
              </w:tabs>
              <w:ind w:left="360"/>
            </w:pPr>
            <w:r>
              <w:t>2.    Positioning</w:t>
            </w:r>
          </w:p>
          <w:p w:rsidR="006576E8" w:rsidRDefault="006576E8" w:rsidP="00C6757F">
            <w:pPr>
              <w:pStyle w:val="Header"/>
              <w:tabs>
                <w:tab w:val="clear" w:pos="4320"/>
                <w:tab w:val="clear" w:pos="8640"/>
              </w:tabs>
              <w:ind w:left="360"/>
            </w:pPr>
            <w:r>
              <w:t xml:space="preserve">3.    Anesthesia </w:t>
            </w:r>
          </w:p>
          <w:p w:rsidR="006576E8" w:rsidRPr="00C6757F" w:rsidRDefault="00321D1B" w:rsidP="00930445">
            <w:pPr>
              <w:pStyle w:val="Header"/>
              <w:tabs>
                <w:tab w:val="clear" w:pos="4320"/>
                <w:tab w:val="clear" w:pos="8640"/>
                <w:tab w:val="left" w:pos="682"/>
              </w:tabs>
              <w:ind w:left="360"/>
            </w:pPr>
            <w:r>
              <w:t>4.</w:t>
            </w:r>
            <w:r>
              <w:tab/>
            </w:r>
            <w:r w:rsidRPr="00C6757F">
              <w:t>Intraoperative nursing diagnosis</w:t>
            </w:r>
            <w:r w:rsidR="006576E8" w:rsidRPr="00C6757F">
              <w:t xml:space="preserve">   </w:t>
            </w:r>
            <w:r w:rsidR="006576E8" w:rsidRPr="00C6757F">
              <w:tab/>
            </w:r>
          </w:p>
        </w:tc>
        <w:tc>
          <w:tcPr>
            <w:tcW w:w="5200" w:type="dxa"/>
            <w:gridSpan w:val="2"/>
          </w:tcPr>
          <w:p w:rsidR="006576E8" w:rsidRPr="00AC54D2" w:rsidRDefault="002660D5" w:rsidP="00765728">
            <w:pPr>
              <w:jc w:val="center"/>
              <w:rPr>
                <w:b/>
                <w:u w:val="single"/>
              </w:rPr>
            </w:pPr>
            <w:r>
              <w:rPr>
                <w:noProof/>
              </w:rPr>
              <mc:AlternateContent>
                <mc:Choice Requires="wps">
                  <w:drawing>
                    <wp:anchor distT="0" distB="0" distL="114300" distR="114300" simplePos="0" relativeHeight="251660800" behindDoc="0" locked="0" layoutInCell="1" allowOverlap="1" wp14:anchorId="4C52256B" wp14:editId="06724674">
                      <wp:simplePos x="0" y="0"/>
                      <wp:positionH relativeFrom="column">
                        <wp:posOffset>43757</wp:posOffset>
                      </wp:positionH>
                      <wp:positionV relativeFrom="paragraph">
                        <wp:posOffset>117416</wp:posOffset>
                      </wp:positionV>
                      <wp:extent cx="2457450" cy="491837"/>
                      <wp:effectExtent l="19050" t="19050" r="19050" b="22860"/>
                      <wp:wrapNone/>
                      <wp:docPr id="1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7450" cy="491837"/>
                              </a:xfrm>
                              <a:prstGeom prst="rect">
                                <a:avLst/>
                              </a:prstGeom>
                              <a:solidFill>
                                <a:srgbClr val="FFFFFF"/>
                              </a:solidFill>
                              <a:ln w="38100">
                                <a:solidFill>
                                  <a:srgbClr val="000000"/>
                                </a:solidFill>
                                <a:miter lim="800000"/>
                                <a:headEnd/>
                                <a:tailEnd/>
                              </a:ln>
                            </wps:spPr>
                            <wps:txbx>
                              <w:txbxContent>
                                <w:p w:rsidR="002660D5" w:rsidRDefault="002660D5" w:rsidP="002660D5">
                                  <w:pPr>
                                    <w:rPr>
                                      <w:b/>
                                      <w:u w:val="single"/>
                                    </w:rPr>
                                  </w:pPr>
                                  <w:r w:rsidRPr="002660D5">
                                    <w:rPr>
                                      <w:b/>
                                      <w:u w:val="single"/>
                                    </w:rPr>
                                    <w:t>High-Fidelity Simulation Lab #2</w:t>
                                  </w:r>
                                </w:p>
                                <w:p w:rsidR="004405F4" w:rsidRPr="004405F4" w:rsidRDefault="004405F4" w:rsidP="002660D5">
                                  <w:r>
                                    <w:t xml:space="preserve">See objectives for scenario. </w:t>
                                  </w:r>
                                  <w:bookmarkStart w:id="0" w:name="_GoBack"/>
                                  <w:bookmarkEnd w:id="0"/>
                                </w:p>
                                <w:p w:rsidR="002660D5" w:rsidRPr="00B47557" w:rsidRDefault="002660D5" w:rsidP="002660D5">
                                  <w:pPr>
                                    <w:rPr>
                                      <w:color w:val="FF0000"/>
                                    </w:rPr>
                                  </w:pPr>
                                </w:p>
                                <w:p w:rsidR="002660D5" w:rsidRDefault="002660D5" w:rsidP="002660D5"/>
                                <w:p w:rsidR="002660D5" w:rsidRDefault="002660D5" w:rsidP="002660D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52256B" id="_x0000_s1044" type="#_x0000_t202" style="position:absolute;left:0;text-align:left;margin-left:3.45pt;margin-top:9.25pt;width:193.5pt;height:38.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" strokeweight="3pt">
                      <v:textbox>
                        <w:txbxContent>
                          <w:p w:rsidR="002660D5" w:rsidRDefault="002660D5" w:rsidP="002660D5">
                            <w:pPr>
                              <w:rPr>
                                <w:b/>
                                <w:u w:val="single"/>
                              </w:rPr>
                            </w:pPr>
                            <w:r w:rsidRPr="002660D5">
                              <w:rPr>
                                <w:b/>
                                <w:u w:val="single"/>
                              </w:rPr>
                              <w:t>High-Fidelity Simulation Lab #2</w:t>
                            </w:r>
                          </w:p>
                          <w:p w:rsidR="004405F4" w:rsidRPr="004405F4" w:rsidRDefault="004405F4" w:rsidP="002660D5">
                            <w:r>
                              <w:t xml:space="preserve">See objectives for scenario. </w:t>
                            </w:r>
                            <w:bookmarkStart w:id="1" w:name="_GoBack"/>
                            <w:bookmarkEnd w:id="1"/>
                          </w:p>
                          <w:p w:rsidR="002660D5" w:rsidRPr="00B47557" w:rsidRDefault="002660D5" w:rsidP="002660D5">
                            <w:pPr>
                              <w:rPr>
                                <w:color w:val="FF0000"/>
                              </w:rPr>
                            </w:pPr>
                          </w:p>
                          <w:p w:rsidR="002660D5" w:rsidRDefault="002660D5" w:rsidP="002660D5"/>
                          <w:p w:rsidR="002660D5" w:rsidRDefault="002660D5" w:rsidP="002660D5"/>
                        </w:txbxContent>
                      </v:textbox>
                    </v:shape>
                  </w:pict>
                </mc:Fallback>
              </mc:AlternateContent>
            </w:r>
          </w:p>
        </w:tc>
      </w:tr>
      <w:tr w:rsidR="006576E8" w:rsidTr="00FA0994">
        <w:tc>
          <w:tcPr>
            <w:tcW w:w="879" w:type="dxa"/>
            <w:vMerge/>
          </w:tcPr>
          <w:p w:rsidR="006576E8" w:rsidRDefault="006576E8"/>
        </w:tc>
        <w:tc>
          <w:tcPr>
            <w:tcW w:w="3479" w:type="dxa"/>
            <w:gridSpan w:val="2"/>
          </w:tcPr>
          <w:p w:rsidR="006576E8" w:rsidRDefault="006576E8" w:rsidP="00C02CC0">
            <w:r>
              <w:t>Identify assessments and priority interventions specific to prevention of complications in the immediate and early postoperative phases.  (3,5,6)*</w:t>
            </w:r>
          </w:p>
          <w:p w:rsidR="006576E8" w:rsidRDefault="006576E8" w:rsidP="00C02CC0"/>
          <w:p w:rsidR="006576E8" w:rsidRDefault="006576E8" w:rsidP="00C02CC0">
            <w:r>
              <w:t>Demonstrate the development of an individualized and prioritized plan of care for the surgical patient during each phase of the perioperative period.  (2,3,4,5,6)*</w:t>
            </w:r>
          </w:p>
        </w:tc>
        <w:tc>
          <w:tcPr>
            <w:tcW w:w="5040" w:type="dxa"/>
            <w:gridSpan w:val="2"/>
          </w:tcPr>
          <w:p w:rsidR="006576E8" w:rsidRDefault="006576E8" w:rsidP="00C6757F">
            <w:pPr>
              <w:pStyle w:val="Header"/>
              <w:tabs>
                <w:tab w:val="clear" w:pos="4320"/>
                <w:tab w:val="clear" w:pos="8640"/>
              </w:tabs>
            </w:pPr>
            <w:r>
              <w:t>F.   Postoperative Nursing Care</w:t>
            </w:r>
          </w:p>
          <w:p w:rsidR="00321D1B" w:rsidRDefault="006576E8" w:rsidP="00575D68">
            <w:pPr>
              <w:pStyle w:val="Header"/>
              <w:tabs>
                <w:tab w:val="clear" w:pos="4320"/>
                <w:tab w:val="clear" w:pos="8640"/>
                <w:tab w:val="left" w:pos="322"/>
              </w:tabs>
            </w:pPr>
            <w:r>
              <w:tab/>
              <w:t xml:space="preserve">1.  </w:t>
            </w:r>
            <w:r w:rsidR="00321D1B">
              <w:t xml:space="preserve"> </w:t>
            </w:r>
            <w:r w:rsidR="00321D1B" w:rsidRPr="00C6757F">
              <w:t>Postoperative Ambulatory Surgery</w:t>
            </w:r>
          </w:p>
          <w:p w:rsidR="006576E8" w:rsidRDefault="00321D1B" w:rsidP="00321D1B">
            <w:pPr>
              <w:pStyle w:val="Header"/>
              <w:tabs>
                <w:tab w:val="clear" w:pos="4320"/>
                <w:tab w:val="clear" w:pos="8640"/>
                <w:tab w:val="left" w:pos="322"/>
                <w:tab w:val="left" w:pos="592"/>
              </w:tabs>
              <w:ind w:firstLine="322"/>
            </w:pPr>
            <w:r>
              <w:t>2.</w:t>
            </w:r>
            <w:r>
              <w:tab/>
            </w:r>
            <w:r w:rsidR="006576E8">
              <w:t>Transfer to the Post anesthesia Care Unit (PACU)</w:t>
            </w:r>
          </w:p>
          <w:p w:rsidR="006576E8" w:rsidRDefault="00321D1B" w:rsidP="00575D68">
            <w:pPr>
              <w:pStyle w:val="Header"/>
              <w:tabs>
                <w:tab w:val="clear" w:pos="4320"/>
                <w:tab w:val="clear" w:pos="8640"/>
                <w:tab w:val="left" w:pos="322"/>
              </w:tabs>
              <w:ind w:left="360" w:hanging="38"/>
            </w:pPr>
            <w:r>
              <w:t>3</w:t>
            </w:r>
            <w:r w:rsidR="006576E8">
              <w:t>.   Immediate postoperative care</w:t>
            </w:r>
          </w:p>
          <w:p w:rsidR="006576E8" w:rsidRDefault="00321D1B" w:rsidP="00321D1B">
            <w:pPr>
              <w:pStyle w:val="Header"/>
              <w:tabs>
                <w:tab w:val="clear" w:pos="4320"/>
                <w:tab w:val="clear" w:pos="8640"/>
              </w:tabs>
              <w:ind w:left="360" w:hanging="38"/>
            </w:pPr>
            <w:r>
              <w:t>4</w:t>
            </w:r>
            <w:r w:rsidR="006576E8">
              <w:t>.   Postoperative procedures</w:t>
            </w:r>
          </w:p>
          <w:p w:rsidR="006576E8" w:rsidRDefault="00321D1B" w:rsidP="00321D1B">
            <w:pPr>
              <w:pStyle w:val="Header"/>
              <w:tabs>
                <w:tab w:val="clear" w:pos="4320"/>
                <w:tab w:val="clear" w:pos="8640"/>
              </w:tabs>
              <w:ind w:left="360" w:hanging="38"/>
            </w:pPr>
            <w:r>
              <w:t>5</w:t>
            </w:r>
            <w:r w:rsidR="006576E8">
              <w:t>.   Postop nursing diagnosis</w:t>
            </w:r>
          </w:p>
          <w:p w:rsidR="006576E8" w:rsidRDefault="00321D1B" w:rsidP="00321D1B">
            <w:pPr>
              <w:pStyle w:val="Header"/>
              <w:tabs>
                <w:tab w:val="clear" w:pos="4320"/>
                <w:tab w:val="clear" w:pos="8640"/>
              </w:tabs>
              <w:ind w:left="682" w:hanging="360"/>
            </w:pPr>
            <w:r>
              <w:t>6</w:t>
            </w:r>
            <w:r w:rsidR="006576E8">
              <w:t>.   Postop assessment and interventions on return to unit</w:t>
            </w:r>
          </w:p>
          <w:p w:rsidR="006576E8" w:rsidRDefault="00321D1B" w:rsidP="00321D1B">
            <w:pPr>
              <w:pStyle w:val="Header"/>
              <w:tabs>
                <w:tab w:val="clear" w:pos="4320"/>
                <w:tab w:val="clear" w:pos="8640"/>
              </w:tabs>
              <w:ind w:left="360" w:hanging="38"/>
            </w:pPr>
            <w:r>
              <w:t>7</w:t>
            </w:r>
            <w:r w:rsidR="006576E8">
              <w:t>.   Nursing interventions to prevent or monitor</w:t>
            </w:r>
          </w:p>
          <w:p w:rsidR="006576E8" w:rsidRDefault="006576E8" w:rsidP="00C6757F">
            <w:pPr>
              <w:pStyle w:val="Header"/>
              <w:tabs>
                <w:tab w:val="clear" w:pos="4320"/>
                <w:tab w:val="clear" w:pos="8640"/>
              </w:tabs>
              <w:ind w:left="360"/>
            </w:pPr>
            <w:r>
              <w:t xml:space="preserve">    </w:t>
            </w:r>
            <w:r w:rsidR="00321D1B">
              <w:t xml:space="preserve"> </w:t>
            </w:r>
            <w:r>
              <w:t xml:space="preserve"> postoperative complications</w:t>
            </w:r>
          </w:p>
          <w:p w:rsidR="006576E8" w:rsidRPr="00C6757F" w:rsidRDefault="00321D1B" w:rsidP="00321D1B">
            <w:pPr>
              <w:pStyle w:val="Header"/>
              <w:tabs>
                <w:tab w:val="clear" w:pos="4320"/>
                <w:tab w:val="clear" w:pos="8640"/>
              </w:tabs>
              <w:ind w:left="360" w:hanging="38"/>
            </w:pPr>
            <w:r>
              <w:t>8</w:t>
            </w:r>
            <w:r w:rsidR="006576E8">
              <w:t>.   Nursing management of hypovolemia</w:t>
            </w:r>
          </w:p>
        </w:tc>
        <w:tc>
          <w:tcPr>
            <w:tcW w:w="5200" w:type="dxa"/>
            <w:gridSpan w:val="2"/>
          </w:tcPr>
          <w:p w:rsidR="006576E8" w:rsidRPr="00AC54D2" w:rsidRDefault="006576E8" w:rsidP="00765728">
            <w:pPr>
              <w:jc w:val="center"/>
              <w:rPr>
                <w:b/>
                <w:u w:val="single"/>
              </w:rPr>
            </w:pPr>
          </w:p>
        </w:tc>
      </w:tr>
      <w:tr w:rsidR="006576E8" w:rsidTr="00FA0994">
        <w:tc>
          <w:tcPr>
            <w:tcW w:w="879" w:type="dxa"/>
            <w:vMerge/>
          </w:tcPr>
          <w:p w:rsidR="006576E8" w:rsidRDefault="006576E8"/>
        </w:tc>
        <w:tc>
          <w:tcPr>
            <w:tcW w:w="3479" w:type="dxa"/>
            <w:gridSpan w:val="2"/>
          </w:tcPr>
          <w:p w:rsidR="006576E8" w:rsidRDefault="006576E8" w:rsidP="00C02CC0"/>
        </w:tc>
        <w:tc>
          <w:tcPr>
            <w:tcW w:w="5040" w:type="dxa"/>
            <w:gridSpan w:val="2"/>
          </w:tcPr>
          <w:p w:rsidR="006576E8" w:rsidRPr="00153461" w:rsidRDefault="00321D1B" w:rsidP="003A1F4E">
            <w:pPr>
              <w:tabs>
                <w:tab w:val="left" w:pos="322"/>
              </w:tabs>
            </w:pPr>
            <w:r>
              <w:t>G</w:t>
            </w:r>
            <w:r w:rsidR="006576E8">
              <w:t>.</w:t>
            </w:r>
            <w:r w:rsidR="006576E8">
              <w:tab/>
            </w:r>
            <w:r w:rsidR="006576E8" w:rsidRPr="00B925FE">
              <w:t>SCIP – Core Measure</w:t>
            </w:r>
          </w:p>
        </w:tc>
        <w:tc>
          <w:tcPr>
            <w:tcW w:w="5200" w:type="dxa"/>
            <w:gridSpan w:val="2"/>
          </w:tcPr>
          <w:p w:rsidR="006576E8" w:rsidRDefault="006576E8" w:rsidP="00765728">
            <w:pPr>
              <w:jc w:val="center"/>
              <w:rPr>
                <w:b/>
                <w:u w:val="single"/>
              </w:rPr>
            </w:pPr>
          </w:p>
          <w:p w:rsidR="003A1F4E" w:rsidRPr="00AC54D2" w:rsidRDefault="003A1F4E" w:rsidP="00765728">
            <w:pPr>
              <w:jc w:val="center"/>
              <w:rPr>
                <w:b/>
                <w:u w:val="single"/>
              </w:rPr>
            </w:pPr>
          </w:p>
        </w:tc>
      </w:tr>
      <w:tr w:rsidR="006576E8" w:rsidTr="00FA0994">
        <w:tc>
          <w:tcPr>
            <w:tcW w:w="879" w:type="dxa"/>
            <w:vMerge w:val="restart"/>
          </w:tcPr>
          <w:p w:rsidR="006576E8" w:rsidRPr="008F4C6B" w:rsidRDefault="006576E8" w:rsidP="00153461">
            <w:pPr>
              <w:jc w:val="center"/>
              <w:rPr>
                <w:b/>
              </w:rPr>
            </w:pPr>
            <w:r w:rsidRPr="008F4C6B">
              <w:rPr>
                <w:b/>
              </w:rPr>
              <w:t>Week</w:t>
            </w:r>
          </w:p>
          <w:p w:rsidR="006576E8" w:rsidRPr="008F4C6B" w:rsidRDefault="006576E8" w:rsidP="00153461">
            <w:pPr>
              <w:jc w:val="center"/>
              <w:rPr>
                <w:b/>
              </w:rPr>
            </w:pPr>
            <w:r w:rsidRPr="008F4C6B">
              <w:rPr>
                <w:b/>
              </w:rPr>
              <w:t>14</w:t>
            </w:r>
          </w:p>
        </w:tc>
        <w:tc>
          <w:tcPr>
            <w:tcW w:w="3479" w:type="dxa"/>
            <w:gridSpan w:val="2"/>
          </w:tcPr>
          <w:p w:rsidR="006576E8" w:rsidRDefault="00364CFD" w:rsidP="00C02CC0">
            <w:r>
              <w:t>Demonstrate</w:t>
            </w:r>
            <w:r w:rsidR="006576E8">
              <w:t xml:space="preserve"> principles of infection control (2,5)*</w:t>
            </w:r>
          </w:p>
        </w:tc>
        <w:tc>
          <w:tcPr>
            <w:tcW w:w="5040" w:type="dxa"/>
            <w:gridSpan w:val="2"/>
          </w:tcPr>
          <w:p w:rsidR="006576E8" w:rsidRPr="00B925FE" w:rsidRDefault="00321D1B" w:rsidP="00364CFD">
            <w:pPr>
              <w:tabs>
                <w:tab w:val="left" w:pos="322"/>
              </w:tabs>
            </w:pPr>
            <w:r>
              <w:t>H</w:t>
            </w:r>
            <w:r w:rsidR="006576E8">
              <w:t>.</w:t>
            </w:r>
            <w:r w:rsidR="006576E8">
              <w:tab/>
            </w:r>
            <w:r w:rsidR="006576E8" w:rsidRPr="00B925FE">
              <w:t>Infection Control</w:t>
            </w:r>
          </w:p>
        </w:tc>
        <w:tc>
          <w:tcPr>
            <w:tcW w:w="5200" w:type="dxa"/>
            <w:gridSpan w:val="2"/>
          </w:tcPr>
          <w:p w:rsidR="006576E8" w:rsidRPr="000A2B9B" w:rsidRDefault="00364CFD" w:rsidP="009025B4">
            <w:r>
              <w:t>In class activity</w:t>
            </w:r>
            <w:r w:rsidR="006576E8" w:rsidRPr="000A2B9B">
              <w:t>:  vSim® Nursing Fundamentals:</w:t>
            </w:r>
          </w:p>
          <w:p w:rsidR="006576E8" w:rsidRPr="000A2B9B" w:rsidRDefault="006576E8" w:rsidP="009025B4">
            <w:r w:rsidRPr="000A2B9B">
              <w:t xml:space="preserve">Jared Griffin.  </w:t>
            </w:r>
          </w:p>
          <w:p w:rsidR="006576E8" w:rsidRPr="000A2B9B" w:rsidRDefault="006576E8" w:rsidP="009025B4"/>
          <w:p w:rsidR="006576E8" w:rsidRPr="000A2B9B" w:rsidRDefault="006576E8" w:rsidP="009025B4">
            <w:pPr>
              <w:jc w:val="center"/>
              <w:rPr>
                <w:b/>
                <w:u w:val="single"/>
              </w:rPr>
            </w:pPr>
            <w:r w:rsidRPr="000A2B9B">
              <w:rPr>
                <w:b/>
                <w:u w:val="single"/>
              </w:rPr>
              <w:t>UNIT VII TEST</w:t>
            </w:r>
          </w:p>
          <w:p w:rsidR="006576E8" w:rsidRDefault="006576E8" w:rsidP="003A1F4E">
            <w:pPr>
              <w:jc w:val="center"/>
              <w:rPr>
                <w:b/>
              </w:rPr>
            </w:pPr>
            <w:r w:rsidRPr="000A2B9B">
              <w:rPr>
                <w:b/>
              </w:rPr>
              <w:lastRenderedPageBreak/>
              <w:t>11/19/18 at 0800</w:t>
            </w:r>
          </w:p>
          <w:p w:rsidR="003802D2" w:rsidRPr="00153461" w:rsidRDefault="003802D2" w:rsidP="003A1F4E">
            <w:pPr>
              <w:jc w:val="center"/>
            </w:pPr>
          </w:p>
        </w:tc>
      </w:tr>
      <w:tr w:rsidR="006576E8" w:rsidTr="00FA0994">
        <w:tc>
          <w:tcPr>
            <w:tcW w:w="879" w:type="dxa"/>
            <w:vMerge/>
          </w:tcPr>
          <w:p w:rsidR="006576E8" w:rsidRDefault="006576E8" w:rsidP="00153461">
            <w:pPr>
              <w:jc w:val="center"/>
            </w:pPr>
          </w:p>
        </w:tc>
        <w:tc>
          <w:tcPr>
            <w:tcW w:w="3479" w:type="dxa"/>
            <w:gridSpan w:val="2"/>
          </w:tcPr>
          <w:p w:rsidR="006576E8" w:rsidRDefault="006576E8" w:rsidP="00153461">
            <w:r>
              <w:t>Discuss the benefits of evidence-based practice. (2,8)*</w:t>
            </w:r>
          </w:p>
          <w:p w:rsidR="006576E8" w:rsidRDefault="006576E8" w:rsidP="00153461"/>
          <w:p w:rsidR="006576E8" w:rsidRDefault="006576E8" w:rsidP="00153461">
            <w:r>
              <w:t>Describe the five steps of evidence-based practice. (2,8)*</w:t>
            </w:r>
          </w:p>
          <w:p w:rsidR="006576E8" w:rsidRDefault="006576E8" w:rsidP="00153461"/>
          <w:p w:rsidR="006576E8" w:rsidRDefault="006576E8" w:rsidP="00153461">
            <w:r>
              <w:t>Explain the relationship between evidence-based practice and quality improvement. (2,8)*</w:t>
            </w:r>
          </w:p>
          <w:p w:rsidR="006576E8" w:rsidRDefault="006576E8" w:rsidP="00153461"/>
        </w:tc>
        <w:tc>
          <w:tcPr>
            <w:tcW w:w="5040" w:type="dxa"/>
            <w:gridSpan w:val="2"/>
          </w:tcPr>
          <w:p w:rsidR="006576E8" w:rsidRPr="00DE39F7" w:rsidRDefault="00321D1B" w:rsidP="00DE39F7">
            <w:pPr>
              <w:tabs>
                <w:tab w:val="left" w:pos="322"/>
              </w:tabs>
            </w:pPr>
            <w:r>
              <w:t>I</w:t>
            </w:r>
            <w:r w:rsidR="006576E8">
              <w:t>.</w:t>
            </w:r>
            <w:r w:rsidR="006576E8">
              <w:tab/>
            </w:r>
            <w:r w:rsidR="006576E8" w:rsidRPr="00DE39F7">
              <w:t>Evidence-based practice</w:t>
            </w:r>
          </w:p>
          <w:p w:rsidR="006576E8" w:rsidRPr="00153461" w:rsidRDefault="006576E8" w:rsidP="00E67B98">
            <w:pPr>
              <w:numPr>
                <w:ilvl w:val="0"/>
                <w:numId w:val="34"/>
              </w:numPr>
              <w:ind w:left="792" w:hanging="450"/>
            </w:pPr>
            <w:r w:rsidRPr="00153461">
              <w:t>Steps of evidence-based practice</w:t>
            </w:r>
          </w:p>
          <w:p w:rsidR="006576E8" w:rsidRPr="00153461" w:rsidRDefault="006576E8" w:rsidP="00E67B98">
            <w:pPr>
              <w:numPr>
                <w:ilvl w:val="0"/>
                <w:numId w:val="34"/>
              </w:numPr>
              <w:ind w:left="792" w:hanging="450"/>
            </w:pPr>
            <w:r w:rsidRPr="00153461">
              <w:t>Nursing research</w:t>
            </w:r>
          </w:p>
          <w:p w:rsidR="006576E8" w:rsidRPr="00153461" w:rsidRDefault="006576E8" w:rsidP="00153461">
            <w:pPr>
              <w:ind w:left="1080"/>
            </w:pPr>
            <w:r w:rsidRPr="00153461">
              <w:t>a.</w:t>
            </w:r>
            <w:r w:rsidRPr="00153461">
              <w:tab/>
              <w:t>quantitative research</w:t>
            </w:r>
          </w:p>
          <w:p w:rsidR="006576E8" w:rsidRPr="00153461" w:rsidRDefault="006576E8" w:rsidP="00153461">
            <w:pPr>
              <w:ind w:left="1080"/>
            </w:pPr>
            <w:r w:rsidRPr="00153461">
              <w:t>b. qualitative research</w:t>
            </w:r>
          </w:p>
          <w:p w:rsidR="006576E8" w:rsidRPr="00153461" w:rsidRDefault="006576E8" w:rsidP="00153461">
            <w:pPr>
              <w:tabs>
                <w:tab w:val="left" w:pos="342"/>
              </w:tabs>
            </w:pPr>
            <w:r w:rsidRPr="00153461">
              <w:tab/>
              <w:t>3.      Quality and performance improvement</w:t>
            </w:r>
          </w:p>
          <w:p w:rsidR="006576E8" w:rsidRPr="00153461" w:rsidRDefault="006576E8" w:rsidP="00153461">
            <w:pPr>
              <w:pStyle w:val="ListParagraph"/>
              <w:spacing w:after="0" w:line="240" w:lineRule="auto"/>
              <w:ind w:left="360" w:hanging="18"/>
              <w:rPr>
                <w:rFonts w:ascii="Times New Roman" w:hAnsi="Times New Roman"/>
                <w:sz w:val="20"/>
                <w:szCs w:val="20"/>
              </w:rPr>
            </w:pPr>
            <w:r w:rsidRPr="00153461">
              <w:rPr>
                <w:rFonts w:ascii="Times New Roman" w:hAnsi="Times New Roman"/>
                <w:sz w:val="20"/>
                <w:szCs w:val="20"/>
              </w:rPr>
              <w:t>4.      APA style</w:t>
            </w:r>
          </w:p>
        </w:tc>
        <w:tc>
          <w:tcPr>
            <w:tcW w:w="5200" w:type="dxa"/>
            <w:gridSpan w:val="2"/>
          </w:tcPr>
          <w:p w:rsidR="006576E8" w:rsidRPr="002102B4" w:rsidRDefault="006576E8" w:rsidP="00153461">
            <w:r w:rsidRPr="002102B4">
              <w:t>Read:</w:t>
            </w:r>
            <w:r w:rsidRPr="002102B4">
              <w:tab/>
              <w:t>Potter et al.</w:t>
            </w:r>
          </w:p>
          <w:p w:rsidR="006576E8" w:rsidRPr="002102B4" w:rsidRDefault="006576E8" w:rsidP="00153461">
            <w:r w:rsidRPr="002102B4">
              <w:tab/>
            </w:r>
            <w:r w:rsidRPr="002102B4">
              <w:tab/>
              <w:t>Ch. 7</w:t>
            </w:r>
          </w:p>
          <w:p w:rsidR="006576E8" w:rsidRPr="002102B4" w:rsidRDefault="006576E8" w:rsidP="00153461">
            <w:r w:rsidRPr="002102B4">
              <w:t>In class activity</w:t>
            </w:r>
          </w:p>
          <w:p w:rsidR="006576E8" w:rsidRPr="002102B4" w:rsidRDefault="006576E8" w:rsidP="00E67B98">
            <w:pPr>
              <w:pStyle w:val="ListParagraph"/>
              <w:numPr>
                <w:ilvl w:val="0"/>
                <w:numId w:val="39"/>
              </w:numPr>
              <w:rPr>
                <w:sz w:val="20"/>
                <w:szCs w:val="20"/>
              </w:rPr>
            </w:pPr>
            <w:r w:rsidRPr="002102B4">
              <w:rPr>
                <w:rFonts w:ascii="Times New Roman" w:hAnsi="Times New Roman"/>
                <w:sz w:val="20"/>
                <w:szCs w:val="20"/>
              </w:rPr>
              <w:t>Review an EBP article</w:t>
            </w:r>
          </w:p>
          <w:p w:rsidR="006576E8" w:rsidRPr="002102B4" w:rsidRDefault="006576E8" w:rsidP="00E67B98">
            <w:pPr>
              <w:pStyle w:val="ListParagraph"/>
              <w:numPr>
                <w:ilvl w:val="0"/>
                <w:numId w:val="39"/>
              </w:numPr>
              <w:rPr>
                <w:sz w:val="20"/>
                <w:szCs w:val="20"/>
              </w:rPr>
            </w:pPr>
            <w:r w:rsidRPr="002102B4">
              <w:rPr>
                <w:rFonts w:ascii="Times New Roman" w:hAnsi="Times New Roman"/>
                <w:sz w:val="20"/>
                <w:szCs w:val="20"/>
              </w:rPr>
              <w:t>Review APA style</w:t>
            </w:r>
          </w:p>
          <w:p w:rsidR="006576E8" w:rsidRPr="00AC54D2" w:rsidRDefault="006576E8" w:rsidP="003802D2">
            <w:pPr>
              <w:rPr>
                <w:b/>
                <w:u w:val="single"/>
              </w:rPr>
            </w:pPr>
            <w:r w:rsidRPr="002102B4">
              <w:t>Handout:  EBP article and APA document</w:t>
            </w:r>
          </w:p>
        </w:tc>
      </w:tr>
      <w:tr w:rsidR="003A29E6" w:rsidTr="00FA0994">
        <w:tc>
          <w:tcPr>
            <w:tcW w:w="879" w:type="dxa"/>
          </w:tcPr>
          <w:p w:rsidR="003A29E6" w:rsidRPr="008F4C6B" w:rsidRDefault="003A29E6" w:rsidP="00153461">
            <w:pPr>
              <w:jc w:val="center"/>
              <w:rPr>
                <w:b/>
              </w:rPr>
            </w:pPr>
            <w:r w:rsidRPr="008F4C6B">
              <w:rPr>
                <w:b/>
              </w:rPr>
              <w:t>Week</w:t>
            </w:r>
          </w:p>
          <w:p w:rsidR="003A29E6" w:rsidRPr="008F4C6B" w:rsidRDefault="003A29E6" w:rsidP="00153461">
            <w:pPr>
              <w:jc w:val="center"/>
              <w:rPr>
                <w:b/>
              </w:rPr>
            </w:pPr>
            <w:r w:rsidRPr="008F4C6B">
              <w:rPr>
                <w:b/>
              </w:rPr>
              <w:t>15</w:t>
            </w:r>
          </w:p>
        </w:tc>
        <w:tc>
          <w:tcPr>
            <w:tcW w:w="3479" w:type="dxa"/>
            <w:gridSpan w:val="2"/>
          </w:tcPr>
          <w:p w:rsidR="003A29E6" w:rsidRDefault="003A29E6" w:rsidP="00C02CC0"/>
        </w:tc>
        <w:tc>
          <w:tcPr>
            <w:tcW w:w="5040" w:type="dxa"/>
            <w:gridSpan w:val="2"/>
          </w:tcPr>
          <w:p w:rsidR="003A29E6" w:rsidRPr="00153461" w:rsidRDefault="003A29E6" w:rsidP="00153461">
            <w:pPr>
              <w:pStyle w:val="ListParagraph"/>
              <w:spacing w:after="0" w:line="240" w:lineRule="auto"/>
              <w:ind w:left="360"/>
              <w:rPr>
                <w:rFonts w:ascii="Times New Roman" w:hAnsi="Times New Roman"/>
                <w:sz w:val="20"/>
                <w:szCs w:val="20"/>
              </w:rPr>
            </w:pPr>
          </w:p>
        </w:tc>
        <w:tc>
          <w:tcPr>
            <w:tcW w:w="5200" w:type="dxa"/>
            <w:gridSpan w:val="2"/>
          </w:tcPr>
          <w:p w:rsidR="003A29E6" w:rsidRDefault="003A29E6" w:rsidP="009025B4">
            <w:pPr>
              <w:rPr>
                <w:color w:val="000000"/>
              </w:rPr>
            </w:pPr>
            <w:r w:rsidRPr="00E46486">
              <w:rPr>
                <w:b/>
                <w:color w:val="000000"/>
              </w:rPr>
              <w:t>ATI Practice Assessment</w:t>
            </w:r>
            <w:r w:rsidRPr="00E46486">
              <w:rPr>
                <w:color w:val="000000"/>
              </w:rPr>
              <w:t xml:space="preserve"> - RN Fundamentals Online </w:t>
            </w:r>
          </w:p>
          <w:p w:rsidR="003A29E6" w:rsidRDefault="003A29E6" w:rsidP="009025B4">
            <w:pPr>
              <w:rPr>
                <w:color w:val="000000"/>
              </w:rPr>
            </w:pPr>
            <w:r>
              <w:rPr>
                <w:color w:val="000000"/>
              </w:rPr>
              <w:t>Practice 2016A and 2016</w:t>
            </w:r>
            <w:r w:rsidRPr="00E46486">
              <w:rPr>
                <w:color w:val="000000"/>
              </w:rPr>
              <w:t xml:space="preserve">B.  </w:t>
            </w:r>
            <w:r>
              <w:rPr>
                <w:color w:val="000000"/>
              </w:rPr>
              <w:t>Both must be completed</w:t>
            </w:r>
          </w:p>
          <w:p w:rsidR="003A29E6" w:rsidRPr="000A2B9B" w:rsidRDefault="003A29E6" w:rsidP="009025B4">
            <w:r w:rsidRPr="00E46486">
              <w:rPr>
                <w:color w:val="000000"/>
              </w:rPr>
              <w:t xml:space="preserve">with a grade of &gt;/80% </w:t>
            </w:r>
            <w:r>
              <w:rPr>
                <w:color w:val="000000"/>
              </w:rPr>
              <w:t xml:space="preserve"> before </w:t>
            </w:r>
            <w:r w:rsidRPr="000A2B9B">
              <w:t xml:space="preserve">11/26/18 ATI Proctored </w:t>
            </w:r>
          </w:p>
          <w:p w:rsidR="003A29E6" w:rsidRPr="000A2B9B" w:rsidRDefault="003A29E6" w:rsidP="009025B4">
            <w:pPr>
              <w:rPr>
                <w:b/>
              </w:rPr>
            </w:pPr>
            <w:r w:rsidRPr="000A2B9B">
              <w:t>Assessment.</w:t>
            </w:r>
            <w:r w:rsidRPr="000A2B9B">
              <w:rPr>
                <w:b/>
              </w:rPr>
              <w:t xml:space="preserve">                          </w:t>
            </w:r>
          </w:p>
          <w:p w:rsidR="003A29E6" w:rsidRPr="000A2B9B" w:rsidRDefault="003A29E6" w:rsidP="009025B4">
            <w:pPr>
              <w:rPr>
                <w:b/>
                <w:u w:val="single"/>
              </w:rPr>
            </w:pPr>
          </w:p>
          <w:p w:rsidR="003A29E6" w:rsidRPr="000A2B9B" w:rsidRDefault="003A29E6" w:rsidP="009025B4">
            <w:pPr>
              <w:rPr>
                <w:b/>
                <w:sz w:val="18"/>
                <w:szCs w:val="18"/>
                <w:u w:val="single"/>
              </w:rPr>
            </w:pPr>
            <w:r w:rsidRPr="000A2B9B">
              <w:rPr>
                <w:b/>
                <w:sz w:val="18"/>
                <w:szCs w:val="18"/>
                <w:u w:val="single"/>
              </w:rPr>
              <w:t xml:space="preserve">ATI Proctored Assessment-  RN Fundamentals 2016 </w:t>
            </w:r>
          </w:p>
          <w:p w:rsidR="003A29E6" w:rsidRDefault="003A29E6" w:rsidP="009025B4">
            <w:pPr>
              <w:rPr>
                <w:b/>
                <w:sz w:val="18"/>
                <w:szCs w:val="18"/>
                <w:u w:val="single"/>
              </w:rPr>
            </w:pPr>
            <w:r w:rsidRPr="000A2B9B">
              <w:rPr>
                <w:b/>
                <w:sz w:val="18"/>
                <w:szCs w:val="18"/>
                <w:u w:val="single"/>
              </w:rPr>
              <w:t>11/26/18 in computer lab at FRMC (quiz grade) see individual</w:t>
            </w:r>
            <w:r>
              <w:rPr>
                <w:b/>
                <w:sz w:val="18"/>
                <w:szCs w:val="18"/>
                <w:u w:val="single"/>
              </w:rPr>
              <w:t xml:space="preserve"> </w:t>
            </w:r>
            <w:r w:rsidRPr="000A2B9B">
              <w:rPr>
                <w:b/>
                <w:sz w:val="18"/>
                <w:szCs w:val="18"/>
                <w:u w:val="single"/>
              </w:rPr>
              <w:t>schedule for time.</w:t>
            </w:r>
          </w:p>
          <w:p w:rsidR="003A29E6" w:rsidRPr="00AC54D2" w:rsidRDefault="003A29E6" w:rsidP="009025B4">
            <w:pPr>
              <w:rPr>
                <w:b/>
                <w:u w:val="single"/>
              </w:rPr>
            </w:pPr>
          </w:p>
        </w:tc>
      </w:tr>
      <w:tr w:rsidR="003A29E6" w:rsidTr="00FA0994">
        <w:tc>
          <w:tcPr>
            <w:tcW w:w="879" w:type="dxa"/>
          </w:tcPr>
          <w:p w:rsidR="003A29E6" w:rsidRPr="008F4C6B" w:rsidRDefault="003A29E6" w:rsidP="00E55D51">
            <w:pPr>
              <w:jc w:val="center"/>
              <w:rPr>
                <w:b/>
              </w:rPr>
            </w:pPr>
            <w:r w:rsidRPr="008F4C6B">
              <w:rPr>
                <w:b/>
              </w:rPr>
              <w:t>Week</w:t>
            </w:r>
          </w:p>
          <w:p w:rsidR="003A29E6" w:rsidRPr="008F4C6B" w:rsidRDefault="003A29E6" w:rsidP="00E55D51">
            <w:pPr>
              <w:jc w:val="center"/>
              <w:rPr>
                <w:b/>
              </w:rPr>
            </w:pPr>
            <w:r w:rsidRPr="008F4C6B">
              <w:rPr>
                <w:b/>
              </w:rPr>
              <w:t>16</w:t>
            </w:r>
          </w:p>
        </w:tc>
        <w:tc>
          <w:tcPr>
            <w:tcW w:w="3479" w:type="dxa"/>
            <w:gridSpan w:val="2"/>
          </w:tcPr>
          <w:p w:rsidR="003A29E6" w:rsidRDefault="003A29E6" w:rsidP="00C02CC0"/>
        </w:tc>
        <w:tc>
          <w:tcPr>
            <w:tcW w:w="5040" w:type="dxa"/>
            <w:gridSpan w:val="2"/>
          </w:tcPr>
          <w:p w:rsidR="003A29E6" w:rsidRPr="000A1B66" w:rsidRDefault="003A29E6" w:rsidP="000A1B66">
            <w:pPr>
              <w:pStyle w:val="ListParagraph"/>
              <w:spacing w:after="0" w:line="240" w:lineRule="auto"/>
              <w:ind w:left="360"/>
              <w:jc w:val="center"/>
              <w:rPr>
                <w:rFonts w:ascii="Times New Roman" w:hAnsi="Times New Roman"/>
                <w:b/>
                <w:sz w:val="20"/>
                <w:szCs w:val="20"/>
              </w:rPr>
            </w:pPr>
            <w:r w:rsidRPr="000A1B66">
              <w:rPr>
                <w:rFonts w:ascii="Times New Roman" w:hAnsi="Times New Roman"/>
                <w:b/>
                <w:sz w:val="20"/>
                <w:szCs w:val="20"/>
              </w:rPr>
              <w:t>FINAL EXAMINATION</w:t>
            </w:r>
          </w:p>
          <w:p w:rsidR="003A29E6" w:rsidRPr="000A1B66" w:rsidRDefault="003A29E6" w:rsidP="000A1B66">
            <w:pPr>
              <w:pStyle w:val="ListParagraph"/>
              <w:spacing w:after="0" w:line="240" w:lineRule="auto"/>
              <w:ind w:left="360"/>
              <w:jc w:val="center"/>
              <w:rPr>
                <w:rFonts w:ascii="Times New Roman" w:hAnsi="Times New Roman"/>
                <w:b/>
                <w:sz w:val="20"/>
                <w:szCs w:val="20"/>
              </w:rPr>
            </w:pPr>
            <w:r w:rsidRPr="000A1B66">
              <w:rPr>
                <w:rFonts w:ascii="Times New Roman" w:hAnsi="Times New Roman"/>
                <w:b/>
                <w:sz w:val="20"/>
                <w:szCs w:val="20"/>
              </w:rPr>
              <w:t>(2 HOURS)</w:t>
            </w:r>
          </w:p>
          <w:p w:rsidR="003A29E6" w:rsidRPr="00153461" w:rsidRDefault="003A29E6" w:rsidP="000A1B66">
            <w:pPr>
              <w:pStyle w:val="ListParagraph"/>
              <w:spacing w:after="0" w:line="240" w:lineRule="auto"/>
              <w:ind w:left="360"/>
              <w:jc w:val="center"/>
              <w:rPr>
                <w:rFonts w:ascii="Times New Roman" w:hAnsi="Times New Roman"/>
                <w:sz w:val="20"/>
                <w:szCs w:val="20"/>
              </w:rPr>
            </w:pPr>
            <w:r w:rsidRPr="000A1B66">
              <w:rPr>
                <w:rFonts w:ascii="Times New Roman" w:hAnsi="Times New Roman"/>
                <w:b/>
                <w:sz w:val="20"/>
                <w:szCs w:val="20"/>
              </w:rPr>
              <w:t>12/5/18 at 0800</w:t>
            </w:r>
          </w:p>
        </w:tc>
        <w:tc>
          <w:tcPr>
            <w:tcW w:w="5200" w:type="dxa"/>
            <w:gridSpan w:val="2"/>
          </w:tcPr>
          <w:p w:rsidR="003A29E6" w:rsidRPr="00AC54D2" w:rsidRDefault="003A29E6" w:rsidP="00765728">
            <w:pPr>
              <w:jc w:val="center"/>
              <w:rPr>
                <w:b/>
                <w:u w:val="single"/>
              </w:rPr>
            </w:pPr>
          </w:p>
        </w:tc>
      </w:tr>
    </w:tbl>
    <w:p w:rsidR="006576E8" w:rsidRDefault="006576E8" w:rsidP="006576E8">
      <w:pPr>
        <w:rPr>
          <w:sz w:val="14"/>
          <w:szCs w:val="14"/>
        </w:rPr>
      </w:pPr>
      <w:r w:rsidRPr="00E40064">
        <w:rPr>
          <w:sz w:val="14"/>
          <w:szCs w:val="14"/>
        </w:rPr>
        <w:t>MB</w:t>
      </w:r>
      <w:r>
        <w:rPr>
          <w:sz w:val="14"/>
          <w:szCs w:val="14"/>
        </w:rPr>
        <w:t>//DW/</w:t>
      </w:r>
      <w:proofErr w:type="spellStart"/>
      <w:r>
        <w:rPr>
          <w:sz w:val="14"/>
          <w:szCs w:val="14"/>
        </w:rPr>
        <w:t>df</w:t>
      </w:r>
      <w:proofErr w:type="spellEnd"/>
    </w:p>
    <w:p w:rsidR="006576E8" w:rsidRPr="00371F85" w:rsidRDefault="006576E8">
      <w:pPr>
        <w:rPr>
          <w:sz w:val="16"/>
          <w:szCs w:val="16"/>
        </w:rPr>
      </w:pPr>
      <w:r w:rsidRPr="00371F85">
        <w:rPr>
          <w:sz w:val="16"/>
          <w:szCs w:val="16"/>
        </w:rPr>
        <w:fldChar w:fldCharType="begin"/>
      </w:r>
      <w:r w:rsidRPr="00371F85">
        <w:rPr>
          <w:sz w:val="16"/>
          <w:szCs w:val="16"/>
        </w:rPr>
        <w:instrText xml:space="preserve"> FILENAME  \p  \* MERGEFORMAT </w:instrText>
      </w:r>
      <w:r w:rsidRPr="00371F85">
        <w:rPr>
          <w:sz w:val="16"/>
          <w:szCs w:val="16"/>
        </w:rPr>
        <w:fldChar w:fldCharType="separate"/>
      </w:r>
      <w:r w:rsidRPr="00371F85">
        <w:rPr>
          <w:noProof/>
          <w:sz w:val="16"/>
          <w:szCs w:val="16"/>
        </w:rPr>
        <w:t>T:\Administration\EVE</w:t>
      </w:r>
      <w:r>
        <w:rPr>
          <w:noProof/>
          <w:sz w:val="16"/>
          <w:szCs w:val="16"/>
        </w:rPr>
        <w:fldChar w:fldCharType="begin"/>
      </w:r>
      <w:r>
        <w:rPr>
          <w:noProof/>
          <w:sz w:val="16"/>
          <w:szCs w:val="16"/>
        </w:rPr>
        <w:instrText xml:space="preserve"> FILENAME  \p  \* MERGEFORMAT </w:instrText>
      </w:r>
      <w:r>
        <w:rPr>
          <w:noProof/>
          <w:sz w:val="16"/>
          <w:szCs w:val="16"/>
        </w:rPr>
        <w:fldChar w:fldCharType="separate"/>
      </w:r>
      <w:r>
        <w:rPr>
          <w:noProof/>
          <w:sz w:val="16"/>
          <w:szCs w:val="16"/>
        </w:rPr>
        <w:t>T:\Administration\EVERYONE\Courses\Nursing Foundations\20</w:t>
      </w:r>
      <w:r w:rsidR="00EA3947">
        <w:rPr>
          <w:noProof/>
          <w:sz w:val="16"/>
          <w:szCs w:val="16"/>
        </w:rPr>
        <w:t>18\2018 NF Course Outline FINAL</w:t>
      </w:r>
      <w:r>
        <w:rPr>
          <w:noProof/>
          <w:sz w:val="16"/>
          <w:szCs w:val="16"/>
        </w:rPr>
        <w:t>.docx</w:t>
      </w:r>
      <w:r>
        <w:rPr>
          <w:noProof/>
          <w:sz w:val="16"/>
          <w:szCs w:val="16"/>
        </w:rPr>
        <w:fldChar w:fldCharType="end"/>
      </w:r>
      <w:r w:rsidRPr="00371F85">
        <w:rPr>
          <w:sz w:val="16"/>
          <w:szCs w:val="16"/>
        </w:rPr>
        <w:fldChar w:fldCharType="end"/>
      </w:r>
    </w:p>
    <w:sectPr w:rsidR="006576E8" w:rsidRPr="00371F85" w:rsidSect="00FA7D9D">
      <w:headerReference w:type="default" r:id="rId25"/>
      <w:footerReference w:type="default" r:id="rId26"/>
      <w:headerReference w:type="first" r:id="rId27"/>
      <w:pgSz w:w="15840" w:h="12240" w:orient="landscape" w:code="1"/>
      <w:pgMar w:top="864" w:right="864" w:bottom="864" w:left="864" w:header="1728" w:footer="432"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60D5" w:rsidRDefault="002660D5">
      <w:r>
        <w:separator/>
      </w:r>
    </w:p>
  </w:endnote>
  <w:endnote w:type="continuationSeparator" w:id="0">
    <w:p w:rsidR="002660D5" w:rsidRDefault="00266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0D5" w:rsidRDefault="002660D5">
    <w:pPr>
      <w:pStyle w:val="Footer"/>
      <w:framePr w:wrap="around" w:vAnchor="text" w:hAnchor="page" w:x="7921" w:y="47"/>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sidR="004405F4">
      <w:rPr>
        <w:rStyle w:val="PageNumber"/>
        <w:noProof/>
        <w:sz w:val="16"/>
      </w:rPr>
      <w:t>1</w:t>
    </w:r>
    <w:r>
      <w:rPr>
        <w:rStyle w:val="PageNumber"/>
        <w:sz w:val="16"/>
      </w:rPr>
      <w:fldChar w:fldCharType="end"/>
    </w:r>
  </w:p>
  <w:p w:rsidR="002660D5" w:rsidRDefault="002660D5">
    <w:pPr>
      <w:pStyle w:val="Footer"/>
      <w:rPr>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0D5" w:rsidRDefault="002660D5">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Pr>
        <w:rStyle w:val="PageNumber"/>
        <w:noProof/>
        <w:sz w:val="16"/>
      </w:rPr>
      <w:t>4</w:t>
    </w:r>
    <w:r>
      <w:rPr>
        <w:rStyle w:val="PageNumber"/>
        <w:sz w:val="16"/>
      </w:rPr>
      <w:fldChar w:fldCharType="end"/>
    </w:r>
  </w:p>
  <w:p w:rsidR="002660D5" w:rsidRDefault="002660D5">
    <w:pPr>
      <w:pStyle w:val="Footer"/>
      <w:rPr>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0D5" w:rsidRDefault="002660D5">
    <w:pPr>
      <w:pStyle w:val="Footer"/>
      <w:jc w:val="center"/>
      <w:rPr>
        <w:sz w:val="16"/>
      </w:rPr>
    </w:pPr>
    <w:r>
      <w:rPr>
        <w:rStyle w:val="PageNumber"/>
        <w:sz w:val="16"/>
      </w:rPr>
      <w:fldChar w:fldCharType="begin"/>
    </w:r>
    <w:r>
      <w:rPr>
        <w:rStyle w:val="PageNumber"/>
        <w:sz w:val="16"/>
      </w:rPr>
      <w:instrText xml:space="preserve"> PAGE </w:instrText>
    </w:r>
    <w:r>
      <w:rPr>
        <w:rStyle w:val="PageNumber"/>
        <w:sz w:val="16"/>
      </w:rPr>
      <w:fldChar w:fldCharType="separate"/>
    </w:r>
    <w:r w:rsidR="004405F4">
      <w:rPr>
        <w:rStyle w:val="PageNumber"/>
        <w:noProof/>
        <w:sz w:val="16"/>
      </w:rPr>
      <w:t>4</w:t>
    </w:r>
    <w:r>
      <w:rPr>
        <w:rStyle w:val="PageNumber"/>
        <w:sz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0D5" w:rsidRDefault="002660D5">
    <w:pPr>
      <w:pStyle w:val="Footer"/>
      <w:framePr w:wrap="around" w:vAnchor="text" w:hAnchor="margin" w:xAlign="center" w:y="1"/>
      <w:rPr>
        <w:rStyle w:val="PageNumber"/>
        <w:sz w:val="16"/>
      </w:rPr>
    </w:pPr>
    <w:r>
      <w:rPr>
        <w:rStyle w:val="PageNumber"/>
        <w:sz w:val="16"/>
      </w:rPr>
      <w:fldChar w:fldCharType="begin"/>
    </w:r>
    <w:r>
      <w:rPr>
        <w:rStyle w:val="PageNumber"/>
        <w:sz w:val="16"/>
      </w:rPr>
      <w:instrText xml:space="preserve">PAGE  </w:instrText>
    </w:r>
    <w:r>
      <w:rPr>
        <w:rStyle w:val="PageNumber"/>
        <w:sz w:val="16"/>
      </w:rPr>
      <w:fldChar w:fldCharType="separate"/>
    </w:r>
    <w:r w:rsidR="004405F4">
      <w:rPr>
        <w:rStyle w:val="PageNumber"/>
        <w:noProof/>
        <w:sz w:val="16"/>
      </w:rPr>
      <w:t>26</w:t>
    </w:r>
    <w:r>
      <w:rPr>
        <w:rStyle w:val="PageNumber"/>
        <w:sz w:val="16"/>
      </w:rPr>
      <w:fldChar w:fldCharType="end"/>
    </w:r>
  </w:p>
  <w:p w:rsidR="002660D5" w:rsidRDefault="002660D5">
    <w:pPr>
      <w:pStyle w:val="Footer"/>
      <w:rPr>
        <w:sz w:val="16"/>
      </w:rPr>
    </w:pPr>
    <w:r>
      <w:rPr>
        <w:sz w:val="16"/>
      </w:rPr>
      <w:t>*Course Objectives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60D5" w:rsidRDefault="002660D5">
      <w:r>
        <w:separator/>
      </w:r>
    </w:p>
  </w:footnote>
  <w:footnote w:type="continuationSeparator" w:id="0">
    <w:p w:rsidR="002660D5" w:rsidRDefault="002660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0D5" w:rsidRDefault="002660D5">
    <w:pPr>
      <w:pStyle w:val="Header"/>
      <w:jc w:val="center"/>
    </w:pPr>
    <w:r>
      <w:t>COURSE OUTLINE</w:t>
    </w:r>
  </w:p>
  <w:p w:rsidR="002660D5" w:rsidRDefault="002660D5">
    <w:pPr>
      <w:pStyle w:val="Header"/>
    </w:pPr>
  </w:p>
  <w:tbl>
    <w:tblPr>
      <w:tblW w:w="14598" w:type="dxa"/>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38"/>
      <w:gridCol w:w="5040"/>
      <w:gridCol w:w="5220"/>
    </w:tblGrid>
    <w:tr w:rsidR="002660D5" w:rsidTr="00FA0994">
      <w:tc>
        <w:tcPr>
          <w:tcW w:w="4338" w:type="dxa"/>
        </w:tcPr>
        <w:p w:rsidR="002660D5" w:rsidRDefault="002660D5">
          <w:pPr>
            <w:jc w:val="center"/>
          </w:pPr>
          <w:r>
            <w:t xml:space="preserve">UNIT OBJECTIVES </w:t>
          </w:r>
        </w:p>
      </w:tc>
      <w:tc>
        <w:tcPr>
          <w:tcW w:w="5040" w:type="dxa"/>
        </w:tcPr>
        <w:p w:rsidR="002660D5" w:rsidRDefault="002660D5">
          <w:pPr>
            <w:jc w:val="center"/>
          </w:pPr>
          <w:r>
            <w:t>CONTENT</w:t>
          </w:r>
        </w:p>
      </w:tc>
      <w:tc>
        <w:tcPr>
          <w:tcW w:w="5220" w:type="dxa"/>
        </w:tcPr>
        <w:p w:rsidR="002660D5" w:rsidRDefault="002660D5">
          <w:pPr>
            <w:jc w:val="center"/>
          </w:pPr>
          <w:r>
            <w:t>RELATED LEARNING EXPERIENCES</w:t>
          </w:r>
        </w:p>
      </w:tc>
    </w:tr>
  </w:tbl>
  <w:p w:rsidR="002660D5" w:rsidRDefault="002660D5">
    <w:pPr>
      <w:pStyle w:val="Header"/>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0D5" w:rsidRDefault="002660D5">
    <w:pPr>
      <w:pStyle w:val="Header"/>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F68C4"/>
    <w:multiLevelType w:val="singleLevel"/>
    <w:tmpl w:val="D672812A"/>
    <w:lvl w:ilvl="0">
      <w:start w:val="1"/>
      <w:numFmt w:val="decimal"/>
      <w:lvlText w:val="%1."/>
      <w:lvlJc w:val="left"/>
      <w:pPr>
        <w:tabs>
          <w:tab w:val="num" w:pos="870"/>
        </w:tabs>
        <w:ind w:left="870" w:hanging="435"/>
      </w:pPr>
      <w:rPr>
        <w:rFonts w:hint="default"/>
      </w:rPr>
    </w:lvl>
  </w:abstractNum>
  <w:abstractNum w:abstractNumId="1" w15:restartNumberingAfterBreak="0">
    <w:nsid w:val="03144678"/>
    <w:multiLevelType w:val="hybridMultilevel"/>
    <w:tmpl w:val="DD443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2A6A5C"/>
    <w:multiLevelType w:val="hybridMultilevel"/>
    <w:tmpl w:val="51967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141DE"/>
    <w:multiLevelType w:val="multilevel"/>
    <w:tmpl w:val="DFCC4EC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9C7426C"/>
    <w:multiLevelType w:val="multilevel"/>
    <w:tmpl w:val="11AAEA4E"/>
    <w:lvl w:ilvl="0">
      <w:start w:val="1"/>
      <w:numFmt w:val="decimal"/>
      <w:lvlText w:val="%1."/>
      <w:lvlJc w:val="left"/>
      <w:pPr>
        <w:tabs>
          <w:tab w:val="num" w:pos="720"/>
        </w:tabs>
        <w:ind w:left="720" w:hanging="360"/>
      </w:pPr>
      <w:rPr>
        <w:rFonts w:ascii="Times New Roman" w:hAnsi="Times New Roman" w:cs="Times New Roman" w:hint="default"/>
        <w:sz w:val="20"/>
        <w:szCs w:val="2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ascii="Times New Roman" w:hAnsi="Times New Roman" w:cs="Times New Roman" w:hint="default"/>
        <w:sz w:val="20"/>
        <w:szCs w:val="2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upperLetter"/>
      <w:lvlText w:val="%6."/>
      <w:lvlJc w:val="left"/>
      <w:pPr>
        <w:ind w:left="4500" w:hanging="360"/>
      </w:pPr>
      <w:rPr>
        <w:rFonts w:ascii="Times New Roman" w:hAnsi="Times New Roman" w:cs="Times New Roman" w:hint="default"/>
        <w:sz w:val="20"/>
        <w:szCs w:val="20"/>
      </w:r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0A09267C"/>
    <w:multiLevelType w:val="hybridMultilevel"/>
    <w:tmpl w:val="F8987B9E"/>
    <w:lvl w:ilvl="0" w:tplc="C99E3A3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3C2B46"/>
    <w:multiLevelType w:val="hybridMultilevel"/>
    <w:tmpl w:val="4EFA6546"/>
    <w:lvl w:ilvl="0" w:tplc="958C880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91538F"/>
    <w:multiLevelType w:val="hybridMultilevel"/>
    <w:tmpl w:val="C6182DD6"/>
    <w:lvl w:ilvl="0" w:tplc="499A30DE">
      <w:start w:val="3"/>
      <w:numFmt w:val="decimal"/>
      <w:lvlText w:val="%1."/>
      <w:lvlJc w:val="left"/>
      <w:pPr>
        <w:tabs>
          <w:tab w:val="num" w:pos="720"/>
        </w:tabs>
        <w:ind w:left="720" w:hanging="360"/>
      </w:pPr>
      <w:rPr>
        <w:rFonts w:hint="default"/>
      </w:rPr>
    </w:lvl>
    <w:lvl w:ilvl="1" w:tplc="354627DC">
      <w:start w:val="1"/>
      <w:numFmt w:val="lowerLetter"/>
      <w:lvlText w:val="%2."/>
      <w:lvlJc w:val="left"/>
      <w:pPr>
        <w:tabs>
          <w:tab w:val="num" w:pos="1080"/>
        </w:tabs>
        <w:ind w:left="1080" w:hanging="360"/>
      </w:pPr>
      <w:rPr>
        <w:rFonts w:hint="default"/>
      </w:rPr>
    </w:lvl>
    <w:lvl w:ilvl="2" w:tplc="009231CE">
      <w:start w:val="1"/>
      <w:numFmt w:val="decimal"/>
      <w:lvlText w:val="%3)"/>
      <w:lvlJc w:val="left"/>
      <w:pPr>
        <w:tabs>
          <w:tab w:val="num" w:pos="1440"/>
        </w:tabs>
        <w:ind w:left="1440" w:hanging="360"/>
      </w:pPr>
      <w:rPr>
        <w:rFonts w:hint="default"/>
      </w:rPr>
    </w:lvl>
    <w:lvl w:ilvl="3" w:tplc="5C20BDC2">
      <w:start w:val="2"/>
      <w:numFmt w:val="lowerLetter"/>
      <w:lvlText w:val="%4."/>
      <w:lvlJc w:val="left"/>
      <w:pPr>
        <w:tabs>
          <w:tab w:val="num" w:pos="1080"/>
        </w:tabs>
        <w:ind w:left="1080" w:hanging="360"/>
      </w:pPr>
      <w:rPr>
        <w:rFonts w:hint="default"/>
      </w:rPr>
    </w:lvl>
    <w:lvl w:ilvl="4" w:tplc="168A215A">
      <w:start w:val="1"/>
      <w:numFmt w:val="decimal"/>
      <w:lvlText w:val="%5)"/>
      <w:lvlJc w:val="left"/>
      <w:pPr>
        <w:tabs>
          <w:tab w:val="num" w:pos="1440"/>
        </w:tabs>
        <w:ind w:left="1440" w:hanging="360"/>
      </w:pPr>
      <w:rPr>
        <w:rFonts w:hint="default"/>
      </w:rPr>
    </w:lvl>
    <w:lvl w:ilvl="5" w:tplc="505656C2">
      <w:start w:val="1"/>
      <w:numFmt w:val="lowerLetter"/>
      <w:lvlText w:val="%6."/>
      <w:lvlJc w:val="left"/>
      <w:pPr>
        <w:tabs>
          <w:tab w:val="num" w:pos="1080"/>
        </w:tabs>
        <w:ind w:left="108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D6808BE"/>
    <w:multiLevelType w:val="hybridMultilevel"/>
    <w:tmpl w:val="403C95AC"/>
    <w:lvl w:ilvl="0" w:tplc="D2D028C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0FA677F"/>
    <w:multiLevelType w:val="singleLevel"/>
    <w:tmpl w:val="E76CC346"/>
    <w:lvl w:ilvl="0">
      <w:start w:val="1"/>
      <w:numFmt w:val="decimal"/>
      <w:lvlText w:val="%1."/>
      <w:lvlJc w:val="left"/>
      <w:pPr>
        <w:tabs>
          <w:tab w:val="num" w:pos="720"/>
        </w:tabs>
        <w:ind w:left="720" w:hanging="360"/>
      </w:pPr>
      <w:rPr>
        <w:rFonts w:ascii="Times New Roman" w:hAnsi="Times New Roman" w:cs="Times New Roman" w:hint="default"/>
        <w:sz w:val="20"/>
        <w:szCs w:val="20"/>
      </w:rPr>
    </w:lvl>
  </w:abstractNum>
  <w:abstractNum w:abstractNumId="10" w15:restartNumberingAfterBreak="0">
    <w:nsid w:val="13D57729"/>
    <w:multiLevelType w:val="hybridMultilevel"/>
    <w:tmpl w:val="7F4E3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05757D"/>
    <w:multiLevelType w:val="hybridMultilevel"/>
    <w:tmpl w:val="EF0E6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3D4030"/>
    <w:multiLevelType w:val="hybridMultilevel"/>
    <w:tmpl w:val="D73C9484"/>
    <w:lvl w:ilvl="0" w:tplc="33D861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7EC6236"/>
    <w:multiLevelType w:val="singleLevel"/>
    <w:tmpl w:val="0416FE96"/>
    <w:lvl w:ilvl="0">
      <w:start w:val="1"/>
      <w:numFmt w:val="lowerLetter"/>
      <w:lvlText w:val="%1."/>
      <w:lvlJc w:val="left"/>
      <w:pPr>
        <w:tabs>
          <w:tab w:val="num" w:pos="1080"/>
        </w:tabs>
        <w:ind w:left="1080" w:hanging="360"/>
      </w:pPr>
      <w:rPr>
        <w:rFonts w:hint="default"/>
      </w:rPr>
    </w:lvl>
  </w:abstractNum>
  <w:abstractNum w:abstractNumId="14" w15:restartNumberingAfterBreak="0">
    <w:nsid w:val="195B7095"/>
    <w:multiLevelType w:val="hybridMultilevel"/>
    <w:tmpl w:val="3BD612BE"/>
    <w:lvl w:ilvl="0" w:tplc="85FC8440">
      <w:start w:val="1"/>
      <w:numFmt w:val="upperLetter"/>
      <w:lvlText w:val="%1."/>
      <w:lvlJc w:val="left"/>
      <w:pPr>
        <w:tabs>
          <w:tab w:val="num" w:pos="360"/>
        </w:tabs>
        <w:ind w:left="360" w:hanging="360"/>
      </w:pPr>
      <w:rPr>
        <w:rFonts w:hint="default"/>
        <w:sz w:val="20"/>
        <w:szCs w:val="20"/>
      </w:rPr>
    </w:lvl>
    <w:lvl w:ilvl="1" w:tplc="8A823DE0">
      <w:start w:val="1"/>
      <w:numFmt w:val="decimal"/>
      <w:lvlText w:val="%2."/>
      <w:lvlJc w:val="left"/>
      <w:pPr>
        <w:tabs>
          <w:tab w:val="num" w:pos="720"/>
        </w:tabs>
        <w:ind w:left="720" w:hanging="360"/>
      </w:pPr>
      <w:rPr>
        <w:rFonts w:hint="default"/>
      </w:rPr>
    </w:lvl>
    <w:lvl w:ilvl="2" w:tplc="FB766DC4">
      <w:start w:val="1"/>
      <w:numFmt w:val="lowerLetter"/>
      <w:lvlText w:val="%3."/>
      <w:lvlJc w:val="left"/>
      <w:pPr>
        <w:tabs>
          <w:tab w:val="num" w:pos="1080"/>
        </w:tabs>
        <w:ind w:left="1080" w:hanging="360"/>
      </w:pPr>
      <w:rPr>
        <w:rFonts w:hint="default"/>
      </w:rPr>
    </w:lvl>
    <w:lvl w:ilvl="3" w:tplc="A86EFD0C">
      <w:start w:val="7"/>
      <w:numFmt w:val="decimal"/>
      <w:lvlText w:val="%4."/>
      <w:lvlJc w:val="left"/>
      <w:pPr>
        <w:tabs>
          <w:tab w:val="num" w:pos="720"/>
        </w:tabs>
        <w:ind w:left="720" w:hanging="360"/>
      </w:pPr>
      <w:rPr>
        <w:rFonts w:hint="default"/>
      </w:rPr>
    </w:lvl>
    <w:lvl w:ilvl="4" w:tplc="9268037A">
      <w:start w:val="1"/>
      <w:numFmt w:val="lowerLetter"/>
      <w:lvlText w:val="%5."/>
      <w:lvlJc w:val="left"/>
      <w:pPr>
        <w:tabs>
          <w:tab w:val="num" w:pos="1080"/>
        </w:tabs>
        <w:ind w:left="1080" w:hanging="360"/>
      </w:pPr>
      <w:rPr>
        <w:rFonts w:hint="default"/>
      </w:rPr>
    </w:lvl>
    <w:lvl w:ilvl="5" w:tplc="C916D424">
      <w:start w:val="15"/>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E0270F0"/>
    <w:multiLevelType w:val="multilevel"/>
    <w:tmpl w:val="CCAEE8EC"/>
    <w:lvl w:ilvl="0">
      <w:start w:val="1"/>
      <w:numFmt w:val="decimal"/>
      <w:lvlText w:val="%1."/>
      <w:lvlJc w:val="left"/>
      <w:pPr>
        <w:tabs>
          <w:tab w:val="num" w:pos="720"/>
        </w:tabs>
        <w:ind w:left="720" w:hanging="360"/>
      </w:pPr>
      <w:rPr>
        <w:rFonts w:ascii="Times New Roman" w:hAnsi="Times New Roman" w:cs="Times New Roman" w:hint="default"/>
        <w:sz w:val="20"/>
        <w:szCs w:val="20"/>
      </w:rPr>
    </w:lvl>
    <w:lvl w:ilvl="1">
      <w:start w:val="1"/>
      <w:numFmt w:val="bullet"/>
      <w:lvlText w:val=""/>
      <w:lvlJc w:val="left"/>
      <w:pPr>
        <w:tabs>
          <w:tab w:val="num" w:pos="720"/>
        </w:tabs>
        <w:ind w:left="720" w:hanging="360"/>
      </w:pPr>
      <w:rPr>
        <w:rFonts w:ascii="Symbol" w:hAnsi="Symbol"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upperLetter"/>
      <w:lvlText w:val="%6."/>
      <w:lvlJc w:val="left"/>
      <w:pPr>
        <w:ind w:left="4500" w:hanging="360"/>
      </w:pPr>
      <w:rPr>
        <w:rFonts w:hint="default"/>
      </w:r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1FC57B80"/>
    <w:multiLevelType w:val="hybridMultilevel"/>
    <w:tmpl w:val="8A24158A"/>
    <w:lvl w:ilvl="0" w:tplc="D7F4247C">
      <w:start w:val="1"/>
      <w:numFmt w:val="upperLetter"/>
      <w:lvlText w:val="%1."/>
      <w:lvlJc w:val="left"/>
      <w:pPr>
        <w:tabs>
          <w:tab w:val="num" w:pos="360"/>
        </w:tabs>
        <w:ind w:left="360" w:hanging="360"/>
      </w:pPr>
      <w:rPr>
        <w:rFonts w:ascii="Times New Roman" w:hAnsi="Times New Roman" w:cs="Times New Roman" w:hint="default"/>
        <w:sz w:val="20"/>
        <w:szCs w:val="20"/>
      </w:rPr>
    </w:lvl>
    <w:lvl w:ilvl="1" w:tplc="E6CE1C0C">
      <w:start w:val="1"/>
      <w:numFmt w:val="decimal"/>
      <w:lvlText w:val="%2."/>
      <w:lvlJc w:val="left"/>
      <w:pPr>
        <w:tabs>
          <w:tab w:val="num" w:pos="720"/>
        </w:tabs>
        <w:ind w:left="720" w:hanging="360"/>
      </w:pPr>
      <w:rPr>
        <w:rFonts w:hint="default"/>
      </w:rPr>
    </w:lvl>
    <w:lvl w:ilvl="2" w:tplc="E3946870">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08F3A31"/>
    <w:multiLevelType w:val="hybridMultilevel"/>
    <w:tmpl w:val="4E4A0028"/>
    <w:lvl w:ilvl="0" w:tplc="01AEEE3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3731D26"/>
    <w:multiLevelType w:val="singleLevel"/>
    <w:tmpl w:val="EF6E0A3A"/>
    <w:lvl w:ilvl="0">
      <w:start w:val="1"/>
      <w:numFmt w:val="lowerLetter"/>
      <w:lvlText w:val="%1."/>
      <w:lvlJc w:val="left"/>
      <w:pPr>
        <w:tabs>
          <w:tab w:val="num" w:pos="1080"/>
        </w:tabs>
        <w:ind w:left="1080" w:hanging="360"/>
      </w:pPr>
      <w:rPr>
        <w:rFonts w:hint="default"/>
      </w:rPr>
    </w:lvl>
  </w:abstractNum>
  <w:abstractNum w:abstractNumId="19" w15:restartNumberingAfterBreak="0">
    <w:nsid w:val="28005128"/>
    <w:multiLevelType w:val="hybridMultilevel"/>
    <w:tmpl w:val="568A7B90"/>
    <w:lvl w:ilvl="0" w:tplc="8A823DE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D502307"/>
    <w:multiLevelType w:val="hybridMultilevel"/>
    <w:tmpl w:val="31422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527EE7"/>
    <w:multiLevelType w:val="hybridMultilevel"/>
    <w:tmpl w:val="7312E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CF7D29"/>
    <w:multiLevelType w:val="singleLevel"/>
    <w:tmpl w:val="A90470AE"/>
    <w:lvl w:ilvl="0">
      <w:start w:val="1"/>
      <w:numFmt w:val="lowerLetter"/>
      <w:lvlText w:val="%1."/>
      <w:lvlJc w:val="left"/>
      <w:pPr>
        <w:tabs>
          <w:tab w:val="num" w:pos="1080"/>
        </w:tabs>
        <w:ind w:left="1080" w:hanging="360"/>
      </w:pPr>
      <w:rPr>
        <w:rFonts w:hint="default"/>
      </w:rPr>
    </w:lvl>
  </w:abstractNum>
  <w:abstractNum w:abstractNumId="23" w15:restartNumberingAfterBreak="0">
    <w:nsid w:val="40C47039"/>
    <w:multiLevelType w:val="hybridMultilevel"/>
    <w:tmpl w:val="2542A99A"/>
    <w:lvl w:ilvl="0" w:tplc="FB766DC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6603FF"/>
    <w:multiLevelType w:val="hybridMultilevel"/>
    <w:tmpl w:val="B4E8C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4949C8"/>
    <w:multiLevelType w:val="hybridMultilevel"/>
    <w:tmpl w:val="8DBAACFC"/>
    <w:lvl w:ilvl="0" w:tplc="96861720">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26" w15:restartNumberingAfterBreak="0">
    <w:nsid w:val="49AD26CB"/>
    <w:multiLevelType w:val="hybridMultilevel"/>
    <w:tmpl w:val="87FC5950"/>
    <w:lvl w:ilvl="0" w:tplc="3E968E4C">
      <w:start w:val="2"/>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7" w15:restartNumberingAfterBreak="0">
    <w:nsid w:val="4ABC6184"/>
    <w:multiLevelType w:val="hybridMultilevel"/>
    <w:tmpl w:val="A0B849E8"/>
    <w:lvl w:ilvl="0" w:tplc="48AAF83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8F7915"/>
    <w:multiLevelType w:val="hybridMultilevel"/>
    <w:tmpl w:val="8CC86910"/>
    <w:lvl w:ilvl="0" w:tplc="2922662C">
      <w:start w:val="1"/>
      <w:numFmt w:val="decimal"/>
      <w:lvlText w:val="%1."/>
      <w:lvlJc w:val="left"/>
      <w:pPr>
        <w:tabs>
          <w:tab w:val="num" w:pos="750"/>
        </w:tabs>
        <w:ind w:left="750" w:hanging="360"/>
      </w:pPr>
      <w:rPr>
        <w:rFonts w:hint="default"/>
      </w:rPr>
    </w:lvl>
    <w:lvl w:ilvl="1" w:tplc="DA8837BC">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BCD449A"/>
    <w:multiLevelType w:val="singleLevel"/>
    <w:tmpl w:val="F25C64A2"/>
    <w:lvl w:ilvl="0">
      <w:start w:val="1"/>
      <w:numFmt w:val="decimal"/>
      <w:lvlText w:val="%1."/>
      <w:lvlJc w:val="left"/>
      <w:pPr>
        <w:tabs>
          <w:tab w:val="num" w:pos="720"/>
        </w:tabs>
        <w:ind w:left="720" w:hanging="360"/>
      </w:pPr>
      <w:rPr>
        <w:rFonts w:hint="default"/>
      </w:rPr>
    </w:lvl>
  </w:abstractNum>
  <w:abstractNum w:abstractNumId="30" w15:restartNumberingAfterBreak="0">
    <w:nsid w:val="4C2D2FE6"/>
    <w:multiLevelType w:val="hybridMultilevel"/>
    <w:tmpl w:val="AA368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CF3050"/>
    <w:multiLevelType w:val="hybridMultilevel"/>
    <w:tmpl w:val="6C36D0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F6B6FEC"/>
    <w:multiLevelType w:val="hybridMultilevel"/>
    <w:tmpl w:val="22AC98D6"/>
    <w:lvl w:ilvl="0" w:tplc="505EBB88">
      <w:start w:val="1"/>
      <w:numFmt w:val="decimal"/>
      <w:lvlText w:val="%1."/>
      <w:lvlJc w:val="left"/>
      <w:pPr>
        <w:tabs>
          <w:tab w:val="num" w:pos="1440"/>
        </w:tabs>
        <w:ind w:left="144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6C3477"/>
    <w:multiLevelType w:val="singleLevel"/>
    <w:tmpl w:val="FDC870D2"/>
    <w:lvl w:ilvl="0">
      <w:start w:val="1"/>
      <w:numFmt w:val="decimal"/>
      <w:lvlText w:val="%1."/>
      <w:lvlJc w:val="left"/>
      <w:pPr>
        <w:tabs>
          <w:tab w:val="num" w:pos="600"/>
        </w:tabs>
        <w:ind w:left="600" w:hanging="360"/>
      </w:pPr>
      <w:rPr>
        <w:rFonts w:hint="default"/>
      </w:rPr>
    </w:lvl>
  </w:abstractNum>
  <w:abstractNum w:abstractNumId="34" w15:restartNumberingAfterBreak="0">
    <w:nsid w:val="537B5CE4"/>
    <w:multiLevelType w:val="singleLevel"/>
    <w:tmpl w:val="BBAC6706"/>
    <w:lvl w:ilvl="0">
      <w:start w:val="1"/>
      <w:numFmt w:val="decimal"/>
      <w:lvlText w:val="%1."/>
      <w:lvlJc w:val="left"/>
      <w:pPr>
        <w:tabs>
          <w:tab w:val="num" w:pos="720"/>
        </w:tabs>
        <w:ind w:left="720" w:hanging="360"/>
      </w:pPr>
      <w:rPr>
        <w:rFonts w:hint="default"/>
      </w:rPr>
    </w:lvl>
  </w:abstractNum>
  <w:abstractNum w:abstractNumId="35" w15:restartNumberingAfterBreak="0">
    <w:nsid w:val="54A914FB"/>
    <w:multiLevelType w:val="hybridMultilevel"/>
    <w:tmpl w:val="02B8C8A6"/>
    <w:lvl w:ilvl="0" w:tplc="472CE1F8">
      <w:start w:val="1"/>
      <w:numFmt w:val="upperLetter"/>
      <w:lvlText w:val="%1."/>
      <w:lvlJc w:val="left"/>
      <w:pPr>
        <w:tabs>
          <w:tab w:val="num" w:pos="360"/>
        </w:tabs>
        <w:ind w:left="360" w:hanging="360"/>
      </w:pPr>
      <w:rPr>
        <w:rFonts w:hint="default"/>
      </w:rPr>
    </w:lvl>
    <w:lvl w:ilvl="1" w:tplc="56C2DF8E">
      <w:start w:val="1"/>
      <w:numFmt w:val="decimal"/>
      <w:lvlText w:val="%2."/>
      <w:lvlJc w:val="left"/>
      <w:pPr>
        <w:tabs>
          <w:tab w:val="num" w:pos="720"/>
        </w:tabs>
        <w:ind w:left="720" w:hanging="360"/>
      </w:pPr>
      <w:rPr>
        <w:rFonts w:hint="default"/>
      </w:rPr>
    </w:lvl>
    <w:lvl w:ilvl="2" w:tplc="D4FC5A56">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67B6789"/>
    <w:multiLevelType w:val="hybridMultilevel"/>
    <w:tmpl w:val="82625FEE"/>
    <w:lvl w:ilvl="0" w:tplc="C33A0564">
      <w:start w:val="1"/>
      <w:numFmt w:val="decimal"/>
      <w:lvlText w:val="%1."/>
      <w:lvlJc w:val="left"/>
      <w:pPr>
        <w:tabs>
          <w:tab w:val="num" w:pos="720"/>
        </w:tabs>
        <w:ind w:left="720" w:hanging="360"/>
      </w:pPr>
      <w:rPr>
        <w:rFonts w:ascii="Times New Roman" w:eastAsia="Times New Roman" w:hAnsi="Times New Roman" w:cs="Times New Roman"/>
      </w:rPr>
    </w:lvl>
    <w:lvl w:ilvl="1" w:tplc="2668E7A6">
      <w:start w:val="1"/>
      <w:numFmt w:val="lowerLetter"/>
      <w:lvlText w:val="%2."/>
      <w:lvlJc w:val="left"/>
      <w:pPr>
        <w:tabs>
          <w:tab w:val="num" w:pos="1080"/>
        </w:tabs>
        <w:ind w:left="1080" w:hanging="360"/>
      </w:pPr>
      <w:rPr>
        <w:rFonts w:hint="default"/>
      </w:rPr>
    </w:lvl>
    <w:lvl w:ilvl="2" w:tplc="B0B45FDE">
      <w:start w:val="6"/>
      <w:numFmt w:val="decimal"/>
      <w:lvlText w:val="%3."/>
      <w:lvlJc w:val="left"/>
      <w:pPr>
        <w:tabs>
          <w:tab w:val="num" w:pos="720"/>
        </w:tabs>
        <w:ind w:left="720" w:hanging="360"/>
      </w:pPr>
      <w:rPr>
        <w:rFonts w:hint="default"/>
      </w:rPr>
    </w:lvl>
    <w:lvl w:ilvl="3" w:tplc="493A93D2">
      <w:start w:val="2"/>
      <w:numFmt w:val="upperLetter"/>
      <w:lvlText w:val="%4."/>
      <w:lvlJc w:val="left"/>
      <w:pPr>
        <w:tabs>
          <w:tab w:val="num" w:pos="360"/>
        </w:tabs>
        <w:ind w:left="360" w:hanging="360"/>
      </w:pPr>
      <w:rPr>
        <w:rFonts w:hint="default"/>
      </w:rPr>
    </w:lvl>
    <w:lvl w:ilvl="4" w:tplc="856C2584">
      <w:start w:val="1"/>
      <w:numFmt w:val="decimal"/>
      <w:lvlText w:val="%5."/>
      <w:lvlJc w:val="left"/>
      <w:pPr>
        <w:tabs>
          <w:tab w:val="num" w:pos="720"/>
        </w:tabs>
        <w:ind w:left="720" w:hanging="360"/>
      </w:pPr>
      <w:rPr>
        <w:rFonts w:hint="default"/>
      </w:rPr>
    </w:lvl>
    <w:lvl w:ilvl="5" w:tplc="5C7ECBBE">
      <w:start w:val="1"/>
      <w:numFmt w:val="lowerLetter"/>
      <w:lvlText w:val="%6."/>
      <w:lvlJc w:val="left"/>
      <w:pPr>
        <w:tabs>
          <w:tab w:val="num" w:pos="1080"/>
        </w:tabs>
        <w:ind w:left="108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7EA758F"/>
    <w:multiLevelType w:val="hybridMultilevel"/>
    <w:tmpl w:val="5CD0114E"/>
    <w:lvl w:ilvl="0" w:tplc="7EEECD88">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38" w15:restartNumberingAfterBreak="0">
    <w:nsid w:val="59571669"/>
    <w:multiLevelType w:val="singleLevel"/>
    <w:tmpl w:val="E83CD7A0"/>
    <w:lvl w:ilvl="0">
      <w:start w:val="5"/>
      <w:numFmt w:val="decimal"/>
      <w:lvlText w:val="%1."/>
      <w:lvlJc w:val="left"/>
      <w:pPr>
        <w:tabs>
          <w:tab w:val="num" w:pos="720"/>
        </w:tabs>
        <w:ind w:left="360" w:firstLine="0"/>
      </w:pPr>
      <w:rPr>
        <w:rFonts w:ascii="Times New Roman" w:hAnsi="Times New Roman" w:hint="default"/>
        <w:b w:val="0"/>
        <w:i w:val="0"/>
        <w:sz w:val="20"/>
      </w:rPr>
    </w:lvl>
  </w:abstractNum>
  <w:abstractNum w:abstractNumId="39" w15:restartNumberingAfterBreak="0">
    <w:nsid w:val="5C766543"/>
    <w:multiLevelType w:val="singleLevel"/>
    <w:tmpl w:val="33883318"/>
    <w:lvl w:ilvl="0">
      <w:start w:val="1"/>
      <w:numFmt w:val="lowerLetter"/>
      <w:lvlText w:val="%1."/>
      <w:lvlJc w:val="left"/>
      <w:pPr>
        <w:tabs>
          <w:tab w:val="num" w:pos="1110"/>
        </w:tabs>
        <w:ind w:left="1110" w:hanging="360"/>
      </w:pPr>
      <w:rPr>
        <w:rFonts w:hint="default"/>
      </w:rPr>
    </w:lvl>
  </w:abstractNum>
  <w:abstractNum w:abstractNumId="40" w15:restartNumberingAfterBreak="0">
    <w:nsid w:val="5E385527"/>
    <w:multiLevelType w:val="hybridMultilevel"/>
    <w:tmpl w:val="00C85C7E"/>
    <w:lvl w:ilvl="0" w:tplc="FDB6E0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ECB6AA5"/>
    <w:multiLevelType w:val="singleLevel"/>
    <w:tmpl w:val="0409000F"/>
    <w:lvl w:ilvl="0">
      <w:start w:val="1"/>
      <w:numFmt w:val="decimal"/>
      <w:lvlText w:val="%1."/>
      <w:lvlJc w:val="left"/>
      <w:pPr>
        <w:tabs>
          <w:tab w:val="num" w:pos="360"/>
        </w:tabs>
        <w:ind w:left="360" w:hanging="360"/>
      </w:pPr>
      <w:rPr>
        <w:rFonts w:hint="default"/>
      </w:rPr>
    </w:lvl>
  </w:abstractNum>
  <w:abstractNum w:abstractNumId="42" w15:restartNumberingAfterBreak="0">
    <w:nsid w:val="61566AD5"/>
    <w:multiLevelType w:val="hybridMultilevel"/>
    <w:tmpl w:val="9C5E4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FB0B6A"/>
    <w:multiLevelType w:val="singleLevel"/>
    <w:tmpl w:val="1AD6FBCC"/>
    <w:lvl w:ilvl="0">
      <w:start w:val="1"/>
      <w:numFmt w:val="decimal"/>
      <w:lvlText w:val="%1."/>
      <w:lvlJc w:val="left"/>
      <w:pPr>
        <w:tabs>
          <w:tab w:val="num" w:pos="660"/>
        </w:tabs>
        <w:ind w:left="660" w:hanging="360"/>
      </w:pPr>
      <w:rPr>
        <w:rFonts w:hint="default"/>
      </w:rPr>
    </w:lvl>
  </w:abstractNum>
  <w:abstractNum w:abstractNumId="44" w15:restartNumberingAfterBreak="0">
    <w:nsid w:val="687D5BFC"/>
    <w:multiLevelType w:val="singleLevel"/>
    <w:tmpl w:val="2A4AB7D2"/>
    <w:lvl w:ilvl="0">
      <w:start w:val="1"/>
      <w:numFmt w:val="lowerLetter"/>
      <w:lvlText w:val="%1."/>
      <w:lvlJc w:val="left"/>
      <w:pPr>
        <w:tabs>
          <w:tab w:val="num" w:pos="1080"/>
        </w:tabs>
        <w:ind w:left="1080" w:hanging="360"/>
      </w:pPr>
      <w:rPr>
        <w:rFonts w:hint="default"/>
      </w:rPr>
    </w:lvl>
  </w:abstractNum>
  <w:abstractNum w:abstractNumId="45" w15:restartNumberingAfterBreak="0">
    <w:nsid w:val="69606294"/>
    <w:multiLevelType w:val="hybridMultilevel"/>
    <w:tmpl w:val="884A24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5557B8"/>
    <w:multiLevelType w:val="hybridMultilevel"/>
    <w:tmpl w:val="E4F05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D44A58"/>
    <w:multiLevelType w:val="hybridMultilevel"/>
    <w:tmpl w:val="A34AE19E"/>
    <w:lvl w:ilvl="0" w:tplc="F29621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6CE85294"/>
    <w:multiLevelType w:val="singleLevel"/>
    <w:tmpl w:val="82D23642"/>
    <w:lvl w:ilvl="0">
      <w:start w:val="1"/>
      <w:numFmt w:val="decimal"/>
      <w:lvlText w:val="%1."/>
      <w:lvlJc w:val="left"/>
      <w:pPr>
        <w:tabs>
          <w:tab w:val="num" w:pos="870"/>
        </w:tabs>
        <w:ind w:left="870" w:hanging="435"/>
      </w:pPr>
      <w:rPr>
        <w:rFonts w:hint="default"/>
      </w:rPr>
    </w:lvl>
  </w:abstractNum>
  <w:abstractNum w:abstractNumId="49" w15:restartNumberingAfterBreak="0">
    <w:nsid w:val="6F2D5E49"/>
    <w:multiLevelType w:val="hybridMultilevel"/>
    <w:tmpl w:val="82625FEE"/>
    <w:lvl w:ilvl="0" w:tplc="C33A0564">
      <w:start w:val="1"/>
      <w:numFmt w:val="decimal"/>
      <w:lvlText w:val="%1."/>
      <w:lvlJc w:val="left"/>
      <w:pPr>
        <w:tabs>
          <w:tab w:val="num" w:pos="720"/>
        </w:tabs>
        <w:ind w:left="720" w:hanging="360"/>
      </w:pPr>
      <w:rPr>
        <w:rFonts w:ascii="Times New Roman" w:eastAsia="Times New Roman" w:hAnsi="Times New Roman" w:cs="Times New Roman"/>
      </w:rPr>
    </w:lvl>
    <w:lvl w:ilvl="1" w:tplc="2668E7A6">
      <w:start w:val="1"/>
      <w:numFmt w:val="lowerLetter"/>
      <w:lvlText w:val="%2."/>
      <w:lvlJc w:val="left"/>
      <w:pPr>
        <w:tabs>
          <w:tab w:val="num" w:pos="1080"/>
        </w:tabs>
        <w:ind w:left="1080" w:hanging="360"/>
      </w:pPr>
      <w:rPr>
        <w:rFonts w:hint="default"/>
      </w:rPr>
    </w:lvl>
    <w:lvl w:ilvl="2" w:tplc="B0B45FDE">
      <w:start w:val="6"/>
      <w:numFmt w:val="decimal"/>
      <w:lvlText w:val="%3."/>
      <w:lvlJc w:val="left"/>
      <w:pPr>
        <w:tabs>
          <w:tab w:val="num" w:pos="720"/>
        </w:tabs>
        <w:ind w:left="720" w:hanging="360"/>
      </w:pPr>
      <w:rPr>
        <w:rFonts w:hint="default"/>
      </w:rPr>
    </w:lvl>
    <w:lvl w:ilvl="3" w:tplc="493A93D2">
      <w:start w:val="2"/>
      <w:numFmt w:val="upperLetter"/>
      <w:lvlText w:val="%4."/>
      <w:lvlJc w:val="left"/>
      <w:pPr>
        <w:tabs>
          <w:tab w:val="num" w:pos="360"/>
        </w:tabs>
        <w:ind w:left="360" w:hanging="360"/>
      </w:pPr>
      <w:rPr>
        <w:rFonts w:hint="default"/>
      </w:rPr>
    </w:lvl>
    <w:lvl w:ilvl="4" w:tplc="856C2584">
      <w:start w:val="1"/>
      <w:numFmt w:val="decimal"/>
      <w:lvlText w:val="%5."/>
      <w:lvlJc w:val="left"/>
      <w:pPr>
        <w:tabs>
          <w:tab w:val="num" w:pos="720"/>
        </w:tabs>
        <w:ind w:left="720" w:hanging="360"/>
      </w:pPr>
      <w:rPr>
        <w:rFonts w:hint="default"/>
      </w:rPr>
    </w:lvl>
    <w:lvl w:ilvl="5" w:tplc="5C7ECBBE">
      <w:start w:val="1"/>
      <w:numFmt w:val="lowerLetter"/>
      <w:lvlText w:val="%6."/>
      <w:lvlJc w:val="left"/>
      <w:pPr>
        <w:tabs>
          <w:tab w:val="num" w:pos="1080"/>
        </w:tabs>
        <w:ind w:left="108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6F9A36ED"/>
    <w:multiLevelType w:val="multilevel"/>
    <w:tmpl w:val="CCAEE8EC"/>
    <w:lvl w:ilvl="0">
      <w:start w:val="1"/>
      <w:numFmt w:val="decimal"/>
      <w:lvlText w:val="%1."/>
      <w:lvlJc w:val="left"/>
      <w:pPr>
        <w:tabs>
          <w:tab w:val="num" w:pos="720"/>
        </w:tabs>
        <w:ind w:left="720" w:hanging="360"/>
      </w:pPr>
      <w:rPr>
        <w:rFonts w:ascii="Times New Roman" w:hAnsi="Times New Roman" w:cs="Times New Roman" w:hint="default"/>
        <w:sz w:val="20"/>
        <w:szCs w:val="20"/>
      </w:rPr>
    </w:lvl>
    <w:lvl w:ilvl="1">
      <w:start w:val="1"/>
      <w:numFmt w:val="bullet"/>
      <w:lvlText w:val=""/>
      <w:lvlJc w:val="left"/>
      <w:pPr>
        <w:tabs>
          <w:tab w:val="num" w:pos="720"/>
        </w:tabs>
        <w:ind w:left="720" w:hanging="360"/>
      </w:pPr>
      <w:rPr>
        <w:rFonts w:ascii="Symbol" w:hAnsi="Symbol"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upperLetter"/>
      <w:lvlText w:val="%6."/>
      <w:lvlJc w:val="left"/>
      <w:pPr>
        <w:ind w:left="4500" w:hanging="360"/>
      </w:pPr>
      <w:rPr>
        <w:rFonts w:hint="default"/>
      </w:r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1" w15:restartNumberingAfterBreak="0">
    <w:nsid w:val="71E11546"/>
    <w:multiLevelType w:val="hybridMultilevel"/>
    <w:tmpl w:val="BD307E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2045F21"/>
    <w:multiLevelType w:val="hybridMultilevel"/>
    <w:tmpl w:val="EB32726E"/>
    <w:lvl w:ilvl="0" w:tplc="3B5A52F4">
      <w:start w:val="1"/>
      <w:numFmt w:val="lowerLetter"/>
      <w:lvlText w:val="%1."/>
      <w:lvlJc w:val="left"/>
      <w:pPr>
        <w:ind w:left="1062" w:hanging="360"/>
      </w:pPr>
      <w:rPr>
        <w:rFonts w:hint="default"/>
      </w:rPr>
    </w:lvl>
    <w:lvl w:ilvl="1" w:tplc="04090019" w:tentative="1">
      <w:start w:val="1"/>
      <w:numFmt w:val="lowerLetter"/>
      <w:lvlText w:val="%2."/>
      <w:lvlJc w:val="left"/>
      <w:pPr>
        <w:ind w:left="1782" w:hanging="360"/>
      </w:pPr>
    </w:lvl>
    <w:lvl w:ilvl="2" w:tplc="0409001B" w:tentative="1">
      <w:start w:val="1"/>
      <w:numFmt w:val="lowerRoman"/>
      <w:lvlText w:val="%3."/>
      <w:lvlJc w:val="right"/>
      <w:pPr>
        <w:ind w:left="2502" w:hanging="180"/>
      </w:pPr>
    </w:lvl>
    <w:lvl w:ilvl="3" w:tplc="0409000F" w:tentative="1">
      <w:start w:val="1"/>
      <w:numFmt w:val="decimal"/>
      <w:lvlText w:val="%4."/>
      <w:lvlJc w:val="left"/>
      <w:pPr>
        <w:ind w:left="3222" w:hanging="360"/>
      </w:pPr>
    </w:lvl>
    <w:lvl w:ilvl="4" w:tplc="04090019" w:tentative="1">
      <w:start w:val="1"/>
      <w:numFmt w:val="lowerLetter"/>
      <w:lvlText w:val="%5."/>
      <w:lvlJc w:val="left"/>
      <w:pPr>
        <w:ind w:left="3942" w:hanging="360"/>
      </w:pPr>
    </w:lvl>
    <w:lvl w:ilvl="5" w:tplc="0409001B" w:tentative="1">
      <w:start w:val="1"/>
      <w:numFmt w:val="lowerRoman"/>
      <w:lvlText w:val="%6."/>
      <w:lvlJc w:val="right"/>
      <w:pPr>
        <w:ind w:left="4662" w:hanging="180"/>
      </w:pPr>
    </w:lvl>
    <w:lvl w:ilvl="6" w:tplc="0409000F" w:tentative="1">
      <w:start w:val="1"/>
      <w:numFmt w:val="decimal"/>
      <w:lvlText w:val="%7."/>
      <w:lvlJc w:val="left"/>
      <w:pPr>
        <w:ind w:left="5382" w:hanging="360"/>
      </w:pPr>
    </w:lvl>
    <w:lvl w:ilvl="7" w:tplc="04090019" w:tentative="1">
      <w:start w:val="1"/>
      <w:numFmt w:val="lowerLetter"/>
      <w:lvlText w:val="%8."/>
      <w:lvlJc w:val="left"/>
      <w:pPr>
        <w:ind w:left="6102" w:hanging="360"/>
      </w:pPr>
    </w:lvl>
    <w:lvl w:ilvl="8" w:tplc="0409001B" w:tentative="1">
      <w:start w:val="1"/>
      <w:numFmt w:val="lowerRoman"/>
      <w:lvlText w:val="%9."/>
      <w:lvlJc w:val="right"/>
      <w:pPr>
        <w:ind w:left="6822" w:hanging="180"/>
      </w:pPr>
    </w:lvl>
  </w:abstractNum>
  <w:abstractNum w:abstractNumId="53" w15:restartNumberingAfterBreak="0">
    <w:nsid w:val="73420E53"/>
    <w:multiLevelType w:val="multilevel"/>
    <w:tmpl w:val="732E46DE"/>
    <w:lvl w:ilvl="0">
      <w:start w:val="1"/>
      <w:numFmt w:val="lowerLetter"/>
      <w:lvlText w:val="%1."/>
      <w:lvlJc w:val="left"/>
      <w:pPr>
        <w:tabs>
          <w:tab w:val="num" w:pos="1080"/>
        </w:tabs>
        <w:ind w:left="1080" w:hanging="360"/>
      </w:pPr>
      <w:rPr>
        <w:rFonts w:hint="default"/>
      </w:rPr>
    </w:lvl>
    <w:lvl w:ilvl="1">
      <w:start w:val="6"/>
      <w:numFmt w:val="upperLetter"/>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4" w15:restartNumberingAfterBreak="0">
    <w:nsid w:val="74AB1663"/>
    <w:multiLevelType w:val="hybridMultilevel"/>
    <w:tmpl w:val="1D9EA202"/>
    <w:lvl w:ilvl="0" w:tplc="9ED86E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7565790D"/>
    <w:multiLevelType w:val="hybridMultilevel"/>
    <w:tmpl w:val="9A183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75C59FA"/>
    <w:multiLevelType w:val="hybridMultilevel"/>
    <w:tmpl w:val="7772CFCA"/>
    <w:lvl w:ilvl="0" w:tplc="8DEE8A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8"/>
  </w:num>
  <w:num w:numId="2">
    <w:abstractNumId w:val="0"/>
  </w:num>
  <w:num w:numId="3">
    <w:abstractNumId w:val="43"/>
  </w:num>
  <w:num w:numId="4">
    <w:abstractNumId w:val="33"/>
  </w:num>
  <w:num w:numId="5">
    <w:abstractNumId w:val="41"/>
  </w:num>
  <w:num w:numId="6">
    <w:abstractNumId w:val="29"/>
  </w:num>
  <w:num w:numId="7">
    <w:abstractNumId w:val="3"/>
  </w:num>
  <w:num w:numId="8">
    <w:abstractNumId w:val="53"/>
  </w:num>
  <w:num w:numId="9">
    <w:abstractNumId w:val="15"/>
  </w:num>
  <w:num w:numId="10">
    <w:abstractNumId w:val="9"/>
  </w:num>
  <w:num w:numId="11">
    <w:abstractNumId w:val="34"/>
  </w:num>
  <w:num w:numId="12">
    <w:abstractNumId w:val="44"/>
  </w:num>
  <w:num w:numId="13">
    <w:abstractNumId w:val="22"/>
  </w:num>
  <w:num w:numId="14">
    <w:abstractNumId w:val="13"/>
  </w:num>
  <w:num w:numId="15">
    <w:abstractNumId w:val="18"/>
  </w:num>
  <w:num w:numId="16">
    <w:abstractNumId w:val="38"/>
  </w:num>
  <w:num w:numId="17">
    <w:abstractNumId w:val="39"/>
  </w:num>
  <w:num w:numId="18">
    <w:abstractNumId w:val="36"/>
  </w:num>
  <w:num w:numId="19">
    <w:abstractNumId w:val="35"/>
  </w:num>
  <w:num w:numId="20">
    <w:abstractNumId w:val="14"/>
  </w:num>
  <w:num w:numId="21">
    <w:abstractNumId w:val="16"/>
  </w:num>
  <w:num w:numId="22">
    <w:abstractNumId w:val="27"/>
  </w:num>
  <w:num w:numId="23">
    <w:abstractNumId w:val="28"/>
  </w:num>
  <w:num w:numId="24">
    <w:abstractNumId w:val="17"/>
  </w:num>
  <w:num w:numId="25">
    <w:abstractNumId w:val="8"/>
  </w:num>
  <w:num w:numId="26">
    <w:abstractNumId w:val="7"/>
  </w:num>
  <w:num w:numId="27">
    <w:abstractNumId w:val="51"/>
  </w:num>
  <w:num w:numId="28">
    <w:abstractNumId w:val="54"/>
  </w:num>
  <w:num w:numId="29">
    <w:abstractNumId w:val="40"/>
  </w:num>
  <w:num w:numId="30">
    <w:abstractNumId w:val="47"/>
  </w:num>
  <w:num w:numId="31">
    <w:abstractNumId w:val="12"/>
  </w:num>
  <w:num w:numId="32">
    <w:abstractNumId w:val="49"/>
  </w:num>
  <w:num w:numId="33">
    <w:abstractNumId w:val="19"/>
  </w:num>
  <w:num w:numId="34">
    <w:abstractNumId w:val="56"/>
  </w:num>
  <w:num w:numId="35">
    <w:abstractNumId w:val="37"/>
  </w:num>
  <w:num w:numId="36">
    <w:abstractNumId w:val="23"/>
  </w:num>
  <w:num w:numId="37">
    <w:abstractNumId w:val="45"/>
  </w:num>
  <w:num w:numId="38">
    <w:abstractNumId w:val="32"/>
  </w:num>
  <w:num w:numId="39">
    <w:abstractNumId w:val="6"/>
  </w:num>
  <w:num w:numId="40">
    <w:abstractNumId w:val="5"/>
  </w:num>
  <w:num w:numId="41">
    <w:abstractNumId w:val="20"/>
  </w:num>
  <w:num w:numId="42">
    <w:abstractNumId w:val="2"/>
  </w:num>
  <w:num w:numId="43">
    <w:abstractNumId w:val="31"/>
  </w:num>
  <w:num w:numId="44">
    <w:abstractNumId w:val="42"/>
  </w:num>
  <w:num w:numId="45">
    <w:abstractNumId w:val="26"/>
  </w:num>
  <w:num w:numId="46">
    <w:abstractNumId w:val="4"/>
  </w:num>
  <w:num w:numId="47">
    <w:abstractNumId w:val="46"/>
  </w:num>
  <w:num w:numId="48">
    <w:abstractNumId w:val="25"/>
  </w:num>
  <w:num w:numId="49">
    <w:abstractNumId w:val="24"/>
  </w:num>
  <w:num w:numId="50">
    <w:abstractNumId w:val="30"/>
  </w:num>
  <w:num w:numId="51">
    <w:abstractNumId w:val="55"/>
  </w:num>
  <w:num w:numId="52">
    <w:abstractNumId w:val="10"/>
  </w:num>
  <w:num w:numId="53">
    <w:abstractNumId w:val="1"/>
  </w:num>
  <w:num w:numId="54">
    <w:abstractNumId w:val="21"/>
  </w:num>
  <w:num w:numId="55">
    <w:abstractNumId w:val="52"/>
  </w:num>
  <w:num w:numId="56">
    <w:abstractNumId w:val="50"/>
  </w:num>
  <w:num w:numId="57">
    <w:abstractNumId w:val="1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0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DQzNDOyNDAyMjS0NDJQ0lEKTi0uzszPAykwqgUAoQVdSSwAAAA="/>
    <w:docVar w:name="dgnword-docGUID" w:val="{9BDDF2DA-C556-4C7A-92CA-02D077A10E0A}"/>
    <w:docVar w:name="dgnword-eventsink" w:val="73948232"/>
  </w:docVars>
  <w:rsids>
    <w:rsidRoot w:val="00053BEA"/>
    <w:rsid w:val="000003D0"/>
    <w:rsid w:val="000012E1"/>
    <w:rsid w:val="0000183A"/>
    <w:rsid w:val="00003087"/>
    <w:rsid w:val="00003744"/>
    <w:rsid w:val="00004C14"/>
    <w:rsid w:val="000053A6"/>
    <w:rsid w:val="0000625D"/>
    <w:rsid w:val="00006969"/>
    <w:rsid w:val="00007BFB"/>
    <w:rsid w:val="00007D45"/>
    <w:rsid w:val="00010102"/>
    <w:rsid w:val="00010BC3"/>
    <w:rsid w:val="00011C5D"/>
    <w:rsid w:val="0001288A"/>
    <w:rsid w:val="00012BD0"/>
    <w:rsid w:val="000150EC"/>
    <w:rsid w:val="000151C4"/>
    <w:rsid w:val="00015D74"/>
    <w:rsid w:val="00021EEB"/>
    <w:rsid w:val="00023AB3"/>
    <w:rsid w:val="000242B1"/>
    <w:rsid w:val="0002572B"/>
    <w:rsid w:val="0003009A"/>
    <w:rsid w:val="00030BC6"/>
    <w:rsid w:val="00030E0A"/>
    <w:rsid w:val="00031789"/>
    <w:rsid w:val="000318AB"/>
    <w:rsid w:val="00031D6F"/>
    <w:rsid w:val="000321C5"/>
    <w:rsid w:val="0003337D"/>
    <w:rsid w:val="000336F6"/>
    <w:rsid w:val="00036D0B"/>
    <w:rsid w:val="000403A0"/>
    <w:rsid w:val="000406F3"/>
    <w:rsid w:val="00041312"/>
    <w:rsid w:val="00041405"/>
    <w:rsid w:val="00042175"/>
    <w:rsid w:val="0004426C"/>
    <w:rsid w:val="000476C6"/>
    <w:rsid w:val="000500DA"/>
    <w:rsid w:val="00051338"/>
    <w:rsid w:val="0005153F"/>
    <w:rsid w:val="000515B0"/>
    <w:rsid w:val="00052A45"/>
    <w:rsid w:val="00053BEA"/>
    <w:rsid w:val="000569F6"/>
    <w:rsid w:val="00057465"/>
    <w:rsid w:val="000601A1"/>
    <w:rsid w:val="000606D0"/>
    <w:rsid w:val="00060C79"/>
    <w:rsid w:val="000630E6"/>
    <w:rsid w:val="000638D0"/>
    <w:rsid w:val="00064D51"/>
    <w:rsid w:val="00065149"/>
    <w:rsid w:val="00066FB2"/>
    <w:rsid w:val="00071B9F"/>
    <w:rsid w:val="00072F46"/>
    <w:rsid w:val="00073E79"/>
    <w:rsid w:val="00074DD6"/>
    <w:rsid w:val="00077F47"/>
    <w:rsid w:val="00081129"/>
    <w:rsid w:val="0008155F"/>
    <w:rsid w:val="00081612"/>
    <w:rsid w:val="00082364"/>
    <w:rsid w:val="00082BAE"/>
    <w:rsid w:val="000836D9"/>
    <w:rsid w:val="000838F9"/>
    <w:rsid w:val="00084315"/>
    <w:rsid w:val="0008695D"/>
    <w:rsid w:val="0009041F"/>
    <w:rsid w:val="00094754"/>
    <w:rsid w:val="0009543C"/>
    <w:rsid w:val="000954CA"/>
    <w:rsid w:val="00097F84"/>
    <w:rsid w:val="000A1B66"/>
    <w:rsid w:val="000A268C"/>
    <w:rsid w:val="000A2B9B"/>
    <w:rsid w:val="000A4419"/>
    <w:rsid w:val="000A5323"/>
    <w:rsid w:val="000A68CB"/>
    <w:rsid w:val="000A754F"/>
    <w:rsid w:val="000B00B3"/>
    <w:rsid w:val="000B00D7"/>
    <w:rsid w:val="000B0BB7"/>
    <w:rsid w:val="000B1D88"/>
    <w:rsid w:val="000B3486"/>
    <w:rsid w:val="000B4DAA"/>
    <w:rsid w:val="000B5807"/>
    <w:rsid w:val="000B6934"/>
    <w:rsid w:val="000B764A"/>
    <w:rsid w:val="000C406D"/>
    <w:rsid w:val="000C4B95"/>
    <w:rsid w:val="000C5971"/>
    <w:rsid w:val="000C6F80"/>
    <w:rsid w:val="000C77AA"/>
    <w:rsid w:val="000D3F77"/>
    <w:rsid w:val="000D418F"/>
    <w:rsid w:val="000D4276"/>
    <w:rsid w:val="000D50E4"/>
    <w:rsid w:val="000D558B"/>
    <w:rsid w:val="000D5B90"/>
    <w:rsid w:val="000E028C"/>
    <w:rsid w:val="000E0859"/>
    <w:rsid w:val="000E2A70"/>
    <w:rsid w:val="000E2B0A"/>
    <w:rsid w:val="000E3F4C"/>
    <w:rsid w:val="000E445E"/>
    <w:rsid w:val="000E452F"/>
    <w:rsid w:val="000E4E6E"/>
    <w:rsid w:val="000E659A"/>
    <w:rsid w:val="000F1E83"/>
    <w:rsid w:val="000F2624"/>
    <w:rsid w:val="000F3F4B"/>
    <w:rsid w:val="000F59AB"/>
    <w:rsid w:val="000F65DB"/>
    <w:rsid w:val="000F6C53"/>
    <w:rsid w:val="00100249"/>
    <w:rsid w:val="001023C3"/>
    <w:rsid w:val="00103B18"/>
    <w:rsid w:val="0010428E"/>
    <w:rsid w:val="00107D8E"/>
    <w:rsid w:val="00111B6F"/>
    <w:rsid w:val="001124F9"/>
    <w:rsid w:val="00113E95"/>
    <w:rsid w:val="00114A0E"/>
    <w:rsid w:val="00115498"/>
    <w:rsid w:val="00116A46"/>
    <w:rsid w:val="00116E26"/>
    <w:rsid w:val="001215FB"/>
    <w:rsid w:val="001216D0"/>
    <w:rsid w:val="001233D7"/>
    <w:rsid w:val="00123DD3"/>
    <w:rsid w:val="0012737F"/>
    <w:rsid w:val="001314D5"/>
    <w:rsid w:val="00132680"/>
    <w:rsid w:val="001326D3"/>
    <w:rsid w:val="00132D38"/>
    <w:rsid w:val="00134D33"/>
    <w:rsid w:val="00134E5C"/>
    <w:rsid w:val="00135016"/>
    <w:rsid w:val="001356D4"/>
    <w:rsid w:val="0014020E"/>
    <w:rsid w:val="0014216D"/>
    <w:rsid w:val="00143080"/>
    <w:rsid w:val="00143A14"/>
    <w:rsid w:val="00143BF4"/>
    <w:rsid w:val="00144EE2"/>
    <w:rsid w:val="00146A8F"/>
    <w:rsid w:val="00146DBF"/>
    <w:rsid w:val="00147569"/>
    <w:rsid w:val="00147D48"/>
    <w:rsid w:val="00147F86"/>
    <w:rsid w:val="001501D7"/>
    <w:rsid w:val="0015308A"/>
    <w:rsid w:val="00153461"/>
    <w:rsid w:val="00153785"/>
    <w:rsid w:val="001564AB"/>
    <w:rsid w:val="00160E1D"/>
    <w:rsid w:val="001619FB"/>
    <w:rsid w:val="00162DE2"/>
    <w:rsid w:val="001631B6"/>
    <w:rsid w:val="001647BF"/>
    <w:rsid w:val="001652D6"/>
    <w:rsid w:val="00165F27"/>
    <w:rsid w:val="0016615A"/>
    <w:rsid w:val="00166E7F"/>
    <w:rsid w:val="0016719F"/>
    <w:rsid w:val="00167D58"/>
    <w:rsid w:val="0017036C"/>
    <w:rsid w:val="001710EA"/>
    <w:rsid w:val="00171509"/>
    <w:rsid w:val="001718EA"/>
    <w:rsid w:val="001737D4"/>
    <w:rsid w:val="00174108"/>
    <w:rsid w:val="001748A5"/>
    <w:rsid w:val="00176769"/>
    <w:rsid w:val="00177940"/>
    <w:rsid w:val="00180B83"/>
    <w:rsid w:val="00180FB0"/>
    <w:rsid w:val="001816F5"/>
    <w:rsid w:val="001823FC"/>
    <w:rsid w:val="00182677"/>
    <w:rsid w:val="00183C49"/>
    <w:rsid w:val="00183F35"/>
    <w:rsid w:val="00184859"/>
    <w:rsid w:val="00184B49"/>
    <w:rsid w:val="0018524F"/>
    <w:rsid w:val="00186DA5"/>
    <w:rsid w:val="00190EEE"/>
    <w:rsid w:val="001927F9"/>
    <w:rsid w:val="001942BA"/>
    <w:rsid w:val="00196A33"/>
    <w:rsid w:val="001A02A1"/>
    <w:rsid w:val="001A1BA7"/>
    <w:rsid w:val="001A24C2"/>
    <w:rsid w:val="001A365D"/>
    <w:rsid w:val="001A4BD2"/>
    <w:rsid w:val="001A5BCE"/>
    <w:rsid w:val="001A69BE"/>
    <w:rsid w:val="001B0206"/>
    <w:rsid w:val="001B0C76"/>
    <w:rsid w:val="001B2399"/>
    <w:rsid w:val="001B23C4"/>
    <w:rsid w:val="001B534D"/>
    <w:rsid w:val="001B5490"/>
    <w:rsid w:val="001B7803"/>
    <w:rsid w:val="001B7B9B"/>
    <w:rsid w:val="001C0538"/>
    <w:rsid w:val="001C1D63"/>
    <w:rsid w:val="001C1E21"/>
    <w:rsid w:val="001C2F9E"/>
    <w:rsid w:val="001C3AA8"/>
    <w:rsid w:val="001C3F37"/>
    <w:rsid w:val="001C460F"/>
    <w:rsid w:val="001C74B8"/>
    <w:rsid w:val="001D1386"/>
    <w:rsid w:val="001D1549"/>
    <w:rsid w:val="001D1CEF"/>
    <w:rsid w:val="001D1E33"/>
    <w:rsid w:val="001D234C"/>
    <w:rsid w:val="001D3312"/>
    <w:rsid w:val="001D3EF9"/>
    <w:rsid w:val="001D4B30"/>
    <w:rsid w:val="001D525B"/>
    <w:rsid w:val="001D5B20"/>
    <w:rsid w:val="001E06E5"/>
    <w:rsid w:val="001E0849"/>
    <w:rsid w:val="001E0FF3"/>
    <w:rsid w:val="001E3723"/>
    <w:rsid w:val="001E5BD0"/>
    <w:rsid w:val="001E6054"/>
    <w:rsid w:val="001E6FA5"/>
    <w:rsid w:val="001E7563"/>
    <w:rsid w:val="001F038D"/>
    <w:rsid w:val="001F082B"/>
    <w:rsid w:val="001F13A2"/>
    <w:rsid w:val="001F23C3"/>
    <w:rsid w:val="001F3183"/>
    <w:rsid w:val="001F3BC5"/>
    <w:rsid w:val="001F5EDD"/>
    <w:rsid w:val="001F691F"/>
    <w:rsid w:val="001F6BB8"/>
    <w:rsid w:val="001F6C54"/>
    <w:rsid w:val="00200124"/>
    <w:rsid w:val="00200228"/>
    <w:rsid w:val="00200CB9"/>
    <w:rsid w:val="00200D53"/>
    <w:rsid w:val="0020191F"/>
    <w:rsid w:val="00201CD5"/>
    <w:rsid w:val="002036B2"/>
    <w:rsid w:val="00203D8C"/>
    <w:rsid w:val="002043AE"/>
    <w:rsid w:val="00205241"/>
    <w:rsid w:val="002102B4"/>
    <w:rsid w:val="00210945"/>
    <w:rsid w:val="00210F54"/>
    <w:rsid w:val="00211B08"/>
    <w:rsid w:val="002123AB"/>
    <w:rsid w:val="002124AF"/>
    <w:rsid w:val="002125EE"/>
    <w:rsid w:val="00214561"/>
    <w:rsid w:val="00215C17"/>
    <w:rsid w:val="00216144"/>
    <w:rsid w:val="00220F75"/>
    <w:rsid w:val="00221135"/>
    <w:rsid w:val="002229C1"/>
    <w:rsid w:val="00226475"/>
    <w:rsid w:val="00227745"/>
    <w:rsid w:val="00227B75"/>
    <w:rsid w:val="00230ACE"/>
    <w:rsid w:val="0023173F"/>
    <w:rsid w:val="0023436E"/>
    <w:rsid w:val="002356B2"/>
    <w:rsid w:val="00237E29"/>
    <w:rsid w:val="00241FEB"/>
    <w:rsid w:val="00242F43"/>
    <w:rsid w:val="0024405A"/>
    <w:rsid w:val="00244FB9"/>
    <w:rsid w:val="0024526E"/>
    <w:rsid w:val="00246C8D"/>
    <w:rsid w:val="002478EE"/>
    <w:rsid w:val="00251430"/>
    <w:rsid w:val="00252F2D"/>
    <w:rsid w:val="0025434D"/>
    <w:rsid w:val="00254419"/>
    <w:rsid w:val="0025499A"/>
    <w:rsid w:val="00257EA6"/>
    <w:rsid w:val="00260FF5"/>
    <w:rsid w:val="00261B3C"/>
    <w:rsid w:val="00261F28"/>
    <w:rsid w:val="002660D5"/>
    <w:rsid w:val="002663CD"/>
    <w:rsid w:val="002665E7"/>
    <w:rsid w:val="00266941"/>
    <w:rsid w:val="002676D9"/>
    <w:rsid w:val="00270A1C"/>
    <w:rsid w:val="00271165"/>
    <w:rsid w:val="002736B4"/>
    <w:rsid w:val="002738CA"/>
    <w:rsid w:val="00276EBB"/>
    <w:rsid w:val="00277C79"/>
    <w:rsid w:val="00280784"/>
    <w:rsid w:val="00280A06"/>
    <w:rsid w:val="00280B65"/>
    <w:rsid w:val="00283121"/>
    <w:rsid w:val="00283508"/>
    <w:rsid w:val="00283AED"/>
    <w:rsid w:val="002853E5"/>
    <w:rsid w:val="00286BDE"/>
    <w:rsid w:val="002902DB"/>
    <w:rsid w:val="00290FDD"/>
    <w:rsid w:val="00291394"/>
    <w:rsid w:val="002941E0"/>
    <w:rsid w:val="00296E18"/>
    <w:rsid w:val="00296FDB"/>
    <w:rsid w:val="002A42B6"/>
    <w:rsid w:val="002A67A6"/>
    <w:rsid w:val="002B0AA2"/>
    <w:rsid w:val="002B0AD6"/>
    <w:rsid w:val="002B146A"/>
    <w:rsid w:val="002B1661"/>
    <w:rsid w:val="002B4683"/>
    <w:rsid w:val="002B4C7D"/>
    <w:rsid w:val="002C0D0A"/>
    <w:rsid w:val="002C45DC"/>
    <w:rsid w:val="002C5087"/>
    <w:rsid w:val="002C50EF"/>
    <w:rsid w:val="002C7324"/>
    <w:rsid w:val="002D0315"/>
    <w:rsid w:val="002D12A7"/>
    <w:rsid w:val="002D197F"/>
    <w:rsid w:val="002D2B88"/>
    <w:rsid w:val="002D39D6"/>
    <w:rsid w:val="002D425C"/>
    <w:rsid w:val="002D58FD"/>
    <w:rsid w:val="002D622F"/>
    <w:rsid w:val="002E04B1"/>
    <w:rsid w:val="002E0F67"/>
    <w:rsid w:val="002E2AAF"/>
    <w:rsid w:val="002E2AFD"/>
    <w:rsid w:val="002E4216"/>
    <w:rsid w:val="002E4D60"/>
    <w:rsid w:val="002E57B7"/>
    <w:rsid w:val="002E5A9F"/>
    <w:rsid w:val="002E6025"/>
    <w:rsid w:val="002F0BF9"/>
    <w:rsid w:val="002F32CF"/>
    <w:rsid w:val="002F59DE"/>
    <w:rsid w:val="002F64D4"/>
    <w:rsid w:val="002F7058"/>
    <w:rsid w:val="00302636"/>
    <w:rsid w:val="00302722"/>
    <w:rsid w:val="003034F1"/>
    <w:rsid w:val="0030449A"/>
    <w:rsid w:val="00304984"/>
    <w:rsid w:val="003056D6"/>
    <w:rsid w:val="00306283"/>
    <w:rsid w:val="00306464"/>
    <w:rsid w:val="00306A07"/>
    <w:rsid w:val="00307263"/>
    <w:rsid w:val="003102F1"/>
    <w:rsid w:val="003124CB"/>
    <w:rsid w:val="003129E8"/>
    <w:rsid w:val="00313468"/>
    <w:rsid w:val="00313E82"/>
    <w:rsid w:val="00314618"/>
    <w:rsid w:val="00314653"/>
    <w:rsid w:val="00314973"/>
    <w:rsid w:val="00315594"/>
    <w:rsid w:val="00315A64"/>
    <w:rsid w:val="0031731A"/>
    <w:rsid w:val="003176E2"/>
    <w:rsid w:val="00320044"/>
    <w:rsid w:val="00320342"/>
    <w:rsid w:val="0032065C"/>
    <w:rsid w:val="00321BD4"/>
    <w:rsid w:val="00321D1B"/>
    <w:rsid w:val="00323222"/>
    <w:rsid w:val="003274EF"/>
    <w:rsid w:val="00327E8A"/>
    <w:rsid w:val="00331B32"/>
    <w:rsid w:val="00331C9B"/>
    <w:rsid w:val="003327FA"/>
    <w:rsid w:val="003337C3"/>
    <w:rsid w:val="00334BA1"/>
    <w:rsid w:val="00336C0D"/>
    <w:rsid w:val="003375C2"/>
    <w:rsid w:val="003402DA"/>
    <w:rsid w:val="003403D3"/>
    <w:rsid w:val="00342978"/>
    <w:rsid w:val="00344011"/>
    <w:rsid w:val="00345B41"/>
    <w:rsid w:val="00345DF6"/>
    <w:rsid w:val="003463F8"/>
    <w:rsid w:val="00346AB3"/>
    <w:rsid w:val="003471A0"/>
    <w:rsid w:val="003510F0"/>
    <w:rsid w:val="00353E65"/>
    <w:rsid w:val="00353EE4"/>
    <w:rsid w:val="003540F4"/>
    <w:rsid w:val="0035450B"/>
    <w:rsid w:val="00355AD6"/>
    <w:rsid w:val="00357B7A"/>
    <w:rsid w:val="00361F97"/>
    <w:rsid w:val="00364CFD"/>
    <w:rsid w:val="00364EF7"/>
    <w:rsid w:val="003652A8"/>
    <w:rsid w:val="003655C4"/>
    <w:rsid w:val="00365EA0"/>
    <w:rsid w:val="0036649F"/>
    <w:rsid w:val="00366990"/>
    <w:rsid w:val="003676EC"/>
    <w:rsid w:val="0037108F"/>
    <w:rsid w:val="003710DF"/>
    <w:rsid w:val="00371F85"/>
    <w:rsid w:val="003728BB"/>
    <w:rsid w:val="00373C28"/>
    <w:rsid w:val="00373C61"/>
    <w:rsid w:val="0037569F"/>
    <w:rsid w:val="003802D2"/>
    <w:rsid w:val="00382B83"/>
    <w:rsid w:val="0038337A"/>
    <w:rsid w:val="003837C0"/>
    <w:rsid w:val="00385AF7"/>
    <w:rsid w:val="00385DFC"/>
    <w:rsid w:val="00391110"/>
    <w:rsid w:val="00391485"/>
    <w:rsid w:val="00391D11"/>
    <w:rsid w:val="00391EB2"/>
    <w:rsid w:val="00391F7B"/>
    <w:rsid w:val="00395E99"/>
    <w:rsid w:val="00397A8F"/>
    <w:rsid w:val="00397BD1"/>
    <w:rsid w:val="00397C98"/>
    <w:rsid w:val="003A1F4E"/>
    <w:rsid w:val="003A217F"/>
    <w:rsid w:val="003A29E6"/>
    <w:rsid w:val="003A3C11"/>
    <w:rsid w:val="003A448A"/>
    <w:rsid w:val="003A4DBE"/>
    <w:rsid w:val="003A4F64"/>
    <w:rsid w:val="003A7D53"/>
    <w:rsid w:val="003B16B3"/>
    <w:rsid w:val="003B19BE"/>
    <w:rsid w:val="003B1A90"/>
    <w:rsid w:val="003B2215"/>
    <w:rsid w:val="003B5167"/>
    <w:rsid w:val="003B51D2"/>
    <w:rsid w:val="003C1962"/>
    <w:rsid w:val="003C1AF2"/>
    <w:rsid w:val="003C268E"/>
    <w:rsid w:val="003C3214"/>
    <w:rsid w:val="003C3331"/>
    <w:rsid w:val="003C3DCB"/>
    <w:rsid w:val="003C6494"/>
    <w:rsid w:val="003D0EE4"/>
    <w:rsid w:val="003D17B2"/>
    <w:rsid w:val="003D21CE"/>
    <w:rsid w:val="003D2839"/>
    <w:rsid w:val="003D28EF"/>
    <w:rsid w:val="003D302D"/>
    <w:rsid w:val="003D399F"/>
    <w:rsid w:val="003D45B1"/>
    <w:rsid w:val="003D489B"/>
    <w:rsid w:val="003D4CA7"/>
    <w:rsid w:val="003D4D02"/>
    <w:rsid w:val="003D5641"/>
    <w:rsid w:val="003D6694"/>
    <w:rsid w:val="003D7158"/>
    <w:rsid w:val="003D7459"/>
    <w:rsid w:val="003E126F"/>
    <w:rsid w:val="003E1394"/>
    <w:rsid w:val="003E37D3"/>
    <w:rsid w:val="003E45B4"/>
    <w:rsid w:val="003E58F1"/>
    <w:rsid w:val="003E7151"/>
    <w:rsid w:val="003E780C"/>
    <w:rsid w:val="003F3E52"/>
    <w:rsid w:val="003F3F5C"/>
    <w:rsid w:val="003F4845"/>
    <w:rsid w:val="003F5332"/>
    <w:rsid w:val="003F65F0"/>
    <w:rsid w:val="003F7A65"/>
    <w:rsid w:val="00401216"/>
    <w:rsid w:val="00402786"/>
    <w:rsid w:val="00404B56"/>
    <w:rsid w:val="00410417"/>
    <w:rsid w:val="00414581"/>
    <w:rsid w:val="00416D86"/>
    <w:rsid w:val="00420C93"/>
    <w:rsid w:val="004212CC"/>
    <w:rsid w:val="0042224D"/>
    <w:rsid w:val="0042298E"/>
    <w:rsid w:val="0042409B"/>
    <w:rsid w:val="004270A0"/>
    <w:rsid w:val="004302D2"/>
    <w:rsid w:val="00430515"/>
    <w:rsid w:val="004309E6"/>
    <w:rsid w:val="0043603C"/>
    <w:rsid w:val="004362E8"/>
    <w:rsid w:val="00437307"/>
    <w:rsid w:val="00437B1F"/>
    <w:rsid w:val="00437FA8"/>
    <w:rsid w:val="004405F4"/>
    <w:rsid w:val="00440AF2"/>
    <w:rsid w:val="004415D0"/>
    <w:rsid w:val="004429E7"/>
    <w:rsid w:val="0044322D"/>
    <w:rsid w:val="00444726"/>
    <w:rsid w:val="004458D8"/>
    <w:rsid w:val="00446C06"/>
    <w:rsid w:val="00447531"/>
    <w:rsid w:val="00450D32"/>
    <w:rsid w:val="00451290"/>
    <w:rsid w:val="0045222A"/>
    <w:rsid w:val="0045391C"/>
    <w:rsid w:val="00456556"/>
    <w:rsid w:val="00456B92"/>
    <w:rsid w:val="0045709C"/>
    <w:rsid w:val="0046106E"/>
    <w:rsid w:val="00462E2A"/>
    <w:rsid w:val="004638E4"/>
    <w:rsid w:val="00466078"/>
    <w:rsid w:val="00467229"/>
    <w:rsid w:val="004674E4"/>
    <w:rsid w:val="00471015"/>
    <w:rsid w:val="00471A9B"/>
    <w:rsid w:val="0047227B"/>
    <w:rsid w:val="00472BA7"/>
    <w:rsid w:val="0047308F"/>
    <w:rsid w:val="004737AB"/>
    <w:rsid w:val="004753DF"/>
    <w:rsid w:val="00477C91"/>
    <w:rsid w:val="00477E23"/>
    <w:rsid w:val="00477EC9"/>
    <w:rsid w:val="00481F3D"/>
    <w:rsid w:val="0048200A"/>
    <w:rsid w:val="00483F9E"/>
    <w:rsid w:val="004855EE"/>
    <w:rsid w:val="0048604D"/>
    <w:rsid w:val="00486404"/>
    <w:rsid w:val="0048659F"/>
    <w:rsid w:val="00486D30"/>
    <w:rsid w:val="004871AA"/>
    <w:rsid w:val="004878F0"/>
    <w:rsid w:val="004914E9"/>
    <w:rsid w:val="00491578"/>
    <w:rsid w:val="00492BA9"/>
    <w:rsid w:val="00494419"/>
    <w:rsid w:val="00494CD4"/>
    <w:rsid w:val="00495919"/>
    <w:rsid w:val="00495E5B"/>
    <w:rsid w:val="004967D1"/>
    <w:rsid w:val="004A1382"/>
    <w:rsid w:val="004A1815"/>
    <w:rsid w:val="004A2740"/>
    <w:rsid w:val="004A6F2A"/>
    <w:rsid w:val="004B1952"/>
    <w:rsid w:val="004B3456"/>
    <w:rsid w:val="004B51AE"/>
    <w:rsid w:val="004C02B5"/>
    <w:rsid w:val="004C068E"/>
    <w:rsid w:val="004C0834"/>
    <w:rsid w:val="004C1980"/>
    <w:rsid w:val="004C1C18"/>
    <w:rsid w:val="004C2687"/>
    <w:rsid w:val="004C2693"/>
    <w:rsid w:val="004C2BFE"/>
    <w:rsid w:val="004C2D9F"/>
    <w:rsid w:val="004C5D59"/>
    <w:rsid w:val="004C6765"/>
    <w:rsid w:val="004D0AE4"/>
    <w:rsid w:val="004D100F"/>
    <w:rsid w:val="004D2590"/>
    <w:rsid w:val="004D2FBE"/>
    <w:rsid w:val="004D4CAC"/>
    <w:rsid w:val="004D5885"/>
    <w:rsid w:val="004D599C"/>
    <w:rsid w:val="004D6C20"/>
    <w:rsid w:val="004E00D8"/>
    <w:rsid w:val="004E08F8"/>
    <w:rsid w:val="004E0B4E"/>
    <w:rsid w:val="004E0BE2"/>
    <w:rsid w:val="004E11A9"/>
    <w:rsid w:val="004E19F1"/>
    <w:rsid w:val="004E23F1"/>
    <w:rsid w:val="004E2B21"/>
    <w:rsid w:val="004E329B"/>
    <w:rsid w:val="004E353B"/>
    <w:rsid w:val="004E5E41"/>
    <w:rsid w:val="004E5FB2"/>
    <w:rsid w:val="004E66E0"/>
    <w:rsid w:val="004E6E86"/>
    <w:rsid w:val="004E7AFE"/>
    <w:rsid w:val="004F0201"/>
    <w:rsid w:val="004F33B2"/>
    <w:rsid w:val="004F476F"/>
    <w:rsid w:val="004F4C86"/>
    <w:rsid w:val="004F4F32"/>
    <w:rsid w:val="004F5DA3"/>
    <w:rsid w:val="004F66C5"/>
    <w:rsid w:val="004F7FE1"/>
    <w:rsid w:val="00500242"/>
    <w:rsid w:val="00500E55"/>
    <w:rsid w:val="00501CA4"/>
    <w:rsid w:val="0050268E"/>
    <w:rsid w:val="00502C3C"/>
    <w:rsid w:val="005045AB"/>
    <w:rsid w:val="005049EA"/>
    <w:rsid w:val="005053CC"/>
    <w:rsid w:val="0050738E"/>
    <w:rsid w:val="00507DFE"/>
    <w:rsid w:val="00512050"/>
    <w:rsid w:val="005126A2"/>
    <w:rsid w:val="00513D58"/>
    <w:rsid w:val="005141D0"/>
    <w:rsid w:val="00515A47"/>
    <w:rsid w:val="00515F46"/>
    <w:rsid w:val="00517717"/>
    <w:rsid w:val="005210CA"/>
    <w:rsid w:val="00522D47"/>
    <w:rsid w:val="00523447"/>
    <w:rsid w:val="0052428F"/>
    <w:rsid w:val="005250BB"/>
    <w:rsid w:val="00525250"/>
    <w:rsid w:val="0052551F"/>
    <w:rsid w:val="0053034E"/>
    <w:rsid w:val="0053078A"/>
    <w:rsid w:val="00530C14"/>
    <w:rsid w:val="005315B8"/>
    <w:rsid w:val="0053255F"/>
    <w:rsid w:val="005341DA"/>
    <w:rsid w:val="00535FD7"/>
    <w:rsid w:val="005367FF"/>
    <w:rsid w:val="00540CDB"/>
    <w:rsid w:val="005410AB"/>
    <w:rsid w:val="00541EBD"/>
    <w:rsid w:val="005427D0"/>
    <w:rsid w:val="00545850"/>
    <w:rsid w:val="00546028"/>
    <w:rsid w:val="00546061"/>
    <w:rsid w:val="005477D7"/>
    <w:rsid w:val="005501F7"/>
    <w:rsid w:val="00550765"/>
    <w:rsid w:val="00551524"/>
    <w:rsid w:val="005552AB"/>
    <w:rsid w:val="0055534D"/>
    <w:rsid w:val="00555B6F"/>
    <w:rsid w:val="00555F91"/>
    <w:rsid w:val="0055691F"/>
    <w:rsid w:val="00557324"/>
    <w:rsid w:val="005606FF"/>
    <w:rsid w:val="005622D1"/>
    <w:rsid w:val="0056612A"/>
    <w:rsid w:val="00566F75"/>
    <w:rsid w:val="0057380F"/>
    <w:rsid w:val="00573A6B"/>
    <w:rsid w:val="00574157"/>
    <w:rsid w:val="00575723"/>
    <w:rsid w:val="00575D68"/>
    <w:rsid w:val="00575F11"/>
    <w:rsid w:val="00576F00"/>
    <w:rsid w:val="005777B1"/>
    <w:rsid w:val="00580294"/>
    <w:rsid w:val="005812A8"/>
    <w:rsid w:val="00581585"/>
    <w:rsid w:val="00582B91"/>
    <w:rsid w:val="00582D7D"/>
    <w:rsid w:val="00583DC7"/>
    <w:rsid w:val="00584B30"/>
    <w:rsid w:val="00590CA5"/>
    <w:rsid w:val="00591CE1"/>
    <w:rsid w:val="00592837"/>
    <w:rsid w:val="005929C6"/>
    <w:rsid w:val="00592A73"/>
    <w:rsid w:val="00592C0A"/>
    <w:rsid w:val="00592C6B"/>
    <w:rsid w:val="00592F4B"/>
    <w:rsid w:val="00593FD0"/>
    <w:rsid w:val="00594A8D"/>
    <w:rsid w:val="00594D23"/>
    <w:rsid w:val="005952F6"/>
    <w:rsid w:val="00595BED"/>
    <w:rsid w:val="00595C6C"/>
    <w:rsid w:val="00597193"/>
    <w:rsid w:val="005A0564"/>
    <w:rsid w:val="005A12DA"/>
    <w:rsid w:val="005A2214"/>
    <w:rsid w:val="005A2C2A"/>
    <w:rsid w:val="005A2D91"/>
    <w:rsid w:val="005A43E1"/>
    <w:rsid w:val="005A6D37"/>
    <w:rsid w:val="005A7A77"/>
    <w:rsid w:val="005A7E45"/>
    <w:rsid w:val="005B29B6"/>
    <w:rsid w:val="005B48AC"/>
    <w:rsid w:val="005B4EB5"/>
    <w:rsid w:val="005B564E"/>
    <w:rsid w:val="005B5FC5"/>
    <w:rsid w:val="005B6C5A"/>
    <w:rsid w:val="005B6D95"/>
    <w:rsid w:val="005C02FA"/>
    <w:rsid w:val="005C044B"/>
    <w:rsid w:val="005C071F"/>
    <w:rsid w:val="005C0FED"/>
    <w:rsid w:val="005C16B6"/>
    <w:rsid w:val="005C1AA0"/>
    <w:rsid w:val="005C3AA4"/>
    <w:rsid w:val="005C569B"/>
    <w:rsid w:val="005C7EB0"/>
    <w:rsid w:val="005D0051"/>
    <w:rsid w:val="005D23B7"/>
    <w:rsid w:val="005D2936"/>
    <w:rsid w:val="005D36EC"/>
    <w:rsid w:val="005D4766"/>
    <w:rsid w:val="005D50DD"/>
    <w:rsid w:val="005D54FD"/>
    <w:rsid w:val="005D7E1B"/>
    <w:rsid w:val="005E23BC"/>
    <w:rsid w:val="005E2873"/>
    <w:rsid w:val="005E2E05"/>
    <w:rsid w:val="005E34FA"/>
    <w:rsid w:val="005E40A3"/>
    <w:rsid w:val="005E4B1A"/>
    <w:rsid w:val="005E595F"/>
    <w:rsid w:val="005E7CF1"/>
    <w:rsid w:val="005F1AB1"/>
    <w:rsid w:val="005F4228"/>
    <w:rsid w:val="005F64F3"/>
    <w:rsid w:val="005F6A68"/>
    <w:rsid w:val="005F7584"/>
    <w:rsid w:val="006017EB"/>
    <w:rsid w:val="006029A2"/>
    <w:rsid w:val="00604EF2"/>
    <w:rsid w:val="006072F6"/>
    <w:rsid w:val="00607E5C"/>
    <w:rsid w:val="00607E76"/>
    <w:rsid w:val="006104B9"/>
    <w:rsid w:val="00611518"/>
    <w:rsid w:val="0061183B"/>
    <w:rsid w:val="00612303"/>
    <w:rsid w:val="0061259C"/>
    <w:rsid w:val="006125B1"/>
    <w:rsid w:val="00613415"/>
    <w:rsid w:val="00614AF8"/>
    <w:rsid w:val="00616242"/>
    <w:rsid w:val="006167C4"/>
    <w:rsid w:val="00616B4F"/>
    <w:rsid w:val="006176C6"/>
    <w:rsid w:val="00617899"/>
    <w:rsid w:val="006200FE"/>
    <w:rsid w:val="006213AF"/>
    <w:rsid w:val="006218F9"/>
    <w:rsid w:val="00621FDD"/>
    <w:rsid w:val="00623171"/>
    <w:rsid w:val="00624197"/>
    <w:rsid w:val="00625155"/>
    <w:rsid w:val="00625C76"/>
    <w:rsid w:val="006262B0"/>
    <w:rsid w:val="00631F3D"/>
    <w:rsid w:val="00632A5F"/>
    <w:rsid w:val="00634E90"/>
    <w:rsid w:val="0063739A"/>
    <w:rsid w:val="00637F38"/>
    <w:rsid w:val="006421D6"/>
    <w:rsid w:val="0064384F"/>
    <w:rsid w:val="00644922"/>
    <w:rsid w:val="00645294"/>
    <w:rsid w:val="00645E4E"/>
    <w:rsid w:val="00646448"/>
    <w:rsid w:val="0064720B"/>
    <w:rsid w:val="00647FBF"/>
    <w:rsid w:val="00650250"/>
    <w:rsid w:val="006536EF"/>
    <w:rsid w:val="00653798"/>
    <w:rsid w:val="00653F07"/>
    <w:rsid w:val="0065490C"/>
    <w:rsid w:val="0065576E"/>
    <w:rsid w:val="00655F66"/>
    <w:rsid w:val="006576E8"/>
    <w:rsid w:val="006600B5"/>
    <w:rsid w:val="00662120"/>
    <w:rsid w:val="00663D36"/>
    <w:rsid w:val="006651DF"/>
    <w:rsid w:val="00665DC0"/>
    <w:rsid w:val="00665E81"/>
    <w:rsid w:val="006662D1"/>
    <w:rsid w:val="00667396"/>
    <w:rsid w:val="006675A7"/>
    <w:rsid w:val="00667821"/>
    <w:rsid w:val="00670AED"/>
    <w:rsid w:val="00670B36"/>
    <w:rsid w:val="0067133D"/>
    <w:rsid w:val="0067210E"/>
    <w:rsid w:val="00672A96"/>
    <w:rsid w:val="0067460C"/>
    <w:rsid w:val="00674DF2"/>
    <w:rsid w:val="006750C3"/>
    <w:rsid w:val="00675C08"/>
    <w:rsid w:val="00676414"/>
    <w:rsid w:val="00676439"/>
    <w:rsid w:val="00677390"/>
    <w:rsid w:val="006778A2"/>
    <w:rsid w:val="006805E3"/>
    <w:rsid w:val="00681257"/>
    <w:rsid w:val="00681756"/>
    <w:rsid w:val="00681E29"/>
    <w:rsid w:val="00681E49"/>
    <w:rsid w:val="00683036"/>
    <w:rsid w:val="006835B0"/>
    <w:rsid w:val="00684183"/>
    <w:rsid w:val="0068442E"/>
    <w:rsid w:val="006868E4"/>
    <w:rsid w:val="006901F7"/>
    <w:rsid w:val="00692A93"/>
    <w:rsid w:val="00693EDD"/>
    <w:rsid w:val="00694A50"/>
    <w:rsid w:val="00695BC6"/>
    <w:rsid w:val="006966D7"/>
    <w:rsid w:val="006975BD"/>
    <w:rsid w:val="006A0411"/>
    <w:rsid w:val="006A0B0F"/>
    <w:rsid w:val="006A29B6"/>
    <w:rsid w:val="006A32A2"/>
    <w:rsid w:val="006A4368"/>
    <w:rsid w:val="006A4CF3"/>
    <w:rsid w:val="006A56B7"/>
    <w:rsid w:val="006A6A86"/>
    <w:rsid w:val="006A78E5"/>
    <w:rsid w:val="006B30A6"/>
    <w:rsid w:val="006B42DA"/>
    <w:rsid w:val="006B4DDB"/>
    <w:rsid w:val="006B5BBA"/>
    <w:rsid w:val="006B796F"/>
    <w:rsid w:val="006B7A61"/>
    <w:rsid w:val="006C06E8"/>
    <w:rsid w:val="006C1461"/>
    <w:rsid w:val="006C2C40"/>
    <w:rsid w:val="006C3843"/>
    <w:rsid w:val="006C4C74"/>
    <w:rsid w:val="006C4DFB"/>
    <w:rsid w:val="006C666E"/>
    <w:rsid w:val="006C6E9F"/>
    <w:rsid w:val="006C7514"/>
    <w:rsid w:val="006D209D"/>
    <w:rsid w:val="006D2BE0"/>
    <w:rsid w:val="006D36A9"/>
    <w:rsid w:val="006D3E18"/>
    <w:rsid w:val="006D6163"/>
    <w:rsid w:val="006D64A7"/>
    <w:rsid w:val="006D7932"/>
    <w:rsid w:val="006E0C21"/>
    <w:rsid w:val="006E0DA0"/>
    <w:rsid w:val="006E31D8"/>
    <w:rsid w:val="006E45CD"/>
    <w:rsid w:val="006E6C45"/>
    <w:rsid w:val="006E6F7D"/>
    <w:rsid w:val="006E7693"/>
    <w:rsid w:val="006F255D"/>
    <w:rsid w:val="006F2B16"/>
    <w:rsid w:val="006F377A"/>
    <w:rsid w:val="006F566C"/>
    <w:rsid w:val="006F6E9D"/>
    <w:rsid w:val="006F7ED7"/>
    <w:rsid w:val="007001B9"/>
    <w:rsid w:val="007022EB"/>
    <w:rsid w:val="00702913"/>
    <w:rsid w:val="00702C29"/>
    <w:rsid w:val="007038CD"/>
    <w:rsid w:val="00703E58"/>
    <w:rsid w:val="007042EB"/>
    <w:rsid w:val="00704ECE"/>
    <w:rsid w:val="00705107"/>
    <w:rsid w:val="0070563E"/>
    <w:rsid w:val="00705E44"/>
    <w:rsid w:val="00706358"/>
    <w:rsid w:val="007063F8"/>
    <w:rsid w:val="007069DB"/>
    <w:rsid w:val="007070BA"/>
    <w:rsid w:val="00707992"/>
    <w:rsid w:val="00707FC4"/>
    <w:rsid w:val="00710B28"/>
    <w:rsid w:val="00711164"/>
    <w:rsid w:val="0071134A"/>
    <w:rsid w:val="007123B7"/>
    <w:rsid w:val="00712C42"/>
    <w:rsid w:val="007143F2"/>
    <w:rsid w:val="007151DE"/>
    <w:rsid w:val="00715328"/>
    <w:rsid w:val="0071602A"/>
    <w:rsid w:val="00716C3F"/>
    <w:rsid w:val="00717D8B"/>
    <w:rsid w:val="00720386"/>
    <w:rsid w:val="00720F28"/>
    <w:rsid w:val="007211A8"/>
    <w:rsid w:val="00721971"/>
    <w:rsid w:val="0072198F"/>
    <w:rsid w:val="00721AA5"/>
    <w:rsid w:val="00722757"/>
    <w:rsid w:val="00724208"/>
    <w:rsid w:val="0072557E"/>
    <w:rsid w:val="00725BFA"/>
    <w:rsid w:val="00727955"/>
    <w:rsid w:val="00727BB1"/>
    <w:rsid w:val="00727BC3"/>
    <w:rsid w:val="0073032F"/>
    <w:rsid w:val="00730DE0"/>
    <w:rsid w:val="007316C9"/>
    <w:rsid w:val="00732F47"/>
    <w:rsid w:val="00733A8F"/>
    <w:rsid w:val="00733B94"/>
    <w:rsid w:val="00734764"/>
    <w:rsid w:val="00735A6B"/>
    <w:rsid w:val="00736D65"/>
    <w:rsid w:val="007406FC"/>
    <w:rsid w:val="00741AED"/>
    <w:rsid w:val="00742130"/>
    <w:rsid w:val="00744FF1"/>
    <w:rsid w:val="007462A9"/>
    <w:rsid w:val="00746AE4"/>
    <w:rsid w:val="00750A1F"/>
    <w:rsid w:val="00752E56"/>
    <w:rsid w:val="00753685"/>
    <w:rsid w:val="00753DC6"/>
    <w:rsid w:val="00756A58"/>
    <w:rsid w:val="00761913"/>
    <w:rsid w:val="00761BAE"/>
    <w:rsid w:val="007629DA"/>
    <w:rsid w:val="007637D2"/>
    <w:rsid w:val="00763A70"/>
    <w:rsid w:val="00765728"/>
    <w:rsid w:val="00765E24"/>
    <w:rsid w:val="00767485"/>
    <w:rsid w:val="00767B4A"/>
    <w:rsid w:val="00767EBA"/>
    <w:rsid w:val="00772425"/>
    <w:rsid w:val="00773A6E"/>
    <w:rsid w:val="00774275"/>
    <w:rsid w:val="00774ADF"/>
    <w:rsid w:val="00775D3A"/>
    <w:rsid w:val="00776099"/>
    <w:rsid w:val="007803A5"/>
    <w:rsid w:val="0078192A"/>
    <w:rsid w:val="00781D05"/>
    <w:rsid w:val="00783332"/>
    <w:rsid w:val="00784615"/>
    <w:rsid w:val="00784ADE"/>
    <w:rsid w:val="00786B36"/>
    <w:rsid w:val="007914E6"/>
    <w:rsid w:val="00791838"/>
    <w:rsid w:val="00792843"/>
    <w:rsid w:val="00793D13"/>
    <w:rsid w:val="00794708"/>
    <w:rsid w:val="0079484D"/>
    <w:rsid w:val="00794CA6"/>
    <w:rsid w:val="007955AB"/>
    <w:rsid w:val="00795CC8"/>
    <w:rsid w:val="0079696D"/>
    <w:rsid w:val="007A153F"/>
    <w:rsid w:val="007A1EC3"/>
    <w:rsid w:val="007A2535"/>
    <w:rsid w:val="007A4533"/>
    <w:rsid w:val="007A5712"/>
    <w:rsid w:val="007B15CF"/>
    <w:rsid w:val="007B15ED"/>
    <w:rsid w:val="007B36F1"/>
    <w:rsid w:val="007B4038"/>
    <w:rsid w:val="007B4C07"/>
    <w:rsid w:val="007B5204"/>
    <w:rsid w:val="007B58F9"/>
    <w:rsid w:val="007B5D09"/>
    <w:rsid w:val="007C0449"/>
    <w:rsid w:val="007C0DB4"/>
    <w:rsid w:val="007C1772"/>
    <w:rsid w:val="007C33E3"/>
    <w:rsid w:val="007C405D"/>
    <w:rsid w:val="007C792D"/>
    <w:rsid w:val="007D068E"/>
    <w:rsid w:val="007D186A"/>
    <w:rsid w:val="007D4463"/>
    <w:rsid w:val="007D49D7"/>
    <w:rsid w:val="007D59A3"/>
    <w:rsid w:val="007D5A26"/>
    <w:rsid w:val="007D5C34"/>
    <w:rsid w:val="007D6860"/>
    <w:rsid w:val="007D7465"/>
    <w:rsid w:val="007E0565"/>
    <w:rsid w:val="007E1363"/>
    <w:rsid w:val="007E249D"/>
    <w:rsid w:val="007E45AC"/>
    <w:rsid w:val="007E56E9"/>
    <w:rsid w:val="007F0E76"/>
    <w:rsid w:val="007F149F"/>
    <w:rsid w:val="007F20AD"/>
    <w:rsid w:val="007F26B6"/>
    <w:rsid w:val="007F27F1"/>
    <w:rsid w:val="00801C10"/>
    <w:rsid w:val="00802ACC"/>
    <w:rsid w:val="00803240"/>
    <w:rsid w:val="008036AF"/>
    <w:rsid w:val="00803853"/>
    <w:rsid w:val="00804232"/>
    <w:rsid w:val="00804264"/>
    <w:rsid w:val="008048C5"/>
    <w:rsid w:val="00804D91"/>
    <w:rsid w:val="00805E51"/>
    <w:rsid w:val="0080618C"/>
    <w:rsid w:val="0080624F"/>
    <w:rsid w:val="00806534"/>
    <w:rsid w:val="008066AD"/>
    <w:rsid w:val="008100C1"/>
    <w:rsid w:val="0081053D"/>
    <w:rsid w:val="0081055D"/>
    <w:rsid w:val="00810847"/>
    <w:rsid w:val="00810E41"/>
    <w:rsid w:val="008138EF"/>
    <w:rsid w:val="00813AC1"/>
    <w:rsid w:val="00814922"/>
    <w:rsid w:val="00814BAD"/>
    <w:rsid w:val="00814E90"/>
    <w:rsid w:val="00817A7B"/>
    <w:rsid w:val="00820129"/>
    <w:rsid w:val="008201D5"/>
    <w:rsid w:val="00823178"/>
    <w:rsid w:val="00823852"/>
    <w:rsid w:val="0082430B"/>
    <w:rsid w:val="00824C1B"/>
    <w:rsid w:val="00825254"/>
    <w:rsid w:val="00825F40"/>
    <w:rsid w:val="00826287"/>
    <w:rsid w:val="008262E2"/>
    <w:rsid w:val="00826453"/>
    <w:rsid w:val="00827C21"/>
    <w:rsid w:val="00827D40"/>
    <w:rsid w:val="008301C8"/>
    <w:rsid w:val="00831585"/>
    <w:rsid w:val="0083177B"/>
    <w:rsid w:val="0083478B"/>
    <w:rsid w:val="00835DB9"/>
    <w:rsid w:val="00840F8D"/>
    <w:rsid w:val="00841C12"/>
    <w:rsid w:val="00841DE9"/>
    <w:rsid w:val="00842A31"/>
    <w:rsid w:val="0084304D"/>
    <w:rsid w:val="0084350B"/>
    <w:rsid w:val="0084523B"/>
    <w:rsid w:val="00846C1A"/>
    <w:rsid w:val="0084774B"/>
    <w:rsid w:val="00847B02"/>
    <w:rsid w:val="00850937"/>
    <w:rsid w:val="008514DB"/>
    <w:rsid w:val="00852003"/>
    <w:rsid w:val="0085247F"/>
    <w:rsid w:val="0085271A"/>
    <w:rsid w:val="008527FD"/>
    <w:rsid w:val="008535DD"/>
    <w:rsid w:val="008541FF"/>
    <w:rsid w:val="00854C86"/>
    <w:rsid w:val="00854D88"/>
    <w:rsid w:val="0085589D"/>
    <w:rsid w:val="00855BB8"/>
    <w:rsid w:val="0085633D"/>
    <w:rsid w:val="00856DF2"/>
    <w:rsid w:val="0086076D"/>
    <w:rsid w:val="00860790"/>
    <w:rsid w:val="00860C16"/>
    <w:rsid w:val="00861530"/>
    <w:rsid w:val="00862ECB"/>
    <w:rsid w:val="00864D14"/>
    <w:rsid w:val="0086621A"/>
    <w:rsid w:val="00866859"/>
    <w:rsid w:val="008700F0"/>
    <w:rsid w:val="008709D9"/>
    <w:rsid w:val="0087126B"/>
    <w:rsid w:val="00871444"/>
    <w:rsid w:val="008717CE"/>
    <w:rsid w:val="00872994"/>
    <w:rsid w:val="00873208"/>
    <w:rsid w:val="00874D72"/>
    <w:rsid w:val="008766BD"/>
    <w:rsid w:val="0087705D"/>
    <w:rsid w:val="00877BEE"/>
    <w:rsid w:val="00880441"/>
    <w:rsid w:val="00881CD6"/>
    <w:rsid w:val="0088242F"/>
    <w:rsid w:val="00883A93"/>
    <w:rsid w:val="00883D4C"/>
    <w:rsid w:val="00884510"/>
    <w:rsid w:val="00885D3D"/>
    <w:rsid w:val="008862DF"/>
    <w:rsid w:val="0088634E"/>
    <w:rsid w:val="00886999"/>
    <w:rsid w:val="00886B80"/>
    <w:rsid w:val="00886EBE"/>
    <w:rsid w:val="008871BB"/>
    <w:rsid w:val="00891749"/>
    <w:rsid w:val="008919A3"/>
    <w:rsid w:val="00892A07"/>
    <w:rsid w:val="00896599"/>
    <w:rsid w:val="008969C3"/>
    <w:rsid w:val="00897497"/>
    <w:rsid w:val="008976C2"/>
    <w:rsid w:val="008A1950"/>
    <w:rsid w:val="008A2580"/>
    <w:rsid w:val="008A44DB"/>
    <w:rsid w:val="008A50E8"/>
    <w:rsid w:val="008A5DF4"/>
    <w:rsid w:val="008A6A60"/>
    <w:rsid w:val="008A7123"/>
    <w:rsid w:val="008B18DE"/>
    <w:rsid w:val="008B1C89"/>
    <w:rsid w:val="008B26B0"/>
    <w:rsid w:val="008B32C5"/>
    <w:rsid w:val="008B3471"/>
    <w:rsid w:val="008B36AD"/>
    <w:rsid w:val="008B4430"/>
    <w:rsid w:val="008B4CA9"/>
    <w:rsid w:val="008B55DF"/>
    <w:rsid w:val="008B62E3"/>
    <w:rsid w:val="008B6F44"/>
    <w:rsid w:val="008C0435"/>
    <w:rsid w:val="008C0AE9"/>
    <w:rsid w:val="008C0C9A"/>
    <w:rsid w:val="008C1E40"/>
    <w:rsid w:val="008C2F01"/>
    <w:rsid w:val="008C3401"/>
    <w:rsid w:val="008C653E"/>
    <w:rsid w:val="008C7597"/>
    <w:rsid w:val="008C7941"/>
    <w:rsid w:val="008D2DBF"/>
    <w:rsid w:val="008D350F"/>
    <w:rsid w:val="008D6027"/>
    <w:rsid w:val="008D6D25"/>
    <w:rsid w:val="008D76AE"/>
    <w:rsid w:val="008D7902"/>
    <w:rsid w:val="008D7DEE"/>
    <w:rsid w:val="008D7F88"/>
    <w:rsid w:val="008E063D"/>
    <w:rsid w:val="008E1773"/>
    <w:rsid w:val="008E1AC7"/>
    <w:rsid w:val="008E252E"/>
    <w:rsid w:val="008E28E0"/>
    <w:rsid w:val="008E48AE"/>
    <w:rsid w:val="008E496D"/>
    <w:rsid w:val="008E5635"/>
    <w:rsid w:val="008E7A7E"/>
    <w:rsid w:val="008E7C12"/>
    <w:rsid w:val="008E7E59"/>
    <w:rsid w:val="008F0AF2"/>
    <w:rsid w:val="008F1244"/>
    <w:rsid w:val="008F14DE"/>
    <w:rsid w:val="008F3B30"/>
    <w:rsid w:val="008F4C6B"/>
    <w:rsid w:val="008F62A5"/>
    <w:rsid w:val="008F6BA9"/>
    <w:rsid w:val="008F78A0"/>
    <w:rsid w:val="009008D3"/>
    <w:rsid w:val="009013D0"/>
    <w:rsid w:val="009025B4"/>
    <w:rsid w:val="0090263F"/>
    <w:rsid w:val="009043EA"/>
    <w:rsid w:val="009051F2"/>
    <w:rsid w:val="00905A4A"/>
    <w:rsid w:val="0090688C"/>
    <w:rsid w:val="00907512"/>
    <w:rsid w:val="00907AAB"/>
    <w:rsid w:val="009144A2"/>
    <w:rsid w:val="00917E7D"/>
    <w:rsid w:val="0092050E"/>
    <w:rsid w:val="00921E14"/>
    <w:rsid w:val="00922A06"/>
    <w:rsid w:val="009231E7"/>
    <w:rsid w:val="00923723"/>
    <w:rsid w:val="00923F39"/>
    <w:rsid w:val="00924AC0"/>
    <w:rsid w:val="00924C33"/>
    <w:rsid w:val="00925FF6"/>
    <w:rsid w:val="00926F71"/>
    <w:rsid w:val="00930445"/>
    <w:rsid w:val="009304FF"/>
    <w:rsid w:val="009312AE"/>
    <w:rsid w:val="00931B0D"/>
    <w:rsid w:val="00932D46"/>
    <w:rsid w:val="009331E8"/>
    <w:rsid w:val="00933683"/>
    <w:rsid w:val="00934463"/>
    <w:rsid w:val="00934824"/>
    <w:rsid w:val="00937BA8"/>
    <w:rsid w:val="0094176C"/>
    <w:rsid w:val="00944CAB"/>
    <w:rsid w:val="009454DA"/>
    <w:rsid w:val="00946E22"/>
    <w:rsid w:val="00950124"/>
    <w:rsid w:val="0095077A"/>
    <w:rsid w:val="00954993"/>
    <w:rsid w:val="00954C98"/>
    <w:rsid w:val="00955486"/>
    <w:rsid w:val="00955507"/>
    <w:rsid w:val="009574EF"/>
    <w:rsid w:val="00960A91"/>
    <w:rsid w:val="00961428"/>
    <w:rsid w:val="0096143E"/>
    <w:rsid w:val="00961AD5"/>
    <w:rsid w:val="009629EF"/>
    <w:rsid w:val="00962EF9"/>
    <w:rsid w:val="00963548"/>
    <w:rsid w:val="00964DD1"/>
    <w:rsid w:val="009714A4"/>
    <w:rsid w:val="009762B4"/>
    <w:rsid w:val="0097795E"/>
    <w:rsid w:val="00982442"/>
    <w:rsid w:val="00982C23"/>
    <w:rsid w:val="00983B9D"/>
    <w:rsid w:val="00984CCB"/>
    <w:rsid w:val="00985F0A"/>
    <w:rsid w:val="009874AC"/>
    <w:rsid w:val="0098763A"/>
    <w:rsid w:val="00990B33"/>
    <w:rsid w:val="00990EBE"/>
    <w:rsid w:val="009928C7"/>
    <w:rsid w:val="00994EE1"/>
    <w:rsid w:val="009969CF"/>
    <w:rsid w:val="009A02B8"/>
    <w:rsid w:val="009A038A"/>
    <w:rsid w:val="009A1EC6"/>
    <w:rsid w:val="009A4552"/>
    <w:rsid w:val="009A47D9"/>
    <w:rsid w:val="009A50CB"/>
    <w:rsid w:val="009A6BBB"/>
    <w:rsid w:val="009B0801"/>
    <w:rsid w:val="009B0D4A"/>
    <w:rsid w:val="009B26E7"/>
    <w:rsid w:val="009B2E05"/>
    <w:rsid w:val="009B387E"/>
    <w:rsid w:val="009B4192"/>
    <w:rsid w:val="009B43B7"/>
    <w:rsid w:val="009B456E"/>
    <w:rsid w:val="009B76BD"/>
    <w:rsid w:val="009C112F"/>
    <w:rsid w:val="009C214B"/>
    <w:rsid w:val="009C2683"/>
    <w:rsid w:val="009C2DD2"/>
    <w:rsid w:val="009C5946"/>
    <w:rsid w:val="009C7F1C"/>
    <w:rsid w:val="009D0276"/>
    <w:rsid w:val="009D084B"/>
    <w:rsid w:val="009D14B3"/>
    <w:rsid w:val="009D16B1"/>
    <w:rsid w:val="009D2959"/>
    <w:rsid w:val="009D2B0E"/>
    <w:rsid w:val="009D3366"/>
    <w:rsid w:val="009D44D5"/>
    <w:rsid w:val="009D513A"/>
    <w:rsid w:val="009D59E7"/>
    <w:rsid w:val="009D6BDA"/>
    <w:rsid w:val="009E08D7"/>
    <w:rsid w:val="009E1ECB"/>
    <w:rsid w:val="009E5898"/>
    <w:rsid w:val="009E676C"/>
    <w:rsid w:val="009E6FB4"/>
    <w:rsid w:val="009F2253"/>
    <w:rsid w:val="009F283E"/>
    <w:rsid w:val="009F3CD0"/>
    <w:rsid w:val="009F3E46"/>
    <w:rsid w:val="009F4D56"/>
    <w:rsid w:val="009F5E1C"/>
    <w:rsid w:val="009F68B5"/>
    <w:rsid w:val="009F761C"/>
    <w:rsid w:val="009F7EC0"/>
    <w:rsid w:val="00A0047C"/>
    <w:rsid w:val="00A04758"/>
    <w:rsid w:val="00A059BF"/>
    <w:rsid w:val="00A0639A"/>
    <w:rsid w:val="00A06AE2"/>
    <w:rsid w:val="00A07033"/>
    <w:rsid w:val="00A126C0"/>
    <w:rsid w:val="00A13097"/>
    <w:rsid w:val="00A146F1"/>
    <w:rsid w:val="00A14C5C"/>
    <w:rsid w:val="00A16944"/>
    <w:rsid w:val="00A16A49"/>
    <w:rsid w:val="00A16F15"/>
    <w:rsid w:val="00A17C89"/>
    <w:rsid w:val="00A20592"/>
    <w:rsid w:val="00A21AC8"/>
    <w:rsid w:val="00A22F89"/>
    <w:rsid w:val="00A232C9"/>
    <w:rsid w:val="00A23AE9"/>
    <w:rsid w:val="00A23CB5"/>
    <w:rsid w:val="00A2434D"/>
    <w:rsid w:val="00A2441D"/>
    <w:rsid w:val="00A27A7E"/>
    <w:rsid w:val="00A303CD"/>
    <w:rsid w:val="00A30F68"/>
    <w:rsid w:val="00A3135D"/>
    <w:rsid w:val="00A32014"/>
    <w:rsid w:val="00A34F70"/>
    <w:rsid w:val="00A3676D"/>
    <w:rsid w:val="00A40198"/>
    <w:rsid w:val="00A40708"/>
    <w:rsid w:val="00A410E5"/>
    <w:rsid w:val="00A431AB"/>
    <w:rsid w:val="00A43543"/>
    <w:rsid w:val="00A43C67"/>
    <w:rsid w:val="00A45BC1"/>
    <w:rsid w:val="00A461E9"/>
    <w:rsid w:val="00A477A4"/>
    <w:rsid w:val="00A5146F"/>
    <w:rsid w:val="00A52DB0"/>
    <w:rsid w:val="00A533ED"/>
    <w:rsid w:val="00A539B5"/>
    <w:rsid w:val="00A54646"/>
    <w:rsid w:val="00A55201"/>
    <w:rsid w:val="00A55FD2"/>
    <w:rsid w:val="00A56532"/>
    <w:rsid w:val="00A56986"/>
    <w:rsid w:val="00A57302"/>
    <w:rsid w:val="00A62784"/>
    <w:rsid w:val="00A635E3"/>
    <w:rsid w:val="00A64780"/>
    <w:rsid w:val="00A668B4"/>
    <w:rsid w:val="00A66ACA"/>
    <w:rsid w:val="00A67369"/>
    <w:rsid w:val="00A67A5B"/>
    <w:rsid w:val="00A67E17"/>
    <w:rsid w:val="00A70351"/>
    <w:rsid w:val="00A73232"/>
    <w:rsid w:val="00A73494"/>
    <w:rsid w:val="00A742DA"/>
    <w:rsid w:val="00A74DC0"/>
    <w:rsid w:val="00A764DB"/>
    <w:rsid w:val="00A773D1"/>
    <w:rsid w:val="00A77459"/>
    <w:rsid w:val="00A77EBE"/>
    <w:rsid w:val="00A816A1"/>
    <w:rsid w:val="00A82756"/>
    <w:rsid w:val="00A829C6"/>
    <w:rsid w:val="00A82B92"/>
    <w:rsid w:val="00A82C0F"/>
    <w:rsid w:val="00A847C9"/>
    <w:rsid w:val="00A85FB5"/>
    <w:rsid w:val="00A9021F"/>
    <w:rsid w:val="00A92A6F"/>
    <w:rsid w:val="00A93E22"/>
    <w:rsid w:val="00A971A3"/>
    <w:rsid w:val="00A97699"/>
    <w:rsid w:val="00A9782F"/>
    <w:rsid w:val="00AA0AAA"/>
    <w:rsid w:val="00AA0BED"/>
    <w:rsid w:val="00AA3386"/>
    <w:rsid w:val="00AA3A40"/>
    <w:rsid w:val="00AA51A6"/>
    <w:rsid w:val="00AA7FDA"/>
    <w:rsid w:val="00AB02A2"/>
    <w:rsid w:val="00AB036B"/>
    <w:rsid w:val="00AB0CE3"/>
    <w:rsid w:val="00AB114B"/>
    <w:rsid w:val="00AB1C38"/>
    <w:rsid w:val="00AB32E3"/>
    <w:rsid w:val="00AB3D1B"/>
    <w:rsid w:val="00AB5342"/>
    <w:rsid w:val="00AB5592"/>
    <w:rsid w:val="00AB57DA"/>
    <w:rsid w:val="00AC4A23"/>
    <w:rsid w:val="00AC4E38"/>
    <w:rsid w:val="00AC54D2"/>
    <w:rsid w:val="00AC55AD"/>
    <w:rsid w:val="00AC57AF"/>
    <w:rsid w:val="00AC5AEA"/>
    <w:rsid w:val="00AC6387"/>
    <w:rsid w:val="00AC64AA"/>
    <w:rsid w:val="00AC6FFB"/>
    <w:rsid w:val="00AD0824"/>
    <w:rsid w:val="00AD1C6E"/>
    <w:rsid w:val="00AD1F39"/>
    <w:rsid w:val="00AD268B"/>
    <w:rsid w:val="00AD3CA7"/>
    <w:rsid w:val="00AD4B74"/>
    <w:rsid w:val="00AD5079"/>
    <w:rsid w:val="00AD5C58"/>
    <w:rsid w:val="00AD6805"/>
    <w:rsid w:val="00AD6DE3"/>
    <w:rsid w:val="00AE252F"/>
    <w:rsid w:val="00AE280A"/>
    <w:rsid w:val="00AE29FE"/>
    <w:rsid w:val="00AE313D"/>
    <w:rsid w:val="00AE317A"/>
    <w:rsid w:val="00AE35B1"/>
    <w:rsid w:val="00AE72EE"/>
    <w:rsid w:val="00AF0DE5"/>
    <w:rsid w:val="00AF12D2"/>
    <w:rsid w:val="00AF3701"/>
    <w:rsid w:val="00AF40A3"/>
    <w:rsid w:val="00AF4602"/>
    <w:rsid w:val="00AF47B3"/>
    <w:rsid w:val="00AF5A00"/>
    <w:rsid w:val="00AF61A7"/>
    <w:rsid w:val="00AF6C90"/>
    <w:rsid w:val="00B003AD"/>
    <w:rsid w:val="00B049FD"/>
    <w:rsid w:val="00B058B2"/>
    <w:rsid w:val="00B06B35"/>
    <w:rsid w:val="00B06D7C"/>
    <w:rsid w:val="00B072D0"/>
    <w:rsid w:val="00B077C6"/>
    <w:rsid w:val="00B105F2"/>
    <w:rsid w:val="00B1095F"/>
    <w:rsid w:val="00B10A7D"/>
    <w:rsid w:val="00B11388"/>
    <w:rsid w:val="00B11790"/>
    <w:rsid w:val="00B12B16"/>
    <w:rsid w:val="00B15926"/>
    <w:rsid w:val="00B17709"/>
    <w:rsid w:val="00B20473"/>
    <w:rsid w:val="00B2053D"/>
    <w:rsid w:val="00B208AF"/>
    <w:rsid w:val="00B226CD"/>
    <w:rsid w:val="00B2535B"/>
    <w:rsid w:val="00B26346"/>
    <w:rsid w:val="00B2684F"/>
    <w:rsid w:val="00B273E4"/>
    <w:rsid w:val="00B279F7"/>
    <w:rsid w:val="00B27BC7"/>
    <w:rsid w:val="00B30EB6"/>
    <w:rsid w:val="00B3305B"/>
    <w:rsid w:val="00B33C65"/>
    <w:rsid w:val="00B35A3B"/>
    <w:rsid w:val="00B409F7"/>
    <w:rsid w:val="00B42BBC"/>
    <w:rsid w:val="00B43E4B"/>
    <w:rsid w:val="00B44BFE"/>
    <w:rsid w:val="00B44C60"/>
    <w:rsid w:val="00B46966"/>
    <w:rsid w:val="00B47557"/>
    <w:rsid w:val="00B47D62"/>
    <w:rsid w:val="00B50651"/>
    <w:rsid w:val="00B51EED"/>
    <w:rsid w:val="00B530DB"/>
    <w:rsid w:val="00B55BD9"/>
    <w:rsid w:val="00B57594"/>
    <w:rsid w:val="00B61DFC"/>
    <w:rsid w:val="00B628D5"/>
    <w:rsid w:val="00B62BAD"/>
    <w:rsid w:val="00B631FE"/>
    <w:rsid w:val="00B64A13"/>
    <w:rsid w:val="00B65672"/>
    <w:rsid w:val="00B66F22"/>
    <w:rsid w:val="00B675E5"/>
    <w:rsid w:val="00B678E6"/>
    <w:rsid w:val="00B700EB"/>
    <w:rsid w:val="00B71C87"/>
    <w:rsid w:val="00B76D1C"/>
    <w:rsid w:val="00B77F76"/>
    <w:rsid w:val="00B81F7E"/>
    <w:rsid w:val="00B83702"/>
    <w:rsid w:val="00B83D94"/>
    <w:rsid w:val="00B85733"/>
    <w:rsid w:val="00B85EB3"/>
    <w:rsid w:val="00B868D4"/>
    <w:rsid w:val="00B87AF0"/>
    <w:rsid w:val="00B907AA"/>
    <w:rsid w:val="00B91226"/>
    <w:rsid w:val="00B925FE"/>
    <w:rsid w:val="00B945B3"/>
    <w:rsid w:val="00B9543D"/>
    <w:rsid w:val="00B9597E"/>
    <w:rsid w:val="00B96F21"/>
    <w:rsid w:val="00B97168"/>
    <w:rsid w:val="00BA0B4B"/>
    <w:rsid w:val="00BA0B83"/>
    <w:rsid w:val="00BA0BBC"/>
    <w:rsid w:val="00BA1AF4"/>
    <w:rsid w:val="00BA244A"/>
    <w:rsid w:val="00BA2E1C"/>
    <w:rsid w:val="00BA3544"/>
    <w:rsid w:val="00BA43F7"/>
    <w:rsid w:val="00BA4AE2"/>
    <w:rsid w:val="00BA4DFF"/>
    <w:rsid w:val="00BA5F32"/>
    <w:rsid w:val="00BA66D5"/>
    <w:rsid w:val="00BA7C30"/>
    <w:rsid w:val="00BB5918"/>
    <w:rsid w:val="00BB72DD"/>
    <w:rsid w:val="00BB737B"/>
    <w:rsid w:val="00BB7828"/>
    <w:rsid w:val="00BC007F"/>
    <w:rsid w:val="00BC0920"/>
    <w:rsid w:val="00BC1166"/>
    <w:rsid w:val="00BC17C9"/>
    <w:rsid w:val="00BC289E"/>
    <w:rsid w:val="00BC2926"/>
    <w:rsid w:val="00BC42A0"/>
    <w:rsid w:val="00BC4F6B"/>
    <w:rsid w:val="00BC57A8"/>
    <w:rsid w:val="00BC5E10"/>
    <w:rsid w:val="00BD0B95"/>
    <w:rsid w:val="00BD0EC1"/>
    <w:rsid w:val="00BD1A20"/>
    <w:rsid w:val="00BD22DF"/>
    <w:rsid w:val="00BD4D9E"/>
    <w:rsid w:val="00BD4EF6"/>
    <w:rsid w:val="00BD58BB"/>
    <w:rsid w:val="00BD67F7"/>
    <w:rsid w:val="00BD6855"/>
    <w:rsid w:val="00BD6F5B"/>
    <w:rsid w:val="00BD7B57"/>
    <w:rsid w:val="00BE0B60"/>
    <w:rsid w:val="00BE1BE5"/>
    <w:rsid w:val="00BE252C"/>
    <w:rsid w:val="00BE32FE"/>
    <w:rsid w:val="00BE3D7C"/>
    <w:rsid w:val="00BE4AFD"/>
    <w:rsid w:val="00BE501B"/>
    <w:rsid w:val="00BE6825"/>
    <w:rsid w:val="00BE6F09"/>
    <w:rsid w:val="00BF0931"/>
    <w:rsid w:val="00BF202C"/>
    <w:rsid w:val="00BF36A5"/>
    <w:rsid w:val="00BF390E"/>
    <w:rsid w:val="00BF3C18"/>
    <w:rsid w:val="00BF4462"/>
    <w:rsid w:val="00BF4779"/>
    <w:rsid w:val="00BF639F"/>
    <w:rsid w:val="00BF79C2"/>
    <w:rsid w:val="00BF7B92"/>
    <w:rsid w:val="00C00690"/>
    <w:rsid w:val="00C00878"/>
    <w:rsid w:val="00C02CC0"/>
    <w:rsid w:val="00C05423"/>
    <w:rsid w:val="00C12EA8"/>
    <w:rsid w:val="00C12FCC"/>
    <w:rsid w:val="00C142CA"/>
    <w:rsid w:val="00C1476E"/>
    <w:rsid w:val="00C15E18"/>
    <w:rsid w:val="00C177C4"/>
    <w:rsid w:val="00C20127"/>
    <w:rsid w:val="00C20203"/>
    <w:rsid w:val="00C22C88"/>
    <w:rsid w:val="00C25A03"/>
    <w:rsid w:val="00C25CDE"/>
    <w:rsid w:val="00C26950"/>
    <w:rsid w:val="00C275F2"/>
    <w:rsid w:val="00C27A36"/>
    <w:rsid w:val="00C31456"/>
    <w:rsid w:val="00C31792"/>
    <w:rsid w:val="00C32004"/>
    <w:rsid w:val="00C34710"/>
    <w:rsid w:val="00C34F52"/>
    <w:rsid w:val="00C35772"/>
    <w:rsid w:val="00C35EE9"/>
    <w:rsid w:val="00C42810"/>
    <w:rsid w:val="00C442F5"/>
    <w:rsid w:val="00C44A54"/>
    <w:rsid w:val="00C45937"/>
    <w:rsid w:val="00C4656A"/>
    <w:rsid w:val="00C466B1"/>
    <w:rsid w:val="00C479BD"/>
    <w:rsid w:val="00C50CBF"/>
    <w:rsid w:val="00C510F2"/>
    <w:rsid w:val="00C5174B"/>
    <w:rsid w:val="00C52D4F"/>
    <w:rsid w:val="00C550ED"/>
    <w:rsid w:val="00C553D7"/>
    <w:rsid w:val="00C55596"/>
    <w:rsid w:val="00C56E90"/>
    <w:rsid w:val="00C56F8C"/>
    <w:rsid w:val="00C61459"/>
    <w:rsid w:val="00C62BA2"/>
    <w:rsid w:val="00C62C95"/>
    <w:rsid w:val="00C643D6"/>
    <w:rsid w:val="00C6495A"/>
    <w:rsid w:val="00C66756"/>
    <w:rsid w:val="00C6757F"/>
    <w:rsid w:val="00C725CD"/>
    <w:rsid w:val="00C74C15"/>
    <w:rsid w:val="00C76335"/>
    <w:rsid w:val="00C77105"/>
    <w:rsid w:val="00C8054A"/>
    <w:rsid w:val="00C8073F"/>
    <w:rsid w:val="00C8112E"/>
    <w:rsid w:val="00C81465"/>
    <w:rsid w:val="00C827AE"/>
    <w:rsid w:val="00C82D24"/>
    <w:rsid w:val="00C83449"/>
    <w:rsid w:val="00C8367A"/>
    <w:rsid w:val="00C8414A"/>
    <w:rsid w:val="00C855FC"/>
    <w:rsid w:val="00C86D2B"/>
    <w:rsid w:val="00C87D68"/>
    <w:rsid w:val="00C91755"/>
    <w:rsid w:val="00C9575A"/>
    <w:rsid w:val="00C95AB2"/>
    <w:rsid w:val="00C96060"/>
    <w:rsid w:val="00C9626D"/>
    <w:rsid w:val="00CA1B5D"/>
    <w:rsid w:val="00CA1C62"/>
    <w:rsid w:val="00CA414E"/>
    <w:rsid w:val="00CA4504"/>
    <w:rsid w:val="00CA4AFB"/>
    <w:rsid w:val="00CA4E5F"/>
    <w:rsid w:val="00CA74CB"/>
    <w:rsid w:val="00CA7952"/>
    <w:rsid w:val="00CB0602"/>
    <w:rsid w:val="00CB1735"/>
    <w:rsid w:val="00CB21C5"/>
    <w:rsid w:val="00CB4381"/>
    <w:rsid w:val="00CB4FE2"/>
    <w:rsid w:val="00CB5946"/>
    <w:rsid w:val="00CB5C9A"/>
    <w:rsid w:val="00CB63AB"/>
    <w:rsid w:val="00CC03AD"/>
    <w:rsid w:val="00CC0A9A"/>
    <w:rsid w:val="00CC1D36"/>
    <w:rsid w:val="00CC27A5"/>
    <w:rsid w:val="00CC34D6"/>
    <w:rsid w:val="00CC3B92"/>
    <w:rsid w:val="00CC5AAA"/>
    <w:rsid w:val="00CC6708"/>
    <w:rsid w:val="00CC79AB"/>
    <w:rsid w:val="00CD0678"/>
    <w:rsid w:val="00CD1AE6"/>
    <w:rsid w:val="00CD244C"/>
    <w:rsid w:val="00CD2AB3"/>
    <w:rsid w:val="00CD3068"/>
    <w:rsid w:val="00CD44DB"/>
    <w:rsid w:val="00CD7819"/>
    <w:rsid w:val="00CD783F"/>
    <w:rsid w:val="00CD7B5B"/>
    <w:rsid w:val="00CE27D6"/>
    <w:rsid w:val="00CE47DE"/>
    <w:rsid w:val="00CE56FD"/>
    <w:rsid w:val="00CE62E9"/>
    <w:rsid w:val="00CE6CD1"/>
    <w:rsid w:val="00CE6F58"/>
    <w:rsid w:val="00CE766D"/>
    <w:rsid w:val="00CE7C1D"/>
    <w:rsid w:val="00CF02EF"/>
    <w:rsid w:val="00CF1D6A"/>
    <w:rsid w:val="00CF3D0D"/>
    <w:rsid w:val="00CF672E"/>
    <w:rsid w:val="00CF73EC"/>
    <w:rsid w:val="00CF7A0E"/>
    <w:rsid w:val="00D00559"/>
    <w:rsid w:val="00D03891"/>
    <w:rsid w:val="00D03AFF"/>
    <w:rsid w:val="00D03FE9"/>
    <w:rsid w:val="00D04EF6"/>
    <w:rsid w:val="00D062CA"/>
    <w:rsid w:val="00D07112"/>
    <w:rsid w:val="00D07B4C"/>
    <w:rsid w:val="00D1266D"/>
    <w:rsid w:val="00D14B60"/>
    <w:rsid w:val="00D203FD"/>
    <w:rsid w:val="00D20966"/>
    <w:rsid w:val="00D20C91"/>
    <w:rsid w:val="00D20DC0"/>
    <w:rsid w:val="00D21D22"/>
    <w:rsid w:val="00D22A30"/>
    <w:rsid w:val="00D2408D"/>
    <w:rsid w:val="00D24816"/>
    <w:rsid w:val="00D24FF8"/>
    <w:rsid w:val="00D328FD"/>
    <w:rsid w:val="00D33565"/>
    <w:rsid w:val="00D34C31"/>
    <w:rsid w:val="00D3613D"/>
    <w:rsid w:val="00D3665A"/>
    <w:rsid w:val="00D369C2"/>
    <w:rsid w:val="00D375A8"/>
    <w:rsid w:val="00D3785E"/>
    <w:rsid w:val="00D37BA6"/>
    <w:rsid w:val="00D37C08"/>
    <w:rsid w:val="00D41305"/>
    <w:rsid w:val="00D42446"/>
    <w:rsid w:val="00D42B52"/>
    <w:rsid w:val="00D43645"/>
    <w:rsid w:val="00D445D4"/>
    <w:rsid w:val="00D45647"/>
    <w:rsid w:val="00D4604D"/>
    <w:rsid w:val="00D46A4C"/>
    <w:rsid w:val="00D46EF7"/>
    <w:rsid w:val="00D5229C"/>
    <w:rsid w:val="00D53140"/>
    <w:rsid w:val="00D57C5A"/>
    <w:rsid w:val="00D60408"/>
    <w:rsid w:val="00D62E29"/>
    <w:rsid w:val="00D630B0"/>
    <w:rsid w:val="00D63227"/>
    <w:rsid w:val="00D63BF1"/>
    <w:rsid w:val="00D641CE"/>
    <w:rsid w:val="00D65612"/>
    <w:rsid w:val="00D675D1"/>
    <w:rsid w:val="00D7044F"/>
    <w:rsid w:val="00D70CBA"/>
    <w:rsid w:val="00D70FB9"/>
    <w:rsid w:val="00D71813"/>
    <w:rsid w:val="00D71ABB"/>
    <w:rsid w:val="00D71BD0"/>
    <w:rsid w:val="00D72523"/>
    <w:rsid w:val="00D74E17"/>
    <w:rsid w:val="00D758E3"/>
    <w:rsid w:val="00D75E43"/>
    <w:rsid w:val="00D77B18"/>
    <w:rsid w:val="00D8005A"/>
    <w:rsid w:val="00D806CC"/>
    <w:rsid w:val="00D8132F"/>
    <w:rsid w:val="00D83E7B"/>
    <w:rsid w:val="00D859D2"/>
    <w:rsid w:val="00D85C51"/>
    <w:rsid w:val="00D913EB"/>
    <w:rsid w:val="00D92D70"/>
    <w:rsid w:val="00D92F7F"/>
    <w:rsid w:val="00D9691B"/>
    <w:rsid w:val="00D97EC0"/>
    <w:rsid w:val="00DA006D"/>
    <w:rsid w:val="00DA01C7"/>
    <w:rsid w:val="00DA030C"/>
    <w:rsid w:val="00DA1F68"/>
    <w:rsid w:val="00DA2D3E"/>
    <w:rsid w:val="00DA4D8D"/>
    <w:rsid w:val="00DB1B99"/>
    <w:rsid w:val="00DB1D5C"/>
    <w:rsid w:val="00DB3664"/>
    <w:rsid w:val="00DB3810"/>
    <w:rsid w:val="00DB55C2"/>
    <w:rsid w:val="00DB65F1"/>
    <w:rsid w:val="00DB6E74"/>
    <w:rsid w:val="00DC0B61"/>
    <w:rsid w:val="00DC2DC4"/>
    <w:rsid w:val="00DC4A7E"/>
    <w:rsid w:val="00DC51B1"/>
    <w:rsid w:val="00DC5895"/>
    <w:rsid w:val="00DC5D24"/>
    <w:rsid w:val="00DC67A6"/>
    <w:rsid w:val="00DC690B"/>
    <w:rsid w:val="00DC72AF"/>
    <w:rsid w:val="00DC746B"/>
    <w:rsid w:val="00DC7CDA"/>
    <w:rsid w:val="00DD01EE"/>
    <w:rsid w:val="00DD03D6"/>
    <w:rsid w:val="00DD0589"/>
    <w:rsid w:val="00DD1E23"/>
    <w:rsid w:val="00DD27F2"/>
    <w:rsid w:val="00DD2F38"/>
    <w:rsid w:val="00DD4AD7"/>
    <w:rsid w:val="00DE0039"/>
    <w:rsid w:val="00DE0111"/>
    <w:rsid w:val="00DE0CCF"/>
    <w:rsid w:val="00DE10F2"/>
    <w:rsid w:val="00DE113D"/>
    <w:rsid w:val="00DE2256"/>
    <w:rsid w:val="00DE2DB3"/>
    <w:rsid w:val="00DE3178"/>
    <w:rsid w:val="00DE39F7"/>
    <w:rsid w:val="00DE686A"/>
    <w:rsid w:val="00DE6CEE"/>
    <w:rsid w:val="00DE77CF"/>
    <w:rsid w:val="00DF065A"/>
    <w:rsid w:val="00DF3CA1"/>
    <w:rsid w:val="00DF40FF"/>
    <w:rsid w:val="00DF5409"/>
    <w:rsid w:val="00DF6776"/>
    <w:rsid w:val="00DF67BC"/>
    <w:rsid w:val="00E04600"/>
    <w:rsid w:val="00E05FC5"/>
    <w:rsid w:val="00E07E89"/>
    <w:rsid w:val="00E07EB8"/>
    <w:rsid w:val="00E1011A"/>
    <w:rsid w:val="00E11DC9"/>
    <w:rsid w:val="00E12324"/>
    <w:rsid w:val="00E135E1"/>
    <w:rsid w:val="00E138F7"/>
    <w:rsid w:val="00E13EB4"/>
    <w:rsid w:val="00E15765"/>
    <w:rsid w:val="00E1588F"/>
    <w:rsid w:val="00E21662"/>
    <w:rsid w:val="00E226A2"/>
    <w:rsid w:val="00E22E3C"/>
    <w:rsid w:val="00E233AD"/>
    <w:rsid w:val="00E242E4"/>
    <w:rsid w:val="00E25F1B"/>
    <w:rsid w:val="00E278E0"/>
    <w:rsid w:val="00E3076C"/>
    <w:rsid w:val="00E31C39"/>
    <w:rsid w:val="00E32FAC"/>
    <w:rsid w:val="00E330BB"/>
    <w:rsid w:val="00E34A8A"/>
    <w:rsid w:val="00E35163"/>
    <w:rsid w:val="00E3717A"/>
    <w:rsid w:val="00E378F9"/>
    <w:rsid w:val="00E40064"/>
    <w:rsid w:val="00E404D1"/>
    <w:rsid w:val="00E40801"/>
    <w:rsid w:val="00E40A09"/>
    <w:rsid w:val="00E41DBE"/>
    <w:rsid w:val="00E43394"/>
    <w:rsid w:val="00E43E58"/>
    <w:rsid w:val="00E4469B"/>
    <w:rsid w:val="00E4516A"/>
    <w:rsid w:val="00E46486"/>
    <w:rsid w:val="00E464CD"/>
    <w:rsid w:val="00E47C5C"/>
    <w:rsid w:val="00E5101F"/>
    <w:rsid w:val="00E5309C"/>
    <w:rsid w:val="00E554A0"/>
    <w:rsid w:val="00E55D51"/>
    <w:rsid w:val="00E567A8"/>
    <w:rsid w:val="00E6022A"/>
    <w:rsid w:val="00E60DF7"/>
    <w:rsid w:val="00E61DA8"/>
    <w:rsid w:val="00E653AC"/>
    <w:rsid w:val="00E67B98"/>
    <w:rsid w:val="00E72B3F"/>
    <w:rsid w:val="00E72C63"/>
    <w:rsid w:val="00E731BF"/>
    <w:rsid w:val="00E73F1C"/>
    <w:rsid w:val="00E750A1"/>
    <w:rsid w:val="00E759D6"/>
    <w:rsid w:val="00E7686E"/>
    <w:rsid w:val="00E76A94"/>
    <w:rsid w:val="00E76EF9"/>
    <w:rsid w:val="00E76FF1"/>
    <w:rsid w:val="00E77A3B"/>
    <w:rsid w:val="00E806FD"/>
    <w:rsid w:val="00E81247"/>
    <w:rsid w:val="00E826F6"/>
    <w:rsid w:val="00E8353C"/>
    <w:rsid w:val="00E8363E"/>
    <w:rsid w:val="00E85626"/>
    <w:rsid w:val="00E86A0B"/>
    <w:rsid w:val="00E903E8"/>
    <w:rsid w:val="00E90BD4"/>
    <w:rsid w:val="00E91A64"/>
    <w:rsid w:val="00E91BCF"/>
    <w:rsid w:val="00E92C65"/>
    <w:rsid w:val="00E93567"/>
    <w:rsid w:val="00E938B5"/>
    <w:rsid w:val="00E9490E"/>
    <w:rsid w:val="00E957CC"/>
    <w:rsid w:val="00E9607C"/>
    <w:rsid w:val="00E96165"/>
    <w:rsid w:val="00EA0FC5"/>
    <w:rsid w:val="00EA3947"/>
    <w:rsid w:val="00EA56C7"/>
    <w:rsid w:val="00EA63C6"/>
    <w:rsid w:val="00EB0CDB"/>
    <w:rsid w:val="00EB1663"/>
    <w:rsid w:val="00EB17BC"/>
    <w:rsid w:val="00EB2EE3"/>
    <w:rsid w:val="00EB313B"/>
    <w:rsid w:val="00EB3A5A"/>
    <w:rsid w:val="00EB4C20"/>
    <w:rsid w:val="00EB5250"/>
    <w:rsid w:val="00EB7C2F"/>
    <w:rsid w:val="00EC0A7A"/>
    <w:rsid w:val="00EC0AE4"/>
    <w:rsid w:val="00EC495C"/>
    <w:rsid w:val="00EC4D87"/>
    <w:rsid w:val="00EC7890"/>
    <w:rsid w:val="00ED0D7B"/>
    <w:rsid w:val="00ED351D"/>
    <w:rsid w:val="00ED47B1"/>
    <w:rsid w:val="00ED4917"/>
    <w:rsid w:val="00ED4D55"/>
    <w:rsid w:val="00ED57DE"/>
    <w:rsid w:val="00ED7230"/>
    <w:rsid w:val="00EE1BB5"/>
    <w:rsid w:val="00EE298F"/>
    <w:rsid w:val="00EE3295"/>
    <w:rsid w:val="00EE6BA0"/>
    <w:rsid w:val="00EE6BA8"/>
    <w:rsid w:val="00EE6DD8"/>
    <w:rsid w:val="00EF02A3"/>
    <w:rsid w:val="00EF289C"/>
    <w:rsid w:val="00EF7979"/>
    <w:rsid w:val="00EF7CAC"/>
    <w:rsid w:val="00F0017B"/>
    <w:rsid w:val="00F00A4C"/>
    <w:rsid w:val="00F02746"/>
    <w:rsid w:val="00F03245"/>
    <w:rsid w:val="00F038EC"/>
    <w:rsid w:val="00F06276"/>
    <w:rsid w:val="00F0674B"/>
    <w:rsid w:val="00F105EB"/>
    <w:rsid w:val="00F107F7"/>
    <w:rsid w:val="00F1224C"/>
    <w:rsid w:val="00F12478"/>
    <w:rsid w:val="00F126D8"/>
    <w:rsid w:val="00F12CCA"/>
    <w:rsid w:val="00F130C2"/>
    <w:rsid w:val="00F1520F"/>
    <w:rsid w:val="00F16475"/>
    <w:rsid w:val="00F16B6C"/>
    <w:rsid w:val="00F17D74"/>
    <w:rsid w:val="00F20225"/>
    <w:rsid w:val="00F21F8E"/>
    <w:rsid w:val="00F22E89"/>
    <w:rsid w:val="00F238C6"/>
    <w:rsid w:val="00F23AB3"/>
    <w:rsid w:val="00F23F2C"/>
    <w:rsid w:val="00F23F92"/>
    <w:rsid w:val="00F270A4"/>
    <w:rsid w:val="00F30A22"/>
    <w:rsid w:val="00F32E3F"/>
    <w:rsid w:val="00F33B82"/>
    <w:rsid w:val="00F35508"/>
    <w:rsid w:val="00F37CB5"/>
    <w:rsid w:val="00F40134"/>
    <w:rsid w:val="00F40BA7"/>
    <w:rsid w:val="00F4214D"/>
    <w:rsid w:val="00F43A77"/>
    <w:rsid w:val="00F43BD9"/>
    <w:rsid w:val="00F4432F"/>
    <w:rsid w:val="00F44D17"/>
    <w:rsid w:val="00F45255"/>
    <w:rsid w:val="00F4539D"/>
    <w:rsid w:val="00F46A2C"/>
    <w:rsid w:val="00F474CC"/>
    <w:rsid w:val="00F47CCD"/>
    <w:rsid w:val="00F51AEA"/>
    <w:rsid w:val="00F5347D"/>
    <w:rsid w:val="00F54108"/>
    <w:rsid w:val="00F54861"/>
    <w:rsid w:val="00F55A5B"/>
    <w:rsid w:val="00F56910"/>
    <w:rsid w:val="00F56988"/>
    <w:rsid w:val="00F579AD"/>
    <w:rsid w:val="00F57CC3"/>
    <w:rsid w:val="00F60406"/>
    <w:rsid w:val="00F61C7C"/>
    <w:rsid w:val="00F6323D"/>
    <w:rsid w:val="00F66164"/>
    <w:rsid w:val="00F673F4"/>
    <w:rsid w:val="00F702A4"/>
    <w:rsid w:val="00F712F7"/>
    <w:rsid w:val="00F74813"/>
    <w:rsid w:val="00F75DF0"/>
    <w:rsid w:val="00F7735D"/>
    <w:rsid w:val="00F84BE6"/>
    <w:rsid w:val="00F87D1D"/>
    <w:rsid w:val="00F90ED5"/>
    <w:rsid w:val="00F92CD2"/>
    <w:rsid w:val="00F93220"/>
    <w:rsid w:val="00F93977"/>
    <w:rsid w:val="00F976CC"/>
    <w:rsid w:val="00FA05BF"/>
    <w:rsid w:val="00FA0994"/>
    <w:rsid w:val="00FA0A77"/>
    <w:rsid w:val="00FA160F"/>
    <w:rsid w:val="00FA362E"/>
    <w:rsid w:val="00FA478D"/>
    <w:rsid w:val="00FA7D9D"/>
    <w:rsid w:val="00FB1BB5"/>
    <w:rsid w:val="00FB1DB9"/>
    <w:rsid w:val="00FB499A"/>
    <w:rsid w:val="00FB5CB7"/>
    <w:rsid w:val="00FB65C9"/>
    <w:rsid w:val="00FB782C"/>
    <w:rsid w:val="00FC0FAB"/>
    <w:rsid w:val="00FC32E2"/>
    <w:rsid w:val="00FC3DF3"/>
    <w:rsid w:val="00FC4A16"/>
    <w:rsid w:val="00FC5A6B"/>
    <w:rsid w:val="00FC6E2B"/>
    <w:rsid w:val="00FC7203"/>
    <w:rsid w:val="00FD2735"/>
    <w:rsid w:val="00FD2BDE"/>
    <w:rsid w:val="00FD2F8D"/>
    <w:rsid w:val="00FD3A25"/>
    <w:rsid w:val="00FD3E20"/>
    <w:rsid w:val="00FD55C5"/>
    <w:rsid w:val="00FD6232"/>
    <w:rsid w:val="00FD7860"/>
    <w:rsid w:val="00FE187C"/>
    <w:rsid w:val="00FE310C"/>
    <w:rsid w:val="00FE46CA"/>
    <w:rsid w:val="00FE6948"/>
    <w:rsid w:val="00FE70F1"/>
    <w:rsid w:val="00FF0366"/>
    <w:rsid w:val="00FF1E53"/>
    <w:rsid w:val="00FF1FB2"/>
    <w:rsid w:val="00FF2DFA"/>
    <w:rsid w:val="00FF3458"/>
    <w:rsid w:val="00FF462A"/>
    <w:rsid w:val="00FF4730"/>
    <w:rsid w:val="00FF635E"/>
    <w:rsid w:val="00FF6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93AE30CD-050A-4DC3-8FF4-CD7A4E07C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4DDB"/>
  </w:style>
  <w:style w:type="paragraph" w:styleId="Heading1">
    <w:name w:val="heading 1"/>
    <w:basedOn w:val="Normal"/>
    <w:next w:val="Normal"/>
    <w:qFormat/>
    <w:rsid w:val="006B4DDB"/>
    <w:pPr>
      <w:keepNext/>
      <w:outlineLvl w:val="0"/>
    </w:pPr>
    <w:rPr>
      <w:sz w:val="22"/>
      <w:u w:val="single"/>
    </w:rPr>
  </w:style>
  <w:style w:type="paragraph" w:styleId="Heading2">
    <w:name w:val="heading 2"/>
    <w:basedOn w:val="Normal"/>
    <w:next w:val="Normal"/>
    <w:qFormat/>
    <w:rsid w:val="006B4DDB"/>
    <w:pPr>
      <w:keepNext/>
      <w:outlineLvl w:val="1"/>
    </w:pPr>
    <w:rPr>
      <w:b/>
      <w:sz w:val="22"/>
      <w:u w:val="single"/>
    </w:rPr>
  </w:style>
  <w:style w:type="paragraph" w:styleId="Heading3">
    <w:name w:val="heading 3"/>
    <w:basedOn w:val="Normal"/>
    <w:next w:val="Normal"/>
    <w:qFormat/>
    <w:rsid w:val="006B4DDB"/>
    <w:pPr>
      <w:keepNext/>
      <w:jc w:val="center"/>
      <w:outlineLvl w:val="2"/>
    </w:pPr>
    <w:rPr>
      <w:sz w:val="24"/>
    </w:rPr>
  </w:style>
  <w:style w:type="paragraph" w:styleId="Heading4">
    <w:name w:val="heading 4"/>
    <w:basedOn w:val="Normal"/>
    <w:next w:val="Normal"/>
    <w:qFormat/>
    <w:rsid w:val="006B4DDB"/>
    <w:pPr>
      <w:keepNext/>
      <w:jc w:val="center"/>
      <w:outlineLvl w:val="3"/>
    </w:pPr>
    <w:rPr>
      <w:b/>
      <w:sz w:val="22"/>
    </w:rPr>
  </w:style>
  <w:style w:type="paragraph" w:styleId="Heading5">
    <w:name w:val="heading 5"/>
    <w:basedOn w:val="Normal"/>
    <w:next w:val="Normal"/>
    <w:qFormat/>
    <w:rsid w:val="006B4DDB"/>
    <w:pPr>
      <w:keepNext/>
      <w:jc w:val="center"/>
      <w:outlineLvl w:val="4"/>
    </w:pPr>
    <w:rPr>
      <w:b/>
    </w:rPr>
  </w:style>
  <w:style w:type="paragraph" w:styleId="Heading6">
    <w:name w:val="heading 6"/>
    <w:basedOn w:val="Normal"/>
    <w:next w:val="Normal"/>
    <w:qFormat/>
    <w:rsid w:val="006B4DDB"/>
    <w:pPr>
      <w:keepNext/>
      <w:outlineLvl w:val="5"/>
    </w:pPr>
    <w:rPr>
      <w:b/>
      <w:sz w:val="24"/>
      <w:u w:val="single"/>
    </w:rPr>
  </w:style>
  <w:style w:type="paragraph" w:styleId="Heading7">
    <w:name w:val="heading 7"/>
    <w:basedOn w:val="Normal"/>
    <w:next w:val="Normal"/>
    <w:qFormat/>
    <w:rsid w:val="006B4DDB"/>
    <w:pPr>
      <w:keepNext/>
      <w:outlineLvl w:val="6"/>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B4DDB"/>
    <w:pPr>
      <w:tabs>
        <w:tab w:val="center" w:pos="4320"/>
        <w:tab w:val="right" w:pos="8640"/>
      </w:tabs>
    </w:pPr>
    <w:rPr>
      <w:sz w:val="24"/>
    </w:rPr>
  </w:style>
  <w:style w:type="character" w:styleId="PageNumber">
    <w:name w:val="page number"/>
    <w:basedOn w:val="DefaultParagraphFont"/>
    <w:rsid w:val="006B4DDB"/>
  </w:style>
  <w:style w:type="paragraph" w:styleId="Header">
    <w:name w:val="header"/>
    <w:basedOn w:val="Normal"/>
    <w:rsid w:val="006B4DDB"/>
    <w:pPr>
      <w:tabs>
        <w:tab w:val="center" w:pos="4320"/>
        <w:tab w:val="right" w:pos="8640"/>
      </w:tabs>
    </w:pPr>
  </w:style>
  <w:style w:type="paragraph" w:styleId="BodyTextIndent2">
    <w:name w:val="Body Text Indent 2"/>
    <w:basedOn w:val="Normal"/>
    <w:rsid w:val="006B4DDB"/>
    <w:pPr>
      <w:ind w:left="1725"/>
    </w:pPr>
    <w:rPr>
      <w:sz w:val="22"/>
    </w:rPr>
  </w:style>
  <w:style w:type="paragraph" w:styleId="BodyText">
    <w:name w:val="Body Text"/>
    <w:basedOn w:val="Normal"/>
    <w:rsid w:val="006B4DDB"/>
    <w:rPr>
      <w:sz w:val="22"/>
    </w:rPr>
  </w:style>
  <w:style w:type="paragraph" w:styleId="BodyText2">
    <w:name w:val="Body Text 2"/>
    <w:basedOn w:val="Normal"/>
    <w:rsid w:val="006B4DDB"/>
    <w:rPr>
      <w:sz w:val="22"/>
    </w:rPr>
  </w:style>
  <w:style w:type="paragraph" w:styleId="BodyTextIndent">
    <w:name w:val="Body Text Indent"/>
    <w:basedOn w:val="Normal"/>
    <w:rsid w:val="006B4DDB"/>
    <w:pPr>
      <w:ind w:left="570"/>
    </w:pPr>
    <w:rPr>
      <w:sz w:val="22"/>
    </w:rPr>
  </w:style>
  <w:style w:type="paragraph" w:styleId="List">
    <w:name w:val="List"/>
    <w:basedOn w:val="Normal"/>
    <w:rsid w:val="006B4DDB"/>
    <w:pPr>
      <w:ind w:left="360" w:hanging="360"/>
    </w:pPr>
  </w:style>
  <w:style w:type="paragraph" w:styleId="List2">
    <w:name w:val="List 2"/>
    <w:basedOn w:val="Normal"/>
    <w:rsid w:val="006B4DDB"/>
    <w:pPr>
      <w:ind w:left="720" w:hanging="360"/>
    </w:pPr>
  </w:style>
  <w:style w:type="paragraph" w:styleId="MessageHeader">
    <w:name w:val="Message Header"/>
    <w:basedOn w:val="Normal"/>
    <w:rsid w:val="006B4DDB"/>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 w:val="24"/>
    </w:rPr>
  </w:style>
  <w:style w:type="paragraph" w:styleId="Title">
    <w:name w:val="Title"/>
    <w:basedOn w:val="Normal"/>
    <w:qFormat/>
    <w:rsid w:val="006B4DDB"/>
    <w:pPr>
      <w:spacing w:before="240" w:after="60"/>
      <w:jc w:val="center"/>
      <w:outlineLvl w:val="0"/>
    </w:pPr>
    <w:rPr>
      <w:rFonts w:ascii="Arial" w:hAnsi="Arial"/>
      <w:b/>
      <w:kern w:val="28"/>
      <w:sz w:val="32"/>
    </w:rPr>
  </w:style>
  <w:style w:type="paragraph" w:styleId="Subtitle">
    <w:name w:val="Subtitle"/>
    <w:basedOn w:val="Normal"/>
    <w:qFormat/>
    <w:rsid w:val="006B4DDB"/>
    <w:pPr>
      <w:spacing w:after="60"/>
      <w:jc w:val="center"/>
      <w:outlineLvl w:val="1"/>
    </w:pPr>
    <w:rPr>
      <w:rFonts w:ascii="Arial" w:hAnsi="Arial"/>
      <w:sz w:val="24"/>
    </w:rPr>
  </w:style>
  <w:style w:type="paragraph" w:styleId="NormalIndent">
    <w:name w:val="Normal Indent"/>
    <w:basedOn w:val="Normal"/>
    <w:rsid w:val="006B4DDB"/>
    <w:pPr>
      <w:ind w:left="720"/>
    </w:pPr>
  </w:style>
  <w:style w:type="paragraph" w:styleId="BalloonText">
    <w:name w:val="Balloon Text"/>
    <w:basedOn w:val="Normal"/>
    <w:semiHidden/>
    <w:rsid w:val="00007BFB"/>
    <w:rPr>
      <w:rFonts w:ascii="Tahoma" w:hAnsi="Tahoma" w:cs="Tahoma"/>
      <w:sz w:val="16"/>
      <w:szCs w:val="16"/>
    </w:rPr>
  </w:style>
  <w:style w:type="paragraph" w:styleId="DocumentMap">
    <w:name w:val="Document Map"/>
    <w:basedOn w:val="Normal"/>
    <w:semiHidden/>
    <w:rsid w:val="00A431AB"/>
    <w:pPr>
      <w:shd w:val="clear" w:color="auto" w:fill="000080"/>
    </w:pPr>
    <w:rPr>
      <w:rFonts w:ascii="Tahoma" w:hAnsi="Tahoma" w:cs="Tahoma"/>
    </w:rPr>
  </w:style>
  <w:style w:type="paragraph" w:styleId="ListParagraph">
    <w:name w:val="List Paragraph"/>
    <w:basedOn w:val="Normal"/>
    <w:qFormat/>
    <w:rsid w:val="008717CE"/>
    <w:pPr>
      <w:spacing w:after="200" w:line="276" w:lineRule="auto"/>
      <w:ind w:left="720"/>
      <w:contextualSpacing/>
    </w:pPr>
    <w:rPr>
      <w:rFonts w:ascii="Calibri" w:eastAsia="Calibri" w:hAnsi="Calibri"/>
      <w:sz w:val="22"/>
      <w:szCs w:val="22"/>
    </w:rPr>
  </w:style>
  <w:style w:type="character" w:styleId="Hyperlink">
    <w:name w:val="Hyperlink"/>
    <w:rsid w:val="009874AC"/>
    <w:rPr>
      <w:color w:val="0000FF"/>
      <w:u w:val="single"/>
    </w:rPr>
  </w:style>
  <w:style w:type="character" w:styleId="FollowedHyperlink">
    <w:name w:val="FollowedHyperlink"/>
    <w:basedOn w:val="DefaultParagraphFont"/>
    <w:rsid w:val="006B5BBA"/>
    <w:rPr>
      <w:color w:val="800080" w:themeColor="followedHyperlink"/>
      <w:u w:val="single"/>
    </w:rPr>
  </w:style>
  <w:style w:type="table" w:styleId="TableGrid">
    <w:name w:val="Table Grid"/>
    <w:basedOn w:val="TableNormal"/>
    <w:rsid w:val="00665D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atitesting.com" TargetMode="External"/><Relationship Id="rId18" Type="http://schemas.openxmlformats.org/officeDocument/2006/relationships/hyperlink" Target="http://www.legislature.state.oh.us"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nursingworld.org"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evolve.elsevier.com"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thomas.loc.gov" TargetMode="External"/><Relationship Id="rId20" Type="http://schemas.openxmlformats.org/officeDocument/2006/relationships/hyperlink" Target="http://www.ncsbn.org"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nursing.ohio.gov" TargetMode="External"/><Relationship Id="rId5" Type="http://schemas.openxmlformats.org/officeDocument/2006/relationships/webSettings" Target="webSettings.xml"/><Relationship Id="rId15" Type="http://schemas.openxmlformats.org/officeDocument/2006/relationships/hyperlink" Target="http://www.nursing.ohio.gov/education.htm" TargetMode="External"/><Relationship Id="rId23" Type="http://schemas.openxmlformats.org/officeDocument/2006/relationships/hyperlink" Target="http://www.nursingworld.org" TargetMode="External"/><Relationship Id="rId28" Type="http://schemas.openxmlformats.org/officeDocument/2006/relationships/fontTable" Target="fontTable.xml"/><Relationship Id="rId10" Type="http://schemas.openxmlformats.org/officeDocument/2006/relationships/hyperlink" Target="http://www.skyscape.com" TargetMode="External"/><Relationship Id="rId19" Type="http://schemas.openxmlformats.org/officeDocument/2006/relationships/hyperlink" Target="http://www.skyscape.com" TargetMode="External"/><Relationship Id="rId4" Type="http://schemas.openxmlformats.org/officeDocument/2006/relationships/settings" Target="settings.xml"/><Relationship Id="rId9" Type="http://schemas.openxmlformats.org/officeDocument/2006/relationships/hyperlink" Target="http://www.skyscape.com" TargetMode="External"/><Relationship Id="rId14" Type="http://schemas.openxmlformats.org/officeDocument/2006/relationships/hyperlink" Target="http://ohioleaguefornursing.org" TargetMode="External"/><Relationship Id="rId22" Type="http://schemas.openxmlformats.org/officeDocument/2006/relationships/hyperlink" Target="http://www.nursing.ohio.gov" TargetMode="External"/><Relationship Id="rId27"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andons\Local%20Settings\Temporary%20Internet%20Files\OLKDD\2007%20Nursing%20Foundations%20Course%20Outlin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F87EC9-3D43-46EE-B9DC-AFBEFCBD7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2007 Nursing Foundations Course Outline</Template>
  <TotalTime>32</TotalTime>
  <Pages>28</Pages>
  <Words>6655</Words>
  <Characters>37936</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PROVIDENCE HOSPITAL SCHOOL OF NURSING</vt:lpstr>
    </vt:vector>
  </TitlesOfParts>
  <Company>Firelands Regional Medical Center</Company>
  <LinksUpToDate>false</LinksUpToDate>
  <CharactersWithSpaces>44502</CharactersWithSpaces>
  <SharedDoc>false</SharedDoc>
  <HLinks>
    <vt:vector size="30" baseType="variant">
      <vt:variant>
        <vt:i4>6619186</vt:i4>
      </vt:variant>
      <vt:variant>
        <vt:i4>12</vt:i4>
      </vt:variant>
      <vt:variant>
        <vt:i4>0</vt:i4>
      </vt:variant>
      <vt:variant>
        <vt:i4>5</vt:i4>
      </vt:variant>
      <vt:variant>
        <vt:lpwstr>http://evolve.elsevier.com/</vt:lpwstr>
      </vt:variant>
      <vt:variant>
        <vt:lpwstr/>
      </vt:variant>
      <vt:variant>
        <vt:i4>6422644</vt:i4>
      </vt:variant>
      <vt:variant>
        <vt:i4>9</vt:i4>
      </vt:variant>
      <vt:variant>
        <vt:i4>0</vt:i4>
      </vt:variant>
      <vt:variant>
        <vt:i4>5</vt:i4>
      </vt:variant>
      <vt:variant>
        <vt:lpwstr>http://edvance360.com/firelands</vt:lpwstr>
      </vt:variant>
      <vt:variant>
        <vt:lpwstr/>
      </vt:variant>
      <vt:variant>
        <vt:i4>3276922</vt:i4>
      </vt:variant>
      <vt:variant>
        <vt:i4>6</vt:i4>
      </vt:variant>
      <vt:variant>
        <vt:i4>0</vt:i4>
      </vt:variant>
      <vt:variant>
        <vt:i4>5</vt:i4>
      </vt:variant>
      <vt:variant>
        <vt:lpwstr>http://atitesting.com/</vt:lpwstr>
      </vt:variant>
      <vt:variant>
        <vt:lpwstr/>
      </vt:variant>
      <vt:variant>
        <vt:i4>2293882</vt:i4>
      </vt:variant>
      <vt:variant>
        <vt:i4>3</vt:i4>
      </vt:variant>
      <vt:variant>
        <vt:i4>0</vt:i4>
      </vt:variant>
      <vt:variant>
        <vt:i4>5</vt:i4>
      </vt:variant>
      <vt:variant>
        <vt:lpwstr>http://www.unboundmedicine.com/</vt:lpwstr>
      </vt:variant>
      <vt:variant>
        <vt:lpwstr/>
      </vt:variant>
      <vt:variant>
        <vt:i4>2293882</vt:i4>
      </vt:variant>
      <vt:variant>
        <vt:i4>0</vt:i4>
      </vt:variant>
      <vt:variant>
        <vt:i4>0</vt:i4>
      </vt:variant>
      <vt:variant>
        <vt:i4>5</vt:i4>
      </vt:variant>
      <vt:variant>
        <vt:lpwstr>http://www.unboundmedicine.com/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PROVIDENCE HOSPITAL SCHOOL OF NURSING</dc:title>
  <dc:creator>vandons</dc:creator>
  <cp:lastModifiedBy>Bussard, Michelle - Faculty</cp:lastModifiedBy>
  <cp:revision>4</cp:revision>
  <cp:lastPrinted>2018-05-25T15:40:00Z</cp:lastPrinted>
  <dcterms:created xsi:type="dcterms:W3CDTF">2018-07-19T19:04:00Z</dcterms:created>
  <dcterms:modified xsi:type="dcterms:W3CDTF">2018-08-27T14:02:00Z</dcterms:modified>
</cp:coreProperties>
</file>